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8220" w14:paraId="a0b8220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r w:rsidR="00C63695">
        <w:rPr>
          <w:b/>
        </w:rPr>
        <w:t>7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E52D82">
        <w:rPr>
          <w:b/>
        </w:rPr>
        <w:t>1</w:t>
      </w:r>
      <w:r w:rsidR="002647BD">
        <w:rPr>
          <w:b/>
        </w:rPr>
        <w:t>661</w:t>
      </w:r>
      <w:r w:rsidR="008D0B73">
        <w:rPr>
          <w:b/>
        </w:rPr>
        <w:t>/16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C63695" w:rsidR="00C63695" w:rsidRPr="00FE5273">
      <w:pPr>
        <w:ind w:firstLine="708" w:left="7788"/>
        <w:jc w:val="both"/>
        <w:rPr>
          <w:sz w:val="22"/>
          <w:szCs w:val="22"/>
        </w:rPr>
      </w:pPr>
    </w:p>
    <w:p w:rsidRDefault="00DA7847" w:rsidP="00C63695" w:rsidR="00CF543D">
      <w:pPr>
        <w:ind w:left="4956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  <w:r w:rsidR="002647BD">
        <w:rPr>
          <w:b/>
          <w:sz w:val="22"/>
          <w:szCs w:val="22"/>
        </w:rPr>
        <w:t xml:space="preserve">DUBROVNIK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3B7CFB" w:rsidP="00DA7847" w:rsidR="003B7CFB">
      <w:pPr>
        <w:jc w:val="both"/>
        <w:rPr>
          <w:b/>
          <w:sz w:val="22"/>
          <w:szCs w:val="22"/>
        </w:rPr>
      </w:pPr>
    </w:p>
    <w:p w:rsidRDefault="00516564" w:rsidP="00DA7847" w:rsidR="00516564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C63695" w:rsidR="00C63695">
      <w:pPr>
        <w:ind w:hanging="2124" w:left="2124"/>
        <w:jc w:val="both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</w:p>
    <w:p w:rsidRDefault="00C63695" w:rsidP="00C63695" w:rsidR="00C63695">
      <w:pPr>
        <w:ind w:hanging="2124" w:left="2124"/>
        <w:jc w:val="both"/>
        <w:rPr>
          <w:b/>
          <w:sz w:val="22"/>
          <w:szCs w:val="22"/>
        </w:rPr>
      </w:pPr>
    </w:p>
    <w:p w:rsidRDefault="002647BD" w:rsidP="00200949" w:rsidR="0030763D" w:rsidRPr="002647BD">
      <w:pPr>
        <w:ind w:hanging="2124" w:left="2124"/>
        <w:jc w:val="both"/>
        <w:rPr>
          <w:sz w:val="22"/>
          <w:szCs w:val="22"/>
          <w:u w:val="single"/>
        </w:rPr>
      </w:pPr>
      <w:r w:rsidRPr="002647BD">
        <w:rPr>
          <w:sz w:val="22"/>
          <w:szCs w:val="22"/>
          <w:u w:val="single"/>
        </w:rPr>
        <w:t>MLADEN SPAJIĆ j.d.o.o. Dubrovnik, Pionirska 2, OIB: 81216525451,</w:t>
      </w:r>
    </w:p>
    <w:p w:rsidRDefault="002647BD" w:rsidP="00200949" w:rsidR="002647BD" w:rsidRPr="00FE5273">
      <w:pPr>
        <w:ind w:hanging="2124" w:left="2124"/>
        <w:jc w:val="both"/>
        <w:rPr>
          <w:sz w:val="22"/>
          <w:szCs w:val="22"/>
        </w:rPr>
      </w:pPr>
    </w:p>
    <w:p w:rsidRDefault="002B21D6" w:rsidP="00F873AB" w:rsidR="000049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u privitku dostavlja</w:t>
      </w:r>
      <w:r w:rsidR="002307C7">
        <w:rPr>
          <w:sz w:val="22"/>
          <w:szCs w:val="22"/>
        </w:rPr>
        <w:t>mo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</w:t>
      </w:r>
      <w:proofErr w:type="spellStart"/>
      <w:r w:rsidR="00DB36AF" w:rsidRPr="00FE5273">
        <w:rPr>
          <w:sz w:val="22"/>
          <w:szCs w:val="22"/>
        </w:rPr>
        <w:t>posl</w:t>
      </w:r>
      <w:proofErr w:type="spellEnd"/>
      <w:r w:rsidR="00DB36AF" w:rsidRPr="00FE5273">
        <w:rPr>
          <w:sz w:val="22"/>
          <w:szCs w:val="22"/>
        </w:rPr>
        <w:t xml:space="preserve">. br. </w:t>
      </w:r>
      <w:r w:rsidR="00992E07">
        <w:rPr>
          <w:sz w:val="22"/>
          <w:szCs w:val="22"/>
          <w:u w:val="single"/>
        </w:rPr>
        <w:t>7.St.</w:t>
      </w:r>
      <w:r w:rsidR="0030763D">
        <w:rPr>
          <w:sz w:val="22"/>
          <w:szCs w:val="22"/>
          <w:u w:val="single"/>
        </w:rPr>
        <w:t>1</w:t>
      </w:r>
      <w:r w:rsidR="002647BD">
        <w:rPr>
          <w:sz w:val="22"/>
          <w:szCs w:val="22"/>
          <w:u w:val="single"/>
        </w:rPr>
        <w:t>661/16 od 30.8.</w:t>
      </w:r>
      <w:r w:rsidR="008D0B73">
        <w:rPr>
          <w:sz w:val="22"/>
          <w:szCs w:val="22"/>
          <w:u w:val="single"/>
        </w:rPr>
        <w:t>2017.</w:t>
      </w:r>
      <w:r w:rsidR="00C63695" w:rsidRPr="00C63695">
        <w:rPr>
          <w:sz w:val="22"/>
          <w:szCs w:val="22"/>
          <w:u w:val="single"/>
        </w:rPr>
        <w:t>g.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F45B68">
        <w:rPr>
          <w:sz w:val="22"/>
          <w:szCs w:val="22"/>
        </w:rPr>
        <w:t>:</w:t>
      </w:r>
      <w:r w:rsidR="0028222A">
        <w:rPr>
          <w:sz w:val="22"/>
          <w:szCs w:val="22"/>
        </w:rPr>
        <w:t xml:space="preserve"> </w:t>
      </w:r>
    </w:p>
    <w:p w:rsidRDefault="00C63695" w:rsidP="00F873AB" w:rsidR="00C63695">
      <w:pPr>
        <w:ind w:firstLine="708"/>
        <w:jc w:val="both"/>
        <w:rPr>
          <w:sz w:val="22"/>
          <w:szCs w:val="22"/>
        </w:rPr>
      </w:pPr>
    </w:p>
    <w:p w:rsidRDefault="002647BD" w:rsidP="00522EFA" w:rsidR="0030763D" w:rsidRPr="002647BD">
      <w:pPr>
        <w:ind w:firstLine="708"/>
        <w:jc w:val="both"/>
        <w:rPr>
          <w:sz w:val="22"/>
          <w:szCs w:val="22"/>
          <w:u w:val="single"/>
        </w:rPr>
      </w:pPr>
      <w:r w:rsidRPr="002647BD">
        <w:rPr>
          <w:sz w:val="22"/>
          <w:szCs w:val="22"/>
          <w:u w:val="single"/>
        </w:rPr>
        <w:t>Mladen Spajić, Dubrovnik, Od Gaja  72, OIB: 06318939208</w:t>
      </w:r>
    </w:p>
    <w:p w:rsidRDefault="002647BD" w:rsidP="00522EFA" w:rsidR="002647BD">
      <w:pPr>
        <w:ind w:firstLine="708"/>
        <w:jc w:val="both"/>
        <w:rPr>
          <w:sz w:val="22"/>
          <w:szCs w:val="22"/>
        </w:rPr>
      </w:pPr>
    </w:p>
    <w:p w:rsidRDefault="00BD68AB" w:rsidP="000049DF" w:rsidR="00DA7847" w:rsidRPr="00FE5273">
      <w:pPr>
        <w:jc w:val="both"/>
        <w:rPr>
          <w:sz w:val="22"/>
          <w:szCs w:val="22"/>
        </w:rPr>
      </w:pPr>
      <w:r w:rsidRPr="00BD68AB">
        <w:rPr>
          <w:sz w:val="22"/>
          <w:szCs w:val="22"/>
        </w:rPr>
        <w:t>zbog</w:t>
      </w:r>
      <w:r w:rsidR="000049DF">
        <w:rPr>
          <w:sz w:val="22"/>
          <w:szCs w:val="22"/>
        </w:rPr>
        <w:t xml:space="preserve"> </w:t>
      </w:r>
      <w:r w:rsidRPr="00BD68AB">
        <w:rPr>
          <w:sz w:val="22"/>
          <w:szCs w:val="22"/>
        </w:rPr>
        <w:t>neplaćenog</w:t>
      </w:r>
      <w:r w:rsidR="00DA7847" w:rsidRPr="00FE5273">
        <w:rPr>
          <w:sz w:val="22"/>
          <w:szCs w:val="22"/>
        </w:rPr>
        <w:t xml:space="preserve"> dužn</w:t>
      </w:r>
      <w:r>
        <w:rPr>
          <w:sz w:val="22"/>
          <w:szCs w:val="22"/>
        </w:rPr>
        <w:t>og</w:t>
      </w:r>
      <w:r w:rsidR="0098780A">
        <w:rPr>
          <w:sz w:val="22"/>
          <w:szCs w:val="22"/>
        </w:rPr>
        <w:t xml:space="preserve"> iznos</w:t>
      </w:r>
      <w:r>
        <w:rPr>
          <w:sz w:val="22"/>
          <w:szCs w:val="22"/>
        </w:rPr>
        <w:t>a</w:t>
      </w:r>
      <w:r w:rsidR="0098780A">
        <w:rPr>
          <w:sz w:val="22"/>
          <w:szCs w:val="22"/>
        </w:rPr>
        <w:t xml:space="preserve"> od </w:t>
      </w:r>
      <w:r w:rsidR="004113F7">
        <w:rPr>
          <w:sz w:val="22"/>
          <w:szCs w:val="22"/>
        </w:rPr>
        <w:t>1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E52D82">
        <w:rPr>
          <w:sz w:val="22"/>
          <w:szCs w:val="22"/>
        </w:rPr>
        <w:t>1</w:t>
      </w:r>
      <w:r w:rsidR="002647BD">
        <w:rPr>
          <w:sz w:val="22"/>
          <w:szCs w:val="22"/>
        </w:rPr>
        <w:t>661</w:t>
      </w:r>
      <w:r w:rsidR="00971E88">
        <w:rPr>
          <w:sz w:val="22"/>
          <w:szCs w:val="22"/>
        </w:rPr>
        <w:t>-</w:t>
      </w:r>
      <w:r w:rsidR="00766707">
        <w:rPr>
          <w:sz w:val="22"/>
          <w:szCs w:val="22"/>
        </w:rPr>
        <w:t>2016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2307C7" w:rsidP="00DA7847" w:rsidR="002307C7">
      <w:pPr>
        <w:jc w:val="both"/>
        <w:rPr>
          <w:b/>
          <w:sz w:val="22"/>
          <w:szCs w:val="22"/>
        </w:rPr>
      </w:pPr>
    </w:p>
    <w:p w:rsidRDefault="002307C7" w:rsidP="00DA7847" w:rsidR="002307C7" w:rsidRPr="00FE5273">
      <w:pPr>
        <w:jc w:val="both"/>
        <w:rPr>
          <w:b/>
          <w:sz w:val="22"/>
          <w:szCs w:val="22"/>
        </w:rPr>
      </w:pPr>
    </w:p>
    <w:p w:rsidRDefault="00DA7847" w:rsidP="00F873AB" w:rsidR="00DA7847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>U Dubrovniku,</w:t>
      </w:r>
      <w:r w:rsidR="00D7399B">
        <w:rPr>
          <w:b/>
          <w:sz w:val="22"/>
          <w:szCs w:val="22"/>
        </w:rPr>
        <w:t xml:space="preserve"> </w:t>
      </w:r>
      <w:r w:rsidR="002647BD">
        <w:rPr>
          <w:b/>
          <w:sz w:val="22"/>
          <w:szCs w:val="22"/>
        </w:rPr>
        <w:t xml:space="preserve">21. studenog </w:t>
      </w:r>
      <w:r w:rsidR="00D7399B">
        <w:rPr>
          <w:b/>
          <w:sz w:val="22"/>
          <w:szCs w:val="22"/>
        </w:rPr>
        <w:t xml:space="preserve"> 2017.g.</w:t>
      </w:r>
    </w:p>
    <w:p w:rsidRDefault="00C63695" w:rsidP="00F873AB" w:rsidR="00C63695">
      <w:pPr>
        <w:jc w:val="center"/>
        <w:rPr>
          <w:b/>
          <w:sz w:val="22"/>
          <w:szCs w:val="22"/>
        </w:rPr>
      </w:pPr>
    </w:p>
    <w:p w:rsidRDefault="00C63695" w:rsidP="00F873AB" w:rsidR="00C63695" w:rsidRPr="00FE5273">
      <w:pPr>
        <w:jc w:val="center"/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9033FD" w:rsidR="00DA7847" w:rsidRPr="00EB0D7B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C63695" w:rsidP="009033FD" w:rsidR="00EB0D7B" w:rsidRPr="00EB0D7B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Diana Butigan Granić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C63695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9033FD" w:rsidR="00045B4B" w:rsidRPr="00DA7847">
      <w:pgSz w:h="16838" w:w="11906"/>
      <w:pgMar w:gutter="0" w:footer="708" w:header="708" w:left="1701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049DF"/>
    <w:rsid w:val="00011704"/>
    <w:rsid w:val="000219C6"/>
    <w:rsid w:val="00045B4B"/>
    <w:rsid w:val="00065525"/>
    <w:rsid w:val="0008578B"/>
    <w:rsid w:val="00096022"/>
    <w:rsid w:val="000F0579"/>
    <w:rsid w:val="00131447"/>
    <w:rsid w:val="00151FBE"/>
    <w:rsid w:val="00154B35"/>
    <w:rsid w:val="00156CC3"/>
    <w:rsid w:val="00173540"/>
    <w:rsid w:val="001A0537"/>
    <w:rsid w:val="001A46C8"/>
    <w:rsid w:val="001B72A7"/>
    <w:rsid w:val="001C2D64"/>
    <w:rsid w:val="001F48BE"/>
    <w:rsid w:val="001F7AD5"/>
    <w:rsid w:val="00200949"/>
    <w:rsid w:val="002307C7"/>
    <w:rsid w:val="002325D7"/>
    <w:rsid w:val="002647BD"/>
    <w:rsid w:val="002816B6"/>
    <w:rsid w:val="0028222A"/>
    <w:rsid w:val="002B21D6"/>
    <w:rsid w:val="002C468A"/>
    <w:rsid w:val="002C5893"/>
    <w:rsid w:val="0030763D"/>
    <w:rsid w:val="00312B59"/>
    <w:rsid w:val="00316251"/>
    <w:rsid w:val="00324423"/>
    <w:rsid w:val="0032520C"/>
    <w:rsid w:val="00376745"/>
    <w:rsid w:val="00382A93"/>
    <w:rsid w:val="003841E2"/>
    <w:rsid w:val="00397A0C"/>
    <w:rsid w:val="003B7CFB"/>
    <w:rsid w:val="003C1B34"/>
    <w:rsid w:val="003E6412"/>
    <w:rsid w:val="003F38B3"/>
    <w:rsid w:val="004113F7"/>
    <w:rsid w:val="00413A24"/>
    <w:rsid w:val="00423A16"/>
    <w:rsid w:val="00430C44"/>
    <w:rsid w:val="00435430"/>
    <w:rsid w:val="00437467"/>
    <w:rsid w:val="00461E38"/>
    <w:rsid w:val="00462DCA"/>
    <w:rsid w:val="00470C8C"/>
    <w:rsid w:val="004A215F"/>
    <w:rsid w:val="004A7703"/>
    <w:rsid w:val="004B0372"/>
    <w:rsid w:val="004F2BAF"/>
    <w:rsid w:val="0050565C"/>
    <w:rsid w:val="00516564"/>
    <w:rsid w:val="00522EFA"/>
    <w:rsid w:val="00523B00"/>
    <w:rsid w:val="00534FED"/>
    <w:rsid w:val="00555A59"/>
    <w:rsid w:val="00587C8A"/>
    <w:rsid w:val="005A1153"/>
    <w:rsid w:val="005A5267"/>
    <w:rsid w:val="005B1F5C"/>
    <w:rsid w:val="005C4B63"/>
    <w:rsid w:val="005D4687"/>
    <w:rsid w:val="005F59CF"/>
    <w:rsid w:val="00607D29"/>
    <w:rsid w:val="00614E7B"/>
    <w:rsid w:val="00617C87"/>
    <w:rsid w:val="00625550"/>
    <w:rsid w:val="00631242"/>
    <w:rsid w:val="00650442"/>
    <w:rsid w:val="00650C27"/>
    <w:rsid w:val="00657A20"/>
    <w:rsid w:val="006670D8"/>
    <w:rsid w:val="006765E4"/>
    <w:rsid w:val="0068309F"/>
    <w:rsid w:val="00683CF6"/>
    <w:rsid w:val="00693C1E"/>
    <w:rsid w:val="006A01D6"/>
    <w:rsid w:val="006B346E"/>
    <w:rsid w:val="006B3F5D"/>
    <w:rsid w:val="007031D7"/>
    <w:rsid w:val="00704E59"/>
    <w:rsid w:val="00705DE2"/>
    <w:rsid w:val="007111D3"/>
    <w:rsid w:val="00740473"/>
    <w:rsid w:val="00756EEB"/>
    <w:rsid w:val="00766707"/>
    <w:rsid w:val="00772BF3"/>
    <w:rsid w:val="007838CE"/>
    <w:rsid w:val="007D5E37"/>
    <w:rsid w:val="007E6336"/>
    <w:rsid w:val="007F75DA"/>
    <w:rsid w:val="00813F54"/>
    <w:rsid w:val="008256B2"/>
    <w:rsid w:val="00833B9B"/>
    <w:rsid w:val="00836181"/>
    <w:rsid w:val="0084391D"/>
    <w:rsid w:val="00855DF7"/>
    <w:rsid w:val="00880582"/>
    <w:rsid w:val="00880D10"/>
    <w:rsid w:val="00890BA1"/>
    <w:rsid w:val="008D0B73"/>
    <w:rsid w:val="008D27E7"/>
    <w:rsid w:val="008E3E0F"/>
    <w:rsid w:val="009033FD"/>
    <w:rsid w:val="00905325"/>
    <w:rsid w:val="009276DE"/>
    <w:rsid w:val="00966F82"/>
    <w:rsid w:val="0097025F"/>
    <w:rsid w:val="00971E88"/>
    <w:rsid w:val="00983BF5"/>
    <w:rsid w:val="0098780A"/>
    <w:rsid w:val="0099274E"/>
    <w:rsid w:val="00992E07"/>
    <w:rsid w:val="009D31C8"/>
    <w:rsid w:val="00A123F5"/>
    <w:rsid w:val="00A14505"/>
    <w:rsid w:val="00A47CDC"/>
    <w:rsid w:val="00A766DF"/>
    <w:rsid w:val="00A76DC7"/>
    <w:rsid w:val="00A84525"/>
    <w:rsid w:val="00AB3F05"/>
    <w:rsid w:val="00AC645A"/>
    <w:rsid w:val="00AC71C4"/>
    <w:rsid w:val="00B015EE"/>
    <w:rsid w:val="00B15AC9"/>
    <w:rsid w:val="00B275AC"/>
    <w:rsid w:val="00B3372D"/>
    <w:rsid w:val="00B46E46"/>
    <w:rsid w:val="00B56A9E"/>
    <w:rsid w:val="00B83370"/>
    <w:rsid w:val="00B843BB"/>
    <w:rsid w:val="00B96231"/>
    <w:rsid w:val="00BA394F"/>
    <w:rsid w:val="00BD68AB"/>
    <w:rsid w:val="00BE69AF"/>
    <w:rsid w:val="00BF7D52"/>
    <w:rsid w:val="00C32E63"/>
    <w:rsid w:val="00C63695"/>
    <w:rsid w:val="00C64E69"/>
    <w:rsid w:val="00C777C3"/>
    <w:rsid w:val="00CB5A58"/>
    <w:rsid w:val="00CE0F70"/>
    <w:rsid w:val="00CF2F19"/>
    <w:rsid w:val="00CF543D"/>
    <w:rsid w:val="00D2234A"/>
    <w:rsid w:val="00D2495D"/>
    <w:rsid w:val="00D346B1"/>
    <w:rsid w:val="00D5459F"/>
    <w:rsid w:val="00D7399B"/>
    <w:rsid w:val="00D95A2B"/>
    <w:rsid w:val="00DA7847"/>
    <w:rsid w:val="00DB36AF"/>
    <w:rsid w:val="00DB3ED8"/>
    <w:rsid w:val="00DE5449"/>
    <w:rsid w:val="00E031D4"/>
    <w:rsid w:val="00E214BA"/>
    <w:rsid w:val="00E22A1A"/>
    <w:rsid w:val="00E460DC"/>
    <w:rsid w:val="00E512B3"/>
    <w:rsid w:val="00E52D82"/>
    <w:rsid w:val="00E640C9"/>
    <w:rsid w:val="00EA78B2"/>
    <w:rsid w:val="00EB0D7B"/>
    <w:rsid w:val="00ED32A5"/>
    <w:rsid w:val="00EF737C"/>
    <w:rsid w:val="00F3148E"/>
    <w:rsid w:val="00F37E10"/>
    <w:rsid w:val="00F458AD"/>
    <w:rsid w:val="00F45B68"/>
    <w:rsid w:val="00F543A9"/>
    <w:rsid w:val="00F65E6D"/>
    <w:rsid w:val="00F873AB"/>
    <w:rsid w:val="00F91BE6"/>
    <w:rsid w:val="00FB1BF8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4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4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4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4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4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4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4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4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stečaju; KRMPOTIĆ d.o.o. za trgovinu, prijevoz i usluge; BA - COM TRGOVINA d.o.o. za trgovinu, turizam i usluge</izvorni_sadrzaj>
    <derivirana_varijabla naziv="DomainObject.Predmet.StrankaFormated_1">  Stečajna masa iza MLADEN SPAJIĆ j.d.o.o. za ugostiteljstvo, turizam i usluge u stečaju; KRMPOTIĆ d.o.o. za trgovinu, prijevoz i usluge; BA - COM TRGOVINA d.o.o. za trgovinu, turizam i usluge</derivirana_varijabla>
  </DomainObject.Predmet.StrankaFormated>
  <DomainObject.Predmet.StrankaFormatedOIB>
    <izvorni_sadrzaj>  Stečajna masa iza MLADEN SPAJIĆ j.d.o.o. za ugostiteljstvo, turizam i usluge u stečaju, OIB 81216525451; KRMPOTIĆ d.o.o. za trgovinu, prijevoz i usluge, OIB 00631306808; BA - COM TRGOVINA d.o.o. za trgovinu, turizam i usluge, OIB 15270184486</izvorni_sadrzaj>
    <derivirana_varijabla naziv="DomainObject.Predmet.StrankaFormatedOIB_1">  Stečajna masa iza MLADEN SPAJIĆ j.d.o.o. za ugostiteljstvo, turizam i usluge u stečaju, OIB 81216525451; KRMPOTIĆ d.o.o. za trgovinu, prijevoz i usluge, OIB 00631306808; BA - COM TRGOVINA d.o.o. za trgovinu, turizam i usluge, OIB 15270184486</derivirana_varijabla>
  </DomainObject.Predmet.StrankaFormatedOIB>
  <DomainObject.Predmet.StrankaFormatedWithAdress>
    <izvorni_sadrzaj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izvorni_sadrzaj>
    <derivirana_varijabla naziv="DomainObject.Predmet.StrankaFormatedWithAdress_1"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izvorni_sadrzaj>
    <derivirana_varijabla naziv="DomainObject.Predmet.StrankaFormatedWithAdressOIB_1"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derivirana_varijabla>
  </DomainObject.Predmet.StrankaFormatedWithAdressOIB>
  <DomainObject.Predmet.StrankaWithAdress>
    <izvorni_sadrzaj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izvorni_sadrzaj>
    <derivirana_varijabla naziv="DomainObject.Predmet.StrankaWithAdress_1"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derivirana_varijabla>
  </DomainObject.Predmet.StrankaWithAdress>
  <DomainObject.Predmet.StrankaWithAdressOIB>
    <izvorni_sadrzaj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izvorni_sadrzaj>
    <derivirana_varijabla naziv="DomainObject.Predmet.StrankaWithAdressOIB_1"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derivirana_varijabla>
  </DomainObject.Predmet.StrankaWithAdressOIB>
  <DomainObject.Predmet.StrankaNazivFormated>
    <izvorni_sadrzaj>Stečajna masa iza MLADEN SPAJIĆ j.d.o.o. za ugostiteljstvo, turizam i usluge u stečaju,KRMPOTIĆ d.o.o. za trgovinu, prijevoz i usluge,BA - COM TRGOVINA d.o.o. za trgovinu, turizam i usluge</izvorni_sadrzaj>
    <derivirana_varijabla naziv="DomainObject.Predmet.StrankaNazivFormated_1">Stečajna masa iza MLADEN SPAJIĆ j.d.o.o. za ugostiteljstvo, turizam i usluge u stečaju,KRMPOTIĆ d.o.o. za trgovinu, prijevoz i usluge,BA - COM TRGOVINA d.o.o. za trgovinu, turizam i usluge</derivirana_varijabla>
  </DomainObject.Predmet.StrankaNazivFormated>
  <DomainObject.Predmet.StrankaNazivFormatedOIB>
    <izvorni_sadrzaj>Stečajna masa iza MLADEN SPAJIĆ j.d.o.o. za ugostiteljstvo, turizam i usluge u stečaju, OIB 81216525451,KRMPOTIĆ d.o.o. za trgovinu, prijevoz i usluge, OIB 00631306808,BA - COM TRGOVINA d.o.o. za trgovinu, turizam i usluge, OIB 15270184486</izvorni_sadrzaj>
    <derivirana_varijabla naziv="DomainObject.Predmet.StrankaNazivFormatedOIB_1">Stečajna masa iza MLADEN SPAJIĆ j.d.o.o. za ugostiteljstvo, turizam i usluge u stečaju, OIB 81216525451,KRMPOTIĆ d.o.o. za trgovinu, prijevoz i usluge, OIB 00631306808,BA - COM TRGOVINA d.o.o. za trgovinu, turizam i usluge, OIB 15270184486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izvorni_sadrzaj>
    <derivirana_varijabla naziv="DomainObject.Predmet.StrankaListFormatedWithAdress_1"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Naziv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Naziv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Đani Babić</item>
      <item>Tihana Majić</item>
      <item>Mladen Spajić</item>
    </izvorni_sadrzaj>
    <derivirana_varijabla naziv="DomainObject.Predmet.OstaliListFormated_1">
      <item>Đani Babić</item>
      <item>Tihana Majić</item>
      <item>Mladen Spajić</item>
    </derivirana_varijabla>
  </DomainObject.Predmet.OstaliListFormated>
  <DomainObject.Predmet.OstaliListFormatedOIB>
    <izvorni_sadrzaj>
      <item>Đani Babić</item>
      <item>Tihana Majić</item>
      <item>Mladen Spajić, OIB 06318939208</item>
    </izvorni_sadrzaj>
    <derivirana_varijabla naziv="DomainObject.Predmet.OstaliListFormatedOIB_1">
      <item>Đani Babić</item>
      <item>Tihana Majić</item>
      <item>Mladen Spajić, OIB 06318939208</item>
    </derivirana_varijabla>
  </DomainObject.Predmet.OstaliListFormatedOIB>
  <DomainObject.Predmet.OstaliListFormatedWithAdress>
    <izvorni_sadrzaj>
      <item>Đani Babić</item>
      <item>Tihana Majić</item>
      <item>Mladen Spajić, Od Gaja 72, 20000 Dubrovnik</item>
    </izvorni_sadrzaj>
    <derivirana_varijabla naziv="DomainObject.Predmet.OstaliListFormatedWithAdress_1">
      <item>Đani Babić</item>
      <item>Tihana Majić</item>
      <item>Mladen Spajić, Od Gaja 72, 20000 Dubrovnik</item>
    </derivirana_varijabla>
  </DomainObject.Predmet.OstaliListFormatedWithAdress>
  <DomainObject.Predmet.OstaliListFormatedWithAdressOIB>
    <izvorni_sadrzaj>
      <item>Đani Babić</item>
      <item>Tihana Majić</item>
      <item>Mladen Spajić, OIB 06318939208, Od Gaja 72, 20000 Dubrovnik</item>
    </izvorni_sadrzaj>
    <derivirana_varijabla naziv="DomainObject.Predmet.OstaliListFormatedWithAdressOIB_1">
      <item>Đani Babić</item>
      <item>Tihana Majić</item>
      <item>Mladen Spajić, OIB 06318939208, Od Gaja 72, 20000 Dubrovnik</item>
    </derivirana_varijabla>
  </DomainObject.Predmet.OstaliListFormatedWithAdressOIB>
  <DomainObject.Predmet.OstaliListNazivFormated>
    <izvorni_sadrzaj>
      <item>Đani Babić</item>
      <item>Tihana Majić</item>
      <item>Mladen Spajić</item>
    </izvorni_sadrzaj>
    <derivirana_varijabla naziv="DomainObject.Predmet.OstaliListNazivFormated_1">
      <item>Đani Babić</item>
      <item>Tihana Majić</item>
      <item>Mladen Spajić</item>
    </derivirana_varijabla>
  </DomainObject.Predmet.OstaliListNazivFormated>
  <DomainObject.Predmet.OstaliListNazivFormatedOIB>
    <izvorni_sadrzaj>
      <item>Đani Babić</item>
      <item>Tihana Majić</item>
      <item>Mladen Spajić, OIB 06318939208</item>
    </izvorni_sadrzaj>
    <derivirana_varijabla naziv="DomainObject.Predmet.OstaliListNazivFormatedOIB_1">
      <item>Đani Babić</item>
      <item>Tihana Majić</item>
      <item>Mladen Spajić, OIB 06318939208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MLADEN SPAJIĆ j.d.o.o. za ugostiteljstvo, turizam i usluge u stečaju i dr.</izvorni_sadrzaj>
    <derivirana_varijabla naziv="DomainObject.Predmet.StrankaIDrugi_1">Stečajna masa iza MLADEN SPAJIĆ j.d.o.o. za ugostiteljstvo, turizam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 i dr.</izvorni_sadrzaj>
    <derivirana_varijabla naziv="DomainObject.Predmet.StrankaIDrugiAdressOIB_1">Stečajna masa iza MLADEN SPAJIĆ j.d.o.o. za ugostiteljstvo, turizam i usluge u stečaju, OIB 81216525451, Kralja Tomislava 8, 21260 Imotski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8. lipnja 2017.</izvorni_sadrzaj>
    <derivirana_varijabla naziv="DomainObject.Predmet.OdlukaRjesenje.DatumPravomocnosti_1">8. lipnja 2017.</derivirana_varijabla>
  </DomainObject.Predmet.OdlukaRjesenje.DatumPravomocnosti>
  <DomainObject.Predmet.OdlukaRjesenje.Oznaka>
    <izvorni_sadrzaj>St-1661/2016-44</izvorni_sadrzaj>
    <derivirana_varijabla naziv="DomainObject.Predmet.OdlukaRjesenje.Oznaka_1">St-1661/2016-44</derivirana_varijabla>
  </DomainObject.Predmet.OdlukaRjesenje.Oznaka>
  <DomainObject.Predmet.SudioniciListNaziv>
    <izvorni_sadrzaj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  <item>Mladen Spajić</item>
    </izvorni_sadrzaj>
    <derivirana_varijabla naziv="DomainObject.Predmet.SudioniciListNaziv_1"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  <item>Mladen Spajić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  <item>Mladen Spajić, OIB 06318939208, Od Gaja 72,20000 Dubrovnik</item>
    </izvorni_sadrzaj>
    <derivirana_varijabla naziv="DomainObject.Predmet.SudioniciListAdressOIB_1"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  <item>Mladen Spajić, OIB 06318939208, Od Gaja 72,20000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  <item>, OIB null</item>
      <item>, OIB null</item>
      <item>, OIB 00631306808</item>
      <item>, OIB 15270184486</item>
      <item>, OIB 06318939208</item>
    </izvorni_sadrzaj>
    <derivirana_varijabla naziv="DomainObject.Predmet.SudioniciListNazivOIB_1">
      <item>, OIB 81216525451</item>
      <item>, OIB null</item>
      <item>, OIB null</item>
      <item>, OIB 00631306808</item>
      <item>, OIB 15270184486</item>
      <item>, OIB 06318939208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741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2017-11-21T09:40:00Z</dcterms:created>
  <dc:creator>Mirjana Mihović</dc:creator>
  <cp:lastModifiedBy>Mara Marčinko</cp:lastModifiedBy>
  <cp:lastPrinted>2017-11-21T09:44:00Z</cp:lastPrinted>
  <dcterms:modified xmlns:xsi="http://www.w3.org/2001/XMLSchema-instance" xsi:type="dcterms:W3CDTF">2017-11-21T09:45:00Z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