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b58d" w14:paraId="a5fb58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57D3" w:rsidP="00BA57D3" w:rsidR="00BA57D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St-1113/2016-10.</w:t>
      </w:r>
    </w:p>
    <w:p w:rsidRDefault="00BA57D3" w:rsidP="00BA57D3" w:rsidR="00BA57D3">
      <w:pPr>
        <w:rPr>
          <w:rFonts w:hAnsi="Arial" w:ascii="Arial"/>
        </w:rPr>
      </w:pPr>
    </w:p>
    <w:p w:rsidRDefault="00BA57D3" w:rsidP="00BA57D3" w:rsidR="00BA57D3">
      <w:pPr>
        <w:jc w:val="center"/>
        <w:rPr>
          <w:rFonts w:hAnsi="Arial" w:ascii="Arial"/>
          <w:b/>
        </w:rPr>
      </w:pPr>
    </w:p>
    <w:p w:rsidRDefault="00BA57D3" w:rsidP="00BA57D3" w:rsidR="00BA5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BA57D3" w:rsidP="00BA57D3" w:rsidR="00BA57D3">
      <w:pPr>
        <w:jc w:val="center"/>
        <w:rPr>
          <w:rFonts w:hAnsi="Arial" w:ascii="Arial"/>
          <w:b/>
        </w:rPr>
      </w:pPr>
    </w:p>
    <w:p w:rsidRDefault="00BA57D3" w:rsidP="00BA57D3" w:rsidR="00BA5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A57D3" w:rsidP="00BA57D3" w:rsidR="00BA57D3">
      <w:pPr>
        <w:rPr>
          <w:rFonts w:hAnsi="Arial" w:ascii="Arial"/>
          <w:b/>
        </w:rPr>
      </w:pP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LUCIJA ŽITARICE d.o.o. za proizvodnju, trgovinu i usluge iz Ogulina, Bukovica 5, MBS 020047636, OIB 23432224472, dana 01. ožujka 2017. godine</w:t>
      </w:r>
    </w:p>
    <w:p w:rsidRDefault="00BA57D3" w:rsidP="00BA57D3" w:rsidR="00BA57D3">
      <w:pPr>
        <w:jc w:val="both"/>
        <w:rPr>
          <w:rFonts w:hAnsi="Arial" w:ascii="Arial"/>
        </w:rPr>
      </w:pPr>
    </w:p>
    <w:p w:rsidRDefault="00BA57D3" w:rsidP="00BA57D3" w:rsidR="00BA5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A57D3" w:rsidP="00BA57D3" w:rsidR="00BA57D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LUCIJA ŽITARICE d.o.o. za proizvodnju, trgovinu i usluge iz Ogulina, Bukovica 5, MBS 020047636, OIB 23432224472.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VANDA KOVAČEVIĆ GELENČER iz Virovitice, Antuna Mihanovića 1/3, OIB 48951193011.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LUCIJA ŽITARICE d.o.o. za proizvodnju, trgovinu i usluge iz Ogulina, Bukovica 5, MBS 020047636, OIB 23432224472.</w:t>
      </w:r>
    </w:p>
    <w:p w:rsidRDefault="00BA57D3" w:rsidP="00BA57D3" w:rsidR="00BA57D3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01. ožujka 2017. godine u 14,00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BA57D3" w:rsidP="00BA57D3" w:rsidR="00BA5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</w:t>
      </w:r>
      <w:r>
        <w:rPr>
          <w:rFonts w:hAnsi="Arial" w:ascii="Arial"/>
        </w:rPr>
        <w:lastRenderedPageBreak/>
        <w:t xml:space="preserve">LUCIJA ŽITARICE d.o.o. iz Ogulina sud je pokrenuo postupak radi utvrđivanja uvjeta za otvaranje stečajnog postupka nad dužnikom, te u tom postupku utvrdio da dužnik nema imovine kojom bi se mogli pokriti troškovi stečajnog postupka, slijedom čega je svojim rješenjem 7 St-1113/2016-8 od dana 01.02.2017.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A57D3" w:rsidP="00BA57D3" w:rsidR="00BA57D3">
      <w:pPr>
        <w:jc w:val="both"/>
        <w:rPr>
          <w:rFonts w:hAnsi="Arial" w:ascii="Arial"/>
        </w:rPr>
      </w:pPr>
    </w:p>
    <w:p w:rsidRDefault="00BA57D3" w:rsidP="00BA57D3" w:rsidR="00BA57D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01. ožujka 2017. godine</w:t>
      </w:r>
    </w:p>
    <w:p w:rsidRDefault="00BA57D3" w:rsidP="00BA57D3" w:rsidR="00BA57D3">
      <w:pPr>
        <w:ind w:firstLine="720"/>
        <w:jc w:val="center"/>
        <w:rPr>
          <w:rFonts w:hAnsi="Arial" w:ascii="Arial"/>
        </w:rPr>
      </w:pPr>
    </w:p>
    <w:p w:rsidRDefault="00BA57D3" w:rsidP="00BA57D3" w:rsidR="00BA5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BA57D3" w:rsidP="00BA57D3" w:rsidR="00BA5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A57D3" w:rsidP="00BA57D3" w:rsidR="00BA5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  <w:bookmarkStart w:name="_GoBack" w:id="0"/>
      <w:bookmarkEnd w:id="0"/>
      <w:r>
        <w:rPr>
          <w:rFonts w:hAnsi="Arial" w:ascii="Arial"/>
        </w:rPr>
        <w:tab/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A57D3" w:rsidP="00BA57D3" w:rsidR="00BA57D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BA57D3" w:rsidP="00BA57D3" w:rsidR="00BA57D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A57D3" w:rsidP="00BA57D3" w:rsidR="00BA57D3">
      <w:pPr>
        <w:jc w:val="both"/>
        <w:rPr>
          <w:rFonts w:hAnsi="Arial" w:ascii="Arial"/>
        </w:rPr>
      </w:pPr>
      <w:r>
        <w:rPr>
          <w:rFonts w:hAnsi="Arial" w:ascii="Arial"/>
        </w:rPr>
        <w:t>Bj.01.03.2017.g.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7D3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36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St-1113/2016-10</izvorni_sadrzaj>
    <derivirana_varijabla naziv="DomainObject.Oznaka_1">St-1113/2016-10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ŽITARICE d.o.o. zastupanog po punomoćniku Ivica Njegovan</izvorni_sadrzaj>
    <derivirana_varijabla naziv="DomainObject.Predmet.ProtustrankaFormated_1">  LUCIJA ŽITARICE d.o.o. zastupanog po punomoćniku Ivica Njegovan</derivirana_varijabla>
  </DomainObject.Predmet.ProtustrankaFormated>
  <DomainObject.Predmet.ProtustrankaFormatedOIB>
    <izvorni_sadrzaj>  LUCIJA ŽITARICE d.o.o., OIB 23432224472 zastupanog po punomoćniku Ivica Njegovan</izvorni_sadrzaj>
    <derivirana_varijabla naziv="DomainObject.Predmet.ProtustrankaFormatedOIB_1">  LUCIJA ŽITARICE d.o.o., OIB 23432224472 zastupanog po punomoćniku Ivica Njegovan</derivirana_varijabla>
  </DomainObject.Predmet.ProtustrankaFormatedOIB>
  <DomainObject.Predmet.ProtustrankaFormatedWithAdress>
    <izvorni_sadrzaj> LUCIJA ŽITARICE d.o.o., Bukovica 5, 47300 Ogulin zastupanog po punomoćniku Ivica Njegovan</izvorni_sadrzaj>
    <derivirana_varijabla naziv="DomainObject.Predmet.ProtustrankaFormatedWithAdress_1"> LUCIJA ŽITARICE d.o.o., Bukovica 5, 47300 Ogulin zastupanog po punomoćniku Ivica Njegovan</derivirana_varijabla>
  </DomainObject.Predmet.ProtustrankaFormatedWithAdress>
  <DomainObject.Predmet.ProtustrankaFormatedWithAdressOIB>
    <izvorni_sadrzaj> LUCIJA ŽITARICE d.o.o., OIB 23432224472, Bukovica 5, 47300 Ogulin zastupanog po punomoćniku Ivica Njegovan</izvorni_sadrzaj>
    <derivirana_varijabla naziv="DomainObject.Predmet.ProtustrankaFormatedWithAdressOIB_1"> LUCIJA ŽITARICE d.o.o., OIB 23432224472, Bukovica 5, 47300 Ogulin zastupanog po punomoćniku Ivica Njegovan</derivirana_varijabla>
  </DomainObject.Predmet.ProtustrankaFormatedWithAdressOIB>
  <DomainObject.Predmet.ProtustrankaWithAdress>
    <izvorni_sadrzaj>LUCIJA ŽITARICE d.o.o. Bukovica 5, 47300 Ogulin</izvorni_sadrzaj>
    <derivirana_varijabla naziv="DomainObject.Predmet.ProtustrankaWithAdress_1">LUCIJA ŽITARICE d.o.o. Bukovica 5, 47300 Ogulin</derivirana_varijabla>
  </DomainObject.Predmet.ProtustrankaWithAdress>
  <DomainObject.Predmet.ProtustrankaWithAdressOIB>
    <izvorni_sadrzaj>LUCIJA ŽITARICE d.o.o., OIB 23432224472, Bukovica 5, 47300 Ogulin</izvorni_sadrzaj>
    <derivirana_varijabla naziv="DomainObject.Predmet.ProtustrankaWithAdressOIB_1">LUCIJA ŽITARICE d.o.o., OIB 23432224472, Bukovica 5, 47300 Ogulin</derivirana_varijabla>
  </DomainObject.Predmet.ProtustrankaWithAdressOIB>
  <DomainObject.Predmet.ProtustrankaNazivFormated>
    <izvorni_sadrzaj>LUCIJA ŽITARICE d.o.o.</izvorni_sadrzaj>
    <derivirana_varijabla naziv="DomainObject.Predmet.ProtustrankaNazivFormated_1">LUCIJA ŽITARICE d.o.o.</derivirana_varijabla>
  </DomainObject.Predmet.ProtustrankaNazivFormated>
  <DomainObject.Predmet.ProtustrankaNazivFormatedOIB>
    <izvorni_sadrzaj>LUCIJA ŽITARICE d.o.o., OIB 23432224472</izvorni_sadrzaj>
    <derivirana_varijabla naziv="DomainObject.Predmet.ProtustrankaNazivFormatedOIB_1">LUCIJA ŽITARICE d.o.o., OIB 23432224472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LUCIJA ŽITARICE d.o.o. zastupanog po punomoćniku Ivica Njegovan</item>
    </izvorni_sadrzaj>
    <derivirana_varijabla naziv="DomainObject.Predmet.ProtuStrankaListFormated_1">
      <item>LUCIJA ŽITARICE d.o.o. zastupanog po punomoćniku Ivica Njegovan</item>
    </derivirana_varijabla>
  </DomainObject.Predmet.ProtuStrankaListFormated>
  <DomainObject.Predmet.ProtuStrankaListFormatedOIB>
    <izvorni_sadrzaj>
      <item>LUCIJA ŽITARICE d.o.o., OIB 23432224472 zastupanog po punomoćniku Ivica Njegovan</item>
    </izvorni_sadrzaj>
    <derivirana_varijabla naziv="DomainObject.Predmet.ProtuStrankaListFormatedOIB_1">
      <item>LUCIJA ŽITARICE d.o.o., OIB 23432224472 zastupanog po punomoćniku Ivica Njegovan</item>
    </derivirana_varijabla>
  </DomainObject.Predmet.ProtuStrankaListFormatedOIB>
  <DomainObject.Predmet.ProtuStrankaListFormatedWithAdress>
    <izvorni_sadrzaj>
      <item>LUCIJA ŽITARICE d.o.o., Bukovica 5, 47300 Ogulin zastupanog po punomoćniku Ivica Njegovan</item>
    </izvorni_sadrzaj>
    <derivirana_varijabla naziv="DomainObject.Predmet.ProtuStrankaListFormatedWithAdress_1">
      <item>LUCIJA ŽITARICE d.o.o., Bukovica 5, 47300 Ogulin zastupanog po punomoćniku Ivica Njegovan</item>
    </derivirana_varijabla>
  </DomainObject.Predmet.ProtuStrankaListFormatedWithAdress>
  <DomainObject.Predmet.ProtuStrankaListFormatedWithAdressOIB>
    <izvorni_sadrzaj>
      <item>LUCIJA ŽITARICE d.o.o., OIB 23432224472, Bukovica 5, 47300 Ogulin zastupanog po punomoćniku Ivica Njegovan</item>
    </izvorni_sadrzaj>
    <derivirana_varijabla naziv="DomainObject.Predmet.ProtuStrankaListFormatedWithAdressOIB_1">
      <item>LUCIJA ŽITARICE d.o.o., OIB 23432224472, Bukovica 5, 47300 Ogulin zastupanog po punomoćniku Ivica Njegovan</item>
    </derivirana_varijabla>
  </DomainObject.Predmet.ProtuStrankaListFormatedWithAdressOIB>
  <DomainObject.Predmet.ProtuStrankaListNazivFormated>
    <izvorni_sadrzaj>
      <item>LUCIJA ŽITARICE d.o.o.</item>
    </izvorni_sadrzaj>
    <derivirana_varijabla naziv="DomainObject.Predmet.ProtuStrankaListNazivFormated_1">
      <item>LUCIJA ŽITARICE d.o.o.</item>
    </derivirana_varijabla>
  </DomainObject.Predmet.ProtuStrankaListNazivFormated>
  <DomainObject.Predmet.ProtuStrankaListNazivFormatedOIB>
    <izvorni_sadrzaj>
      <item>LUCIJA ŽITARICE d.o.o., OIB 23432224472</item>
    </izvorni_sadrzaj>
    <derivirana_varijabla naziv="DomainObject.Predmet.ProtuStrankaListNazivFormatedOIB_1">
      <item>LUCIJA ŽITARICE d.o.o., OIB 23432224472</item>
    </derivirana_varijabla>
  </DomainObject.Predmet.ProtuStrankaListNazivFormatedOIB>
  <DomainObject.Predmet.OstaliListFormated>
    <izvorni_sadrzaj>
      <item>Ivica Njegovan punomoćnik sudionika u postupku LUCIJA ŽITARICE d.o.o.</item>
    </izvorni_sadrzaj>
    <derivirana_varijabla naziv="DomainObject.Predmet.OstaliListFormated_1">
      <item>Ivica Njegovan punomoćnik sudionika u postupku LUCIJA ŽITARICE d.o.o.</item>
    </derivirana_varijabla>
  </DomainObject.Predmet.OstaliListFormated>
  <DomainObject.Predmet.OstaliListFormatedOIB>
    <izvorni_sadrzaj>
      <item>Ivica Njegovan, OIB 15769462034 punomoćnik sudionika u postupku LUCIJA ŽITARICE d.o.o.</item>
    </izvorni_sadrzaj>
    <derivirana_varijabla naziv="DomainObject.Predmet.OstaliListFormatedOIB_1">
      <item>Ivica Njegovan, OIB 15769462034 punomoćnik sudionika u postupku LUCIJA ŽITARICE d.o.o.</item>
    </derivirana_varijabla>
  </DomainObject.Predmet.OstaliListFormatedOIB>
  <DomainObject.Predmet.OstaliListFormatedWithAdress>
    <izvorni_sadrzaj>
      <item>Ivica Njegovan, Antuna Štrbana 16, 10000 Zagreb punomoćnik sudionika u postupku LUCIJA ŽITARICE d.o.o.</item>
    </izvorni_sadrzaj>
    <derivirana_varijabla naziv="DomainObject.Predmet.OstaliListFormatedWithAdress_1">
      <item>Ivica Njegovan, Antuna Štrbana 16, 10000 Zagreb punomoćnik sudionika u postupku LUCIJA ŽITARICE d.o.o.</item>
    </derivirana_varijabla>
  </DomainObject.Predmet.OstaliListFormatedWithAdress>
  <DomainObject.Predmet.OstaliListFormatedWithAdressOIB>
    <izvorni_sadrzaj>
      <item>Ivica Njegovan, OIB 15769462034, Antuna Štrbana 16, 10000 Zagreb punomoćnik sudionika u postupku LUCIJA ŽITARICE d.o.o.</item>
    </izvorni_sadrzaj>
    <derivirana_varijabla naziv="DomainObject.Predmet.OstaliListFormatedWithAdressOIB_1">
      <item>Ivica Njegovan, OIB 15769462034, Antuna Štrbana 16, 10000 Zagreb punomoćnik sudionika u postupku LUCIJA ŽITARICE d.o.o.</item>
    </derivirana_varijabla>
  </DomainObject.Predmet.OstaliListFormatedWithAdressOIB>
  <DomainObject.Predmet.OstaliListNazivFormated>
    <izvorni_sadrzaj>
      <item>Ivica Njegovan</item>
    </izvorni_sadrzaj>
    <derivirana_varijabla naziv="DomainObject.Predmet.OstaliListNazivFormated_1">
      <item>Ivica Njegovan</item>
    </derivirana_varijabla>
  </DomainObject.Predmet.OstaliListNazivFormated>
  <DomainObject.Predmet.OstaliListNazivFormatedOIB>
    <izvorni_sadrzaj>
      <item>Ivica Njegovan, OIB 15769462034</item>
    </izvorni_sadrzaj>
    <derivirana_varijabla naziv="DomainObject.Predmet.OstaliListNazivFormatedOIB_1">
      <item>Ivica Njegovan, OIB 15769462034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St-1113/2016-10</izvorni_sadrzaj>
    <derivirana_varijabla naziv="DomainObject.PoslovniBrojDokumenta_1">St-1113/2016-10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LUCIJA ŽITARICE d.o.o.</izvorni_sadrzaj>
    <derivirana_varijabla naziv="DomainObject.Predmet.ProtustrankaIDrugi_1">LUCIJA ŽITARICE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LUCIJA ŽITARICE d.o.o., OIB 23432224472, Bukovica 5, 47300 Ogulin</izvorni_sadrzaj>
    <derivirana_varijabla naziv="DomainObject.Predmet.ProtustrankaIDrugiAdressOIB_1">LUCIJA ŽITARICE d.o.o., OIB 23432224472,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ŽITARICE d.o.o.</item>
      <item>FINA regionalni centar Zagreb, podružnica Karlovac</item>
      <item>Ivica Njegovan</item>
    </izvorni_sadrzaj>
    <derivirana_varijabla naziv="DomainObject.Predmet.SudioniciListNaziv_1">
      <item>LUCIJA ŽITARICE d.o.o.</item>
      <item>FINA regionalni centar Zagreb, podružnica Karlovac</item>
      <item>Ivica Njegovan</item>
    </derivirana_varijabla>
  </DomainObject.Predmet.SudioniciListNaziv>
  <DomainObject.Predmet.SudioniciListAdressOIB>
    <izvorni_sadrzaj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izvorni_sadrzaj>
    <derivirana_varijabla naziv="DomainObject.Predmet.SudioniciListAdressOIB_1"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1D164-A95F-4CA8-AADA-D29BF5073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2946</properties:Characters>
  <properties:Lines>78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2017-03-01T13:05:00Z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St-1113/2016-10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