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30a2" w14:paraId="ab330a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1E0E19">
        <w:t>460/13-135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1E0E19">
        <w:t>14. rujna</w:t>
      </w:r>
      <w:r w:rsidR="00742B80">
        <w:t xml:space="preserve"> </w:t>
      </w:r>
      <w:r w:rsidR="00934057">
        <w:t xml:space="preserve">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C3405E" w:rsidP="00C52426" w:rsidR="001C27F1" w:rsidRPr="00C52426">
      <w:pPr>
        <w:numPr>
          <w:ilvl w:val="0"/>
          <w:numId w:val="24"/>
        </w:numPr>
        <w:jc w:val="both"/>
      </w:pPr>
      <w:r>
        <w:t>73.725,00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C3405E">
        <w:t>sedam</w:t>
      </w:r>
      <w:r w:rsidR="00FD3DE9">
        <w:t>n</w:t>
      </w:r>
      <w:r w:rsidR="00742B80">
        <w:t>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C3405E">
        <w:t>11. listopada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FD3DE9">
        <w:t>10</w:t>
      </w:r>
      <w:r w:rsidR="00742B80">
        <w:t>,</w:t>
      </w:r>
      <w:r w:rsidR="00C3405E">
        <w:t>45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</w:t>
      </w:r>
      <w:r w:rsidR="00C3405E">
        <w:t>sedam</w:t>
      </w:r>
      <w:r w:rsidR="00FD3DE9">
        <w:t>nae</w:t>
      </w:r>
      <w:r w:rsidR="00742B80">
        <w:t>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C3405E">
        <w:t>sedam</w:t>
      </w:r>
      <w:r w:rsidR="00FD3DE9">
        <w:t>naestom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C3405E">
        <w:t>35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C3405E">
        <w:t>35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>Nakon održanih</w:t>
      </w:r>
      <w:r w:rsidR="00C3405E">
        <w:rPr>
          <w:bCs/>
        </w:rPr>
        <w:t xml:space="preserve"> šest</w:t>
      </w:r>
      <w:r w:rsidR="00FD3DE9">
        <w:rPr>
          <w:bCs/>
        </w:rPr>
        <w:t>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C3405E">
        <w:rPr>
          <w:bCs/>
        </w:rPr>
        <w:t>sedam</w:t>
      </w:r>
      <w:r w:rsidR="00FD3DE9">
        <w:rPr>
          <w:bCs/>
        </w:rPr>
        <w:t xml:space="preserve">naestoj </w:t>
      </w:r>
      <w:r w:rsidR="00742B80">
        <w:rPr>
          <w:bCs/>
        </w:rPr>
        <w:t xml:space="preserve"> </w:t>
      </w:r>
      <w:r w:rsidR="00ED688D">
        <w:rPr>
          <w:bCs/>
        </w:rPr>
        <w:t xml:space="preserve">javnoj dražbi umanjena je za </w:t>
      </w:r>
      <w:r w:rsidR="004519B3">
        <w:rPr>
          <w:bCs/>
        </w:rPr>
        <w:t>2</w:t>
      </w:r>
      <w:r w:rsidR="00742B80">
        <w:rPr>
          <w:bCs/>
        </w:rPr>
        <w:t>0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C3405E">
        <w:t>14. rujan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>5.  roč.</w:t>
      </w:r>
      <w:r w:rsidR="00C3405E">
        <w:t xml:space="preserve"> 11/10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0E19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C56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19B3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8F3B82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3405E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3DE9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AB611-DA19-4907-8035-E64D90042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5118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2017-09-14T06:51:00Z</dcterms:created>
  <dc:creator>Korisnik</dc:creator>
  <cp:lastModifiedBy>Maja Kocijan</cp:lastModifiedBy>
  <cp:lastPrinted>2017-09-14T06:51:00Z</cp:lastPrinted>
  <dcterms:modified xmlns:xsi="http://www.w3.org/2001/XMLSchema-instance" xsi:type="dcterms:W3CDTF">2017-09-14T06:56:00Z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