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c2750" w14:paraId="0ac2750" w:rsidRDefault="008A4740" w:rsidP="00910611" w:rsidR="008A474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A4740" w:rsidP="00910611" w:rsidR="008A4740">
      <w:r>
        <w:rPr>
          <w:rFonts w:eastAsia="MS Mincho"/>
        </w:rPr>
        <w:t>REPUBLIKA HRVATSKA</w:t>
      </w:r>
    </w:p>
    <w:p w:rsidRDefault="008A4740" w:rsidP="00910611" w:rsidR="008A4740">
      <w:r>
        <w:rPr>
          <w:rFonts w:eastAsia="MS Mincho"/>
        </w:rPr>
        <w:t>TRGOVAČKI SUD U RIJECI</w:t>
      </w:r>
    </w:p>
    <w:p w:rsidRDefault="008A4740" w:rsidR="008A4740">
      <w:pPr>
        <w:rPr>
          <w:rFonts w:eastAsia="MS Mincho"/>
        </w:rPr>
      </w:pPr>
      <w:r>
        <w:rPr>
          <w:rFonts w:eastAsia="MS Mincho"/>
        </w:rPr>
        <w:t xml:space="preserve">      Rijeka, Zadarska 1 i 3</w:t>
      </w:r>
    </w:p>
    <w:p w:rsidRDefault="008A4740" w:rsidR="008A4740" w:rsidRPr="00910611">
      <w:pPr>
        <w:rPr>
          <w:rFonts w:eastAsia="MS Mincho"/>
        </w:rPr>
      </w:pPr>
    </w:p>
    <w:p w:rsidRDefault="00A5661E" w:rsidR="00A5661E" w:rsidRPr="00A81FFA">
      <w:pPr>
        <w:jc w:val="center"/>
        <w:rPr>
          <w:rFonts w:hAnsi="Times New Roman" w:ascii="Times New Roman"/>
          <w:b w:val="false"/>
          <w:bCs/>
        </w:rPr>
      </w:pPr>
      <w:r w:rsidRPr="00A81FFA">
        <w:rPr>
          <w:rFonts w:hAnsi="Times New Roman" w:ascii="Times New Roman"/>
          <w:b w:val="false"/>
          <w:bCs/>
        </w:rPr>
        <w:t>R E P U B L I K A    H R V A T S K A</w:t>
      </w:r>
    </w:p>
    <w:p w:rsidRDefault="002D4FA5" w:rsidR="002D4FA5" w:rsidRPr="00A81FFA">
      <w:pPr>
        <w:jc w:val="center"/>
        <w:rPr>
          <w:rFonts w:hAnsi="Times New Roman" w:ascii="Times New Roman"/>
          <w:b w:val="false"/>
          <w:bCs/>
        </w:rPr>
      </w:pPr>
      <w:r w:rsidRPr="00A81FFA">
        <w:rPr>
          <w:rFonts w:hAnsi="Times New Roman" w:ascii="Times New Roman"/>
          <w:b w:val="false"/>
          <w:bCs/>
        </w:rPr>
        <w:t>R</w:t>
      </w:r>
      <w:r w:rsidR="00AA5EA6" w:rsidRPr="00A81FFA">
        <w:rPr>
          <w:rFonts w:hAnsi="Times New Roman" w:ascii="Times New Roman"/>
          <w:b w:val="false"/>
          <w:bCs/>
        </w:rPr>
        <w:t xml:space="preserve"> </w:t>
      </w:r>
      <w:r w:rsidRPr="00A81FFA">
        <w:rPr>
          <w:rFonts w:hAnsi="Times New Roman" w:ascii="Times New Roman"/>
          <w:b w:val="false"/>
          <w:bCs/>
        </w:rPr>
        <w:t>J</w:t>
      </w:r>
      <w:r w:rsidR="00AA5EA6" w:rsidRPr="00A81FFA">
        <w:rPr>
          <w:rFonts w:hAnsi="Times New Roman" w:ascii="Times New Roman"/>
          <w:b w:val="false"/>
          <w:bCs/>
        </w:rPr>
        <w:t xml:space="preserve"> </w:t>
      </w:r>
      <w:r w:rsidRPr="00A81FFA">
        <w:rPr>
          <w:rFonts w:hAnsi="Times New Roman" w:ascii="Times New Roman"/>
          <w:b w:val="false"/>
          <w:bCs/>
        </w:rPr>
        <w:t>E</w:t>
      </w:r>
      <w:r w:rsidR="00AA5EA6" w:rsidRPr="00A81FFA">
        <w:rPr>
          <w:rFonts w:hAnsi="Times New Roman" w:ascii="Times New Roman"/>
          <w:b w:val="false"/>
          <w:bCs/>
        </w:rPr>
        <w:t xml:space="preserve"> </w:t>
      </w:r>
      <w:r w:rsidRPr="00A81FFA">
        <w:rPr>
          <w:rFonts w:hAnsi="Times New Roman" w:ascii="Times New Roman"/>
          <w:b w:val="false"/>
          <w:bCs/>
        </w:rPr>
        <w:t>Š</w:t>
      </w:r>
      <w:r w:rsidR="00AA5EA6" w:rsidRPr="00A81FFA">
        <w:rPr>
          <w:rFonts w:hAnsi="Times New Roman" w:ascii="Times New Roman"/>
          <w:b w:val="false"/>
          <w:bCs/>
        </w:rPr>
        <w:t xml:space="preserve"> </w:t>
      </w:r>
      <w:r w:rsidRPr="00A81FFA">
        <w:rPr>
          <w:rFonts w:hAnsi="Times New Roman" w:ascii="Times New Roman"/>
          <w:b w:val="false"/>
          <w:bCs/>
        </w:rPr>
        <w:t>E</w:t>
      </w:r>
      <w:r w:rsidR="00AA5EA6" w:rsidRPr="00A81FFA">
        <w:rPr>
          <w:rFonts w:hAnsi="Times New Roman" w:ascii="Times New Roman"/>
          <w:b w:val="false"/>
          <w:bCs/>
        </w:rPr>
        <w:t xml:space="preserve"> </w:t>
      </w:r>
      <w:r w:rsidRPr="00A81FFA">
        <w:rPr>
          <w:rFonts w:hAnsi="Times New Roman" w:ascii="Times New Roman"/>
          <w:b w:val="false"/>
          <w:bCs/>
        </w:rPr>
        <w:t>N</w:t>
      </w:r>
      <w:r w:rsidR="00AA5EA6" w:rsidRPr="00A81FFA">
        <w:rPr>
          <w:rFonts w:hAnsi="Times New Roman" w:ascii="Times New Roman"/>
          <w:b w:val="false"/>
          <w:bCs/>
        </w:rPr>
        <w:t xml:space="preserve"> </w:t>
      </w:r>
      <w:r w:rsidRPr="00A81FFA">
        <w:rPr>
          <w:rFonts w:hAnsi="Times New Roman" w:ascii="Times New Roman"/>
          <w:b w:val="false"/>
          <w:bCs/>
        </w:rPr>
        <w:t>J</w:t>
      </w:r>
      <w:r w:rsidR="00AA5EA6" w:rsidRPr="00A81FFA">
        <w:rPr>
          <w:rFonts w:hAnsi="Times New Roman" w:ascii="Times New Roman"/>
          <w:b w:val="false"/>
          <w:bCs/>
        </w:rPr>
        <w:t xml:space="preserve"> </w:t>
      </w:r>
      <w:r w:rsidRPr="00A81FFA">
        <w:rPr>
          <w:rFonts w:hAnsi="Times New Roman" w:ascii="Times New Roman"/>
          <w:b w:val="false"/>
          <w:bCs/>
        </w:rPr>
        <w:t>E</w:t>
      </w:r>
    </w:p>
    <w:p w:rsidRDefault="002D4FA5" w:rsidR="002D4FA5">
      <w:pPr>
        <w:jc w:val="center"/>
        <w:rPr>
          <w:rFonts w:hAnsi="Times New Roman" w:ascii="Times New Roman"/>
          <w:b w:val="false"/>
        </w:rPr>
      </w:pPr>
    </w:p>
    <w:p w:rsidRDefault="00690A68" w:rsidR="00690A68" w:rsidRPr="00A81FFA">
      <w:pPr>
        <w:jc w:val="center"/>
        <w:rPr>
          <w:rFonts w:hAnsi="Times New Roman" w:ascii="Times New Roman"/>
          <w:b w:val="false"/>
        </w:rPr>
      </w:pPr>
    </w:p>
    <w:p w:rsidRDefault="002D4FA5" w:rsidP="007D79EC" w:rsidR="002D4FA5" w:rsidRPr="00D31E47">
      <w:pPr>
        <w:autoSpaceDE w:val="false"/>
        <w:autoSpaceDN w:val="false"/>
        <w:adjustRightInd w:val="false"/>
        <w:jc w:val="both"/>
        <w:rPr>
          <w:rFonts w:cs="Arial"/>
          <w:b w:val="false"/>
          <w:color w:val="003366"/>
          <w:sz w:val="18"/>
          <w:szCs w:val="18"/>
          <w:lang w:eastAsia="hr-HR"/>
        </w:rPr>
      </w:pPr>
      <w:r w:rsidRPr="00A81FFA">
        <w:rPr>
          <w:rFonts w:hAnsi="Times New Roman" w:ascii="Times New Roman"/>
          <w:b w:val="false"/>
        </w:rPr>
        <w:tab/>
      </w:r>
      <w:r w:rsidRPr="00A81FFA">
        <w:rPr>
          <w:rFonts w:hAnsi="Times New Roman" w:ascii="Times New Roman"/>
          <w:b w:val="false"/>
        </w:rPr>
        <w:tab/>
        <w:t>Trgovački sud u Rijeci,</w:t>
      </w:r>
      <w:r w:rsidR="005415D1" w:rsidRPr="00A81FFA">
        <w:rPr>
          <w:rFonts w:hAnsi="Times New Roman" w:ascii="Times New Roman"/>
          <w:b w:val="false"/>
        </w:rPr>
        <w:t xml:space="preserve"> po stečajnom sucu Veri Jeleno</w:t>
      </w:r>
      <w:r w:rsidR="008D5739" w:rsidRPr="00A81FFA">
        <w:rPr>
          <w:rFonts w:hAnsi="Times New Roman" w:ascii="Times New Roman"/>
          <w:b w:val="false"/>
        </w:rPr>
        <w:t>vić</w:t>
      </w:r>
      <w:r w:rsidRPr="00A81FFA">
        <w:rPr>
          <w:rFonts w:hAnsi="Times New Roman" w:ascii="Times New Roman"/>
          <w:b w:val="false"/>
        </w:rPr>
        <w:t xml:space="preserve">, odlučujući o prijedlogu </w:t>
      </w:r>
      <w:r w:rsidR="007D79EC">
        <w:rPr>
          <w:rFonts w:hAnsi="Times New Roman" w:ascii="Times New Roman"/>
          <w:b w:val="false"/>
        </w:rPr>
        <w:t xml:space="preserve">stečajnog upravitelja </w:t>
      </w:r>
      <w:r w:rsidR="000A6089" w:rsidRPr="000A6089">
        <w:rPr>
          <w:rFonts w:hAnsi="Times New Roman" w:ascii="Times New Roman"/>
          <w:b w:val="false"/>
          <w:lang w:eastAsia="hr-HR"/>
        </w:rPr>
        <w:t>Ljubica Božić, OIB:  20692535327, Pula, Koparska 50</w:t>
      </w:r>
      <w:r w:rsidR="000A6089">
        <w:rPr>
          <w:rFonts w:hAnsi="Times New Roman" w:ascii="Times New Roman"/>
          <w:b w:val="false"/>
          <w:lang w:eastAsia="hr-HR"/>
        </w:rPr>
        <w:t xml:space="preserve"> </w:t>
      </w:r>
      <w:r w:rsidRPr="00A81FFA">
        <w:rPr>
          <w:rFonts w:hAnsi="Times New Roman" w:ascii="Times New Roman"/>
          <w:b w:val="false"/>
        </w:rPr>
        <w:t xml:space="preserve">za nastavak postupka radi naknadne diobe stečajne mase dužnika </w:t>
      </w:r>
      <w:r w:rsidR="007D79EC" w:rsidRPr="007D79EC">
        <w:rPr>
          <w:rFonts w:hAnsi="Times New Roman" w:ascii="Times New Roman"/>
          <w:b w:val="false"/>
          <w:lang w:eastAsia="hr-HR"/>
        </w:rPr>
        <w:t>P. L. društvo za proizvodnju alatnih strojeva, s ograničenom odgovornošću Labin (Grad Labin), Vinež 602</w:t>
      </w:r>
      <w:r w:rsidR="00D31E47" w:rsidRPr="007D79EC">
        <w:rPr>
          <w:rFonts w:hAnsi="Times New Roman" w:ascii="Times New Roman"/>
          <w:b w:val="false"/>
        </w:rPr>
        <w:t xml:space="preserve">, MBS: </w:t>
      </w:r>
      <w:r w:rsidR="007D79EC" w:rsidRPr="007D79EC">
        <w:rPr>
          <w:rFonts w:hAnsi="Times New Roman" w:ascii="Times New Roman"/>
          <w:b w:val="false"/>
        </w:rPr>
        <w:t>040038607</w:t>
      </w:r>
      <w:r w:rsidRPr="00A81FFA">
        <w:rPr>
          <w:rFonts w:hAnsi="Times New Roman" w:ascii="Times New Roman"/>
          <w:b w:val="false"/>
        </w:rPr>
        <w:t xml:space="preserve">, dana </w:t>
      </w:r>
      <w:r w:rsidR="007D79EC">
        <w:rPr>
          <w:rFonts w:hAnsi="Times New Roman" w:ascii="Times New Roman"/>
          <w:b w:val="false"/>
        </w:rPr>
        <w:t>3. lipnja</w:t>
      </w:r>
      <w:r w:rsidR="006A2DFC">
        <w:rPr>
          <w:rFonts w:hAnsi="Times New Roman" w:ascii="Times New Roman"/>
          <w:b w:val="false"/>
        </w:rPr>
        <w:t xml:space="preserve"> 2016</w:t>
      </w:r>
      <w:r w:rsidRPr="00A81FFA">
        <w:rPr>
          <w:rFonts w:hAnsi="Times New Roman" w:ascii="Times New Roman"/>
          <w:b w:val="false"/>
        </w:rPr>
        <w:t>. godine</w:t>
      </w:r>
    </w:p>
    <w:p w:rsidRDefault="002D4FA5" w:rsidR="002D4FA5" w:rsidRPr="00A81FFA">
      <w:pPr>
        <w:jc w:val="both"/>
        <w:rPr>
          <w:rFonts w:hAnsi="Times New Roman" w:ascii="Times New Roman"/>
          <w:b w:val="false"/>
        </w:rPr>
      </w:pPr>
    </w:p>
    <w:p w:rsidRDefault="002D4FA5" w:rsidR="002D4FA5" w:rsidRPr="00A81FFA">
      <w:pPr>
        <w:jc w:val="center"/>
        <w:rPr>
          <w:rFonts w:hAnsi="Times New Roman" w:ascii="Times New Roman"/>
          <w:b w:val="false"/>
        </w:rPr>
      </w:pPr>
      <w:r w:rsidRPr="00A81FFA">
        <w:rPr>
          <w:rFonts w:hAnsi="Times New Roman" w:ascii="Times New Roman"/>
          <w:b w:val="false"/>
        </w:rPr>
        <w:t>r i j e š i o  j e</w:t>
      </w:r>
    </w:p>
    <w:p w:rsidRDefault="002D4FA5" w:rsidR="002D4FA5" w:rsidRPr="00A81FFA">
      <w:pPr>
        <w:jc w:val="both"/>
        <w:rPr>
          <w:rFonts w:hAnsi="Times New Roman" w:ascii="Times New Roman"/>
          <w:b w:val="false"/>
        </w:rPr>
      </w:pPr>
    </w:p>
    <w:p w:rsidRDefault="002D4FA5" w:rsidP="007D79EC" w:rsidR="002D4FA5" w:rsidRPr="007D79EC">
      <w:pPr>
        <w:autoSpaceDE w:val="false"/>
        <w:autoSpaceDN w:val="false"/>
        <w:adjustRightInd w:val="false"/>
        <w:jc w:val="both"/>
        <w:rPr>
          <w:rFonts w:cs="Arial"/>
          <w:b w:val="false"/>
          <w:color w:val="003366"/>
          <w:sz w:val="18"/>
          <w:szCs w:val="18"/>
          <w:lang w:eastAsia="hr-HR"/>
        </w:rPr>
      </w:pPr>
      <w:r w:rsidRPr="00A81FFA">
        <w:rPr>
          <w:rFonts w:hAnsi="Times New Roman" w:ascii="Times New Roman"/>
          <w:b w:val="false"/>
          <w:bCs/>
        </w:rPr>
        <w:tab/>
      </w:r>
      <w:r w:rsidRPr="00A81FFA">
        <w:rPr>
          <w:rFonts w:hAnsi="Times New Roman" w:ascii="Times New Roman"/>
          <w:b w:val="false"/>
          <w:bCs/>
        </w:rPr>
        <w:tab/>
        <w:t xml:space="preserve">I. Određuje se nastavak postupka radi naknadne diobe stečajne mase </w:t>
      </w:r>
      <w:r w:rsidR="00F33DB8">
        <w:rPr>
          <w:rFonts w:hAnsi="Times New Roman" w:ascii="Times New Roman"/>
          <w:b w:val="false"/>
          <w:bCs/>
        </w:rPr>
        <w:t xml:space="preserve">iza </w:t>
      </w:r>
      <w:r w:rsidRPr="00A81FFA">
        <w:rPr>
          <w:rFonts w:hAnsi="Times New Roman" w:ascii="Times New Roman"/>
          <w:b w:val="false"/>
          <w:bCs/>
        </w:rPr>
        <w:t xml:space="preserve">dužnika </w:t>
      </w:r>
      <w:r w:rsidR="007D79EC" w:rsidRPr="007D79EC">
        <w:rPr>
          <w:rFonts w:hAnsi="Times New Roman" w:ascii="Times New Roman"/>
          <w:b w:val="false"/>
          <w:lang w:eastAsia="hr-HR"/>
        </w:rPr>
        <w:t>P. L. društvo za proizvodnju alatnih strojeva, s ograničenom odgovornošću Labin (Grad Labin), Vinež 602</w:t>
      </w:r>
      <w:r w:rsidR="007D79EC" w:rsidRPr="007D79EC">
        <w:rPr>
          <w:rFonts w:hAnsi="Times New Roman" w:ascii="Times New Roman"/>
          <w:b w:val="false"/>
        </w:rPr>
        <w:t>, MBS: 040038607</w:t>
      </w:r>
      <w:r w:rsidR="007D79EC" w:rsidRPr="00A81FFA">
        <w:rPr>
          <w:rFonts w:hAnsi="Times New Roman" w:ascii="Times New Roman"/>
          <w:b w:val="false"/>
        </w:rPr>
        <w:t xml:space="preserve">, dana </w:t>
      </w:r>
      <w:r w:rsidR="007D79EC">
        <w:rPr>
          <w:rFonts w:hAnsi="Times New Roman" w:ascii="Times New Roman"/>
          <w:b w:val="false"/>
        </w:rPr>
        <w:t>3. lipnja 2016</w:t>
      </w:r>
      <w:r w:rsidR="007D79EC" w:rsidRPr="00A81FFA">
        <w:rPr>
          <w:rFonts w:hAnsi="Times New Roman" w:ascii="Times New Roman"/>
          <w:b w:val="false"/>
        </w:rPr>
        <w:t>. godine</w:t>
      </w:r>
      <w:r w:rsidRPr="00A81FFA">
        <w:rPr>
          <w:rFonts w:hAnsi="Times New Roman" w:ascii="Times New Roman"/>
          <w:b w:val="false"/>
        </w:rPr>
        <w:t>.</w:t>
      </w:r>
    </w:p>
    <w:p w:rsidRDefault="009969AA" w:rsidR="009969AA" w:rsidRPr="00A81FFA">
      <w:pPr>
        <w:jc w:val="both"/>
        <w:rPr>
          <w:rFonts w:hAnsi="Times New Roman" w:ascii="Times New Roman"/>
          <w:b w:val="false"/>
        </w:rPr>
      </w:pPr>
    </w:p>
    <w:p w:rsidRDefault="00D31E47" w:rsidP="00D31E47" w:rsidR="00D31E47" w:rsidRPr="00F9305D">
      <w:pPr>
        <w:jc w:val="both"/>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t xml:space="preserve">II. </w:t>
      </w:r>
      <w:r w:rsidR="007366BB">
        <w:rPr>
          <w:rFonts w:hAnsi="Times New Roman" w:ascii="Times New Roman"/>
          <w:b w:val="false"/>
        </w:rPr>
        <w:t>Rješenje</w:t>
      </w:r>
      <w:r w:rsidRPr="00F9305D">
        <w:rPr>
          <w:rFonts w:hAnsi="Times New Roman" w:ascii="Times New Roman"/>
          <w:b w:val="false"/>
        </w:rPr>
        <w:t xml:space="preserve"> o nastavku stečajnog postupka radi naknadne diobe istaknut će se na oglasnoj ploči suda dana </w:t>
      </w:r>
      <w:r w:rsidR="007D79EC">
        <w:rPr>
          <w:rFonts w:hAnsi="Times New Roman" w:ascii="Times New Roman"/>
          <w:b w:val="false"/>
        </w:rPr>
        <w:t>3. lipnja</w:t>
      </w:r>
      <w:r w:rsidR="006A2DFC">
        <w:rPr>
          <w:rFonts w:hAnsi="Times New Roman" w:ascii="Times New Roman"/>
          <w:b w:val="false"/>
        </w:rPr>
        <w:t xml:space="preserve"> 2016</w:t>
      </w:r>
      <w:r w:rsidRPr="00F9305D">
        <w:rPr>
          <w:rFonts w:hAnsi="Times New Roman" w:ascii="Times New Roman"/>
          <w:b w:val="false"/>
        </w:rPr>
        <w:t>. g.  u 1</w:t>
      </w:r>
      <w:r w:rsidR="00690A68">
        <w:rPr>
          <w:rFonts w:hAnsi="Times New Roman" w:ascii="Times New Roman"/>
          <w:b w:val="false"/>
        </w:rPr>
        <w:t>3</w:t>
      </w:r>
      <w:r w:rsidRPr="00F9305D">
        <w:rPr>
          <w:rFonts w:hAnsi="Times New Roman" w:ascii="Times New Roman"/>
          <w:b w:val="false"/>
        </w:rPr>
        <w:t>,</w:t>
      </w:r>
      <w:r w:rsidR="00690A68">
        <w:rPr>
          <w:rFonts w:hAnsi="Times New Roman" w:ascii="Times New Roman"/>
          <w:b w:val="false"/>
        </w:rPr>
        <w:t>3</w:t>
      </w:r>
      <w:r w:rsidR="006A2DFC">
        <w:rPr>
          <w:rFonts w:hAnsi="Times New Roman" w:ascii="Times New Roman"/>
          <w:b w:val="false"/>
        </w:rPr>
        <w:t>5</w:t>
      </w:r>
      <w:r w:rsidRPr="00F9305D">
        <w:rPr>
          <w:rFonts w:hAnsi="Times New Roman" w:ascii="Times New Roman"/>
          <w:b w:val="false"/>
        </w:rPr>
        <w:t xml:space="preserve"> sati.</w:t>
      </w:r>
    </w:p>
    <w:p w:rsidRDefault="009969AA" w:rsidP="00D31E47" w:rsidR="009969AA">
      <w:pPr>
        <w:jc w:val="both"/>
        <w:rPr>
          <w:rFonts w:hAnsi="Times New Roman" w:ascii="Times New Roman"/>
          <w:b w:val="false"/>
        </w:rPr>
      </w:pPr>
    </w:p>
    <w:p w:rsidRDefault="00F33DB8" w:rsidP="000A6089" w:rsidR="006A2DFC">
      <w:pPr>
        <w:autoSpaceDE w:val="false"/>
        <w:autoSpaceDN w:val="false"/>
        <w:adjustRightInd w:val="false"/>
        <w:jc w:val="both"/>
        <w:rPr>
          <w:rFonts w:hAnsi="Times New Roman" w:ascii="Times New Roman"/>
          <w:b w:val="false"/>
        </w:rPr>
      </w:pPr>
      <w:r>
        <w:rPr>
          <w:rFonts w:hAnsi="Times New Roman" w:ascii="Times New Roman"/>
          <w:b w:val="false"/>
        </w:rPr>
        <w:tab/>
      </w:r>
      <w:r>
        <w:rPr>
          <w:rFonts w:hAnsi="Times New Roman" w:ascii="Times New Roman"/>
          <w:b w:val="false"/>
        </w:rPr>
        <w:tab/>
      </w:r>
      <w:r w:rsidR="007D79EC">
        <w:rPr>
          <w:rFonts w:hAnsi="Times New Roman" w:ascii="Times New Roman"/>
          <w:b w:val="false"/>
        </w:rPr>
        <w:t>II</w:t>
      </w:r>
      <w:r>
        <w:rPr>
          <w:rFonts w:hAnsi="Times New Roman" w:ascii="Times New Roman"/>
          <w:b w:val="false"/>
        </w:rPr>
        <w:t xml:space="preserve">I. Stečajna masa iza dužnika </w:t>
      </w:r>
      <w:r w:rsidR="000A6089" w:rsidRPr="007D79EC">
        <w:rPr>
          <w:rFonts w:hAnsi="Times New Roman" w:ascii="Times New Roman"/>
          <w:b w:val="false"/>
          <w:lang w:eastAsia="hr-HR"/>
        </w:rPr>
        <w:t>P. L. društvo za proizvodnju alatnih strojeva, s ograničenom odgovornošću Labin (Grad Labin), Vinež 602</w:t>
      </w:r>
      <w:r w:rsidR="000A6089" w:rsidRPr="007D79EC">
        <w:rPr>
          <w:rFonts w:hAnsi="Times New Roman" w:ascii="Times New Roman"/>
          <w:b w:val="false"/>
        </w:rPr>
        <w:t>, MBS: 040038607</w:t>
      </w:r>
      <w:r w:rsidR="000A6089">
        <w:rPr>
          <w:rFonts w:hAnsi="Times New Roman" w:ascii="Times New Roman"/>
          <w:b w:val="false"/>
        </w:rPr>
        <w:t xml:space="preserve"> </w:t>
      </w:r>
      <w:r>
        <w:rPr>
          <w:rFonts w:hAnsi="Times New Roman" w:ascii="Times New Roman"/>
          <w:b w:val="false"/>
          <w:lang w:eastAsia="hr-HR"/>
        </w:rPr>
        <w:t>upisati će se u sudski registar, kao i dužnikov stečajni upravitelj</w:t>
      </w:r>
      <w:r w:rsidRPr="00F33DB8">
        <w:rPr>
          <w:rFonts w:hAnsi="Times New Roman" w:ascii="Times New Roman"/>
          <w:b w:val="false"/>
        </w:rPr>
        <w:t xml:space="preserve"> </w:t>
      </w:r>
      <w:r w:rsidR="000A6089" w:rsidRPr="000A6089">
        <w:rPr>
          <w:rFonts w:hAnsi="Times New Roman" w:ascii="Times New Roman"/>
          <w:b w:val="false"/>
          <w:lang w:eastAsia="hr-HR"/>
        </w:rPr>
        <w:t>Ljubica Božić, OIB:  20692535327, Pula, Koparska 50</w:t>
      </w:r>
      <w:r>
        <w:rPr>
          <w:rFonts w:hAnsi="Times New Roman" w:ascii="Times New Roman"/>
          <w:b w:val="false"/>
        </w:rPr>
        <w:t>.</w:t>
      </w:r>
    </w:p>
    <w:p w:rsidRDefault="006A2DFC" w:rsidP="00D31E47" w:rsidR="006A2DFC">
      <w:pPr>
        <w:jc w:val="center"/>
        <w:rPr>
          <w:rFonts w:hAnsi="Times New Roman" w:ascii="Times New Roman"/>
          <w:b w:val="false"/>
        </w:rPr>
      </w:pPr>
    </w:p>
    <w:p w:rsidRDefault="00D31E47" w:rsidP="00D31E47" w:rsidR="00D31E47" w:rsidRPr="00F9305D">
      <w:pPr>
        <w:jc w:val="center"/>
        <w:rPr>
          <w:rFonts w:hAnsi="Times New Roman" w:ascii="Times New Roman"/>
          <w:b w:val="false"/>
        </w:rPr>
      </w:pPr>
      <w:r w:rsidRPr="00F9305D">
        <w:rPr>
          <w:rFonts w:hAnsi="Times New Roman" w:ascii="Times New Roman"/>
          <w:b w:val="false"/>
        </w:rPr>
        <w:t>Obrazloženje</w:t>
      </w:r>
    </w:p>
    <w:p w:rsidRDefault="00D31E47" w:rsidP="00D31E47" w:rsidR="00D31E47">
      <w:pPr>
        <w:jc w:val="both"/>
        <w:rPr>
          <w:rFonts w:hAnsi="Times New Roman" w:ascii="Times New Roman"/>
          <w:b w:val="false"/>
          <w:bCs/>
        </w:rPr>
      </w:pPr>
      <w:r w:rsidRPr="00F9305D">
        <w:rPr>
          <w:rFonts w:hAnsi="Times New Roman" w:ascii="Times New Roman"/>
          <w:b w:val="false"/>
          <w:bCs/>
        </w:rPr>
        <w:t xml:space="preserve"> </w:t>
      </w:r>
      <w:r w:rsidRPr="00F9305D">
        <w:rPr>
          <w:rFonts w:hAnsi="Times New Roman" w:ascii="Times New Roman"/>
          <w:b w:val="false"/>
          <w:bCs/>
        </w:rPr>
        <w:tab/>
      </w:r>
      <w:r w:rsidRPr="00F9305D">
        <w:rPr>
          <w:rFonts w:hAnsi="Times New Roman" w:ascii="Times New Roman"/>
          <w:b w:val="false"/>
          <w:bCs/>
        </w:rPr>
        <w:tab/>
        <w:t>Rješenjem ovog suda poslovni broj St-</w:t>
      </w:r>
      <w:r w:rsidR="000A6089">
        <w:rPr>
          <w:rFonts w:hAnsi="Times New Roman" w:ascii="Times New Roman"/>
          <w:b w:val="false"/>
          <w:bCs/>
        </w:rPr>
        <w:t>204</w:t>
      </w:r>
      <w:r w:rsidR="006A2DFC">
        <w:rPr>
          <w:rFonts w:hAnsi="Times New Roman" w:ascii="Times New Roman"/>
          <w:b w:val="false"/>
          <w:bCs/>
        </w:rPr>
        <w:t>/201</w:t>
      </w:r>
      <w:r w:rsidR="000A6089">
        <w:rPr>
          <w:rFonts w:hAnsi="Times New Roman" w:ascii="Times New Roman"/>
          <w:b w:val="false"/>
          <w:bCs/>
        </w:rPr>
        <w:t>1</w:t>
      </w:r>
      <w:r w:rsidRPr="00F9305D">
        <w:rPr>
          <w:rFonts w:hAnsi="Times New Roman" w:ascii="Times New Roman"/>
          <w:b w:val="false"/>
          <w:bCs/>
        </w:rPr>
        <w:t xml:space="preserve"> od </w:t>
      </w:r>
      <w:r w:rsidR="000A6089">
        <w:rPr>
          <w:rFonts w:hAnsi="Times New Roman" w:ascii="Times New Roman"/>
          <w:b w:val="false"/>
          <w:bCs/>
        </w:rPr>
        <w:t>22. studenoga</w:t>
      </w:r>
      <w:r w:rsidR="006A2DFC">
        <w:rPr>
          <w:rFonts w:hAnsi="Times New Roman" w:ascii="Times New Roman"/>
          <w:b w:val="false"/>
          <w:bCs/>
        </w:rPr>
        <w:t xml:space="preserve"> 2013</w:t>
      </w:r>
      <w:r w:rsidRPr="00F9305D">
        <w:rPr>
          <w:rFonts w:hAnsi="Times New Roman" w:ascii="Times New Roman"/>
          <w:b w:val="false"/>
          <w:bCs/>
        </w:rPr>
        <w:t xml:space="preserve">. godine je </w:t>
      </w:r>
      <w:r w:rsidR="000A6089">
        <w:rPr>
          <w:rFonts w:hAnsi="Times New Roman" w:ascii="Times New Roman"/>
          <w:b w:val="false"/>
          <w:bCs/>
        </w:rPr>
        <w:t>zaključe</w:t>
      </w:r>
      <w:r w:rsidRPr="00F9305D">
        <w:rPr>
          <w:rFonts w:hAnsi="Times New Roman" w:ascii="Times New Roman"/>
          <w:b w:val="false"/>
          <w:bCs/>
        </w:rPr>
        <w:t xml:space="preserve"> stečajni postupak nad dužnikom </w:t>
      </w:r>
      <w:r w:rsidR="000A6089" w:rsidRPr="007D79EC">
        <w:rPr>
          <w:rFonts w:hAnsi="Times New Roman" w:ascii="Times New Roman"/>
          <w:b w:val="false"/>
          <w:lang w:eastAsia="hr-HR"/>
        </w:rPr>
        <w:t>P. L. društvo za proizvodnju alatnih strojeva, s ograničenom odgovornošću Labin (Grad Labin), Vinež 602</w:t>
      </w:r>
      <w:r w:rsidR="000A6089" w:rsidRPr="007D79EC">
        <w:rPr>
          <w:rFonts w:hAnsi="Times New Roman" w:ascii="Times New Roman"/>
          <w:b w:val="false"/>
        </w:rPr>
        <w:t>, MBS: 040038607</w:t>
      </w:r>
      <w:r w:rsidR="006A2DFC">
        <w:rPr>
          <w:rFonts w:hAnsi="Times New Roman" w:ascii="Times New Roman"/>
          <w:b w:val="false"/>
          <w:lang w:eastAsia="hr-HR"/>
        </w:rPr>
        <w:t xml:space="preserve">, OIB: </w:t>
      </w:r>
      <w:r w:rsidR="000A6089">
        <w:rPr>
          <w:rFonts w:cs="CourierNew" w:hAnsi="CourierNew" w:ascii="CourierNew"/>
          <w:b w:val="false"/>
          <w:sz w:val="20"/>
          <w:szCs w:val="20"/>
          <w:lang w:eastAsia="hr-HR"/>
        </w:rPr>
        <w:t>35462806605</w:t>
      </w:r>
      <w:r w:rsidRPr="00F9305D">
        <w:rPr>
          <w:rFonts w:hAnsi="Times New Roman" w:ascii="Times New Roman"/>
          <w:b w:val="false"/>
          <w:bCs/>
        </w:rPr>
        <w:t xml:space="preserve">. </w:t>
      </w:r>
      <w:r w:rsidR="000A6089">
        <w:rPr>
          <w:rFonts w:hAnsi="Times New Roman" w:ascii="Times New Roman"/>
          <w:b w:val="false"/>
          <w:bCs/>
        </w:rPr>
        <w:t>gdje je kao stečajni</w:t>
      </w:r>
      <w:r w:rsidRPr="00F9305D">
        <w:rPr>
          <w:rFonts w:hAnsi="Times New Roman" w:ascii="Times New Roman"/>
          <w:b w:val="false"/>
          <w:bCs/>
        </w:rPr>
        <w:t xml:space="preserve"> upravitelj </w:t>
      </w:r>
      <w:r w:rsidR="000A6089">
        <w:rPr>
          <w:rFonts w:hAnsi="Times New Roman" w:ascii="Times New Roman"/>
          <w:b w:val="false"/>
          <w:bCs/>
        </w:rPr>
        <w:t xml:space="preserve">bila </w:t>
      </w:r>
      <w:r w:rsidRPr="00F9305D">
        <w:rPr>
          <w:rFonts w:hAnsi="Times New Roman" w:ascii="Times New Roman"/>
          <w:b w:val="false"/>
          <w:bCs/>
        </w:rPr>
        <w:t>imenovan</w:t>
      </w:r>
      <w:r w:rsidR="000A6089">
        <w:rPr>
          <w:rFonts w:hAnsi="Times New Roman" w:ascii="Times New Roman"/>
          <w:b w:val="false"/>
          <w:bCs/>
        </w:rPr>
        <w:t>a</w:t>
      </w:r>
      <w:r w:rsidRPr="00F9305D">
        <w:rPr>
          <w:rFonts w:hAnsi="Times New Roman" w:ascii="Times New Roman"/>
          <w:b w:val="false"/>
          <w:bCs/>
        </w:rPr>
        <w:t xml:space="preserve"> </w:t>
      </w:r>
      <w:r w:rsidR="000A6089" w:rsidRPr="000A6089">
        <w:rPr>
          <w:rFonts w:hAnsi="Times New Roman" w:ascii="Times New Roman"/>
          <w:b w:val="false"/>
          <w:lang w:eastAsia="hr-HR"/>
        </w:rPr>
        <w:t>Ljubica Božić, OIB:  20692535327, Pula, Koparska 50</w:t>
      </w:r>
      <w:r w:rsidRPr="00F9305D">
        <w:rPr>
          <w:rFonts w:hAnsi="Times New Roman" w:ascii="Times New Roman"/>
          <w:b w:val="false"/>
          <w:bCs/>
        </w:rPr>
        <w:t xml:space="preserve">. </w:t>
      </w:r>
    </w:p>
    <w:p w:rsidRDefault="000A6089" w:rsidP="000A6089" w:rsidR="000E2D06" w:rsidRPr="00F9305D">
      <w:pPr>
        <w:ind w:firstLine="1416"/>
        <w:jc w:val="both"/>
        <w:rPr>
          <w:rFonts w:hAnsi="Times New Roman" w:ascii="Times New Roman"/>
          <w:b w:val="false"/>
          <w:bCs/>
        </w:rPr>
      </w:pPr>
      <w:r>
        <w:rPr>
          <w:rFonts w:hAnsi="Times New Roman" w:ascii="Times New Roman"/>
          <w:b w:val="false"/>
          <w:bCs/>
        </w:rPr>
        <w:t>Stečajna upraviteljica</w:t>
      </w:r>
      <w:r w:rsidR="006A2DFC">
        <w:rPr>
          <w:rFonts w:hAnsi="Times New Roman" w:ascii="Times New Roman"/>
          <w:b w:val="false"/>
          <w:bCs/>
        </w:rPr>
        <w:t xml:space="preserve"> </w:t>
      </w:r>
      <w:r w:rsidR="00D31E47" w:rsidRPr="00F9305D">
        <w:rPr>
          <w:rFonts w:hAnsi="Times New Roman" w:ascii="Times New Roman"/>
          <w:b w:val="false"/>
          <w:bCs/>
        </w:rPr>
        <w:t xml:space="preserve">je </w:t>
      </w:r>
      <w:r w:rsidR="00F33DB8">
        <w:rPr>
          <w:rFonts w:hAnsi="Times New Roman" w:ascii="Times New Roman"/>
          <w:b w:val="false"/>
          <w:bCs/>
        </w:rPr>
        <w:t xml:space="preserve">dana </w:t>
      </w:r>
      <w:r>
        <w:rPr>
          <w:rFonts w:hAnsi="Times New Roman" w:ascii="Times New Roman"/>
          <w:b w:val="false"/>
          <w:bCs/>
        </w:rPr>
        <w:t>1. ožujka 2016</w:t>
      </w:r>
      <w:r w:rsidR="00F33DB8">
        <w:rPr>
          <w:rFonts w:hAnsi="Times New Roman" w:ascii="Times New Roman"/>
          <w:b w:val="false"/>
          <w:bCs/>
        </w:rPr>
        <w:t>. godine</w:t>
      </w:r>
      <w:r w:rsidR="006A2DFC">
        <w:rPr>
          <w:rFonts w:hAnsi="Times New Roman" w:ascii="Times New Roman"/>
          <w:b w:val="false"/>
          <w:bCs/>
        </w:rPr>
        <w:t xml:space="preserve"> </w:t>
      </w:r>
      <w:r w:rsidR="00D31E47" w:rsidRPr="00F9305D">
        <w:rPr>
          <w:rFonts w:hAnsi="Times New Roman" w:ascii="Times New Roman"/>
          <w:b w:val="false"/>
          <w:bCs/>
        </w:rPr>
        <w:t>podni</w:t>
      </w:r>
      <w:r w:rsidR="006A2DFC">
        <w:rPr>
          <w:rFonts w:hAnsi="Times New Roman" w:ascii="Times New Roman"/>
          <w:b w:val="false"/>
          <w:bCs/>
        </w:rPr>
        <w:t>jela</w:t>
      </w:r>
      <w:r w:rsidR="00D31E47" w:rsidRPr="00F9305D">
        <w:rPr>
          <w:rFonts w:hAnsi="Times New Roman" w:ascii="Times New Roman"/>
          <w:b w:val="false"/>
          <w:bCs/>
        </w:rPr>
        <w:t xml:space="preserve"> sudu prijedlog za nastavak postupka radi naknadne diobe sukladno čl. </w:t>
      </w:r>
      <w:smartTag w:element="metricconverter" w:uri="urn:schemas-microsoft-com:office:smarttags">
        <w:smartTagPr>
          <w:attr w:val="199. st" w:name="ProductID"/>
        </w:smartTagPr>
        <w:r w:rsidR="00D31E47" w:rsidRPr="00F9305D">
          <w:rPr>
            <w:rFonts w:hAnsi="Times New Roman" w:ascii="Times New Roman"/>
            <w:b w:val="false"/>
            <w:bCs/>
          </w:rPr>
          <w:t>199. st</w:t>
        </w:r>
      </w:smartTag>
      <w:r w:rsidR="00D31E47" w:rsidRPr="00F9305D">
        <w:rPr>
          <w:rFonts w:hAnsi="Times New Roman" w:ascii="Times New Roman"/>
          <w:b w:val="false"/>
          <w:bCs/>
        </w:rPr>
        <w:t xml:space="preserve">. 1. t. 3. i st. 2. </w:t>
      </w:r>
      <w:r w:rsidR="006A2DFC" w:rsidRPr="006A2DFC">
        <w:rPr>
          <w:rFonts w:hAnsi="Times New Roman" w:ascii="Times New Roman"/>
          <w:b w:val="false"/>
          <w:bCs/>
        </w:rPr>
        <w:t>Stečajnog zakona (dalje: SZ, objavljen u NN 44/96, 29/99, 129/00, 123/03, 82/06, 116/10, 25/12 i 133/12)</w:t>
      </w:r>
      <w:r w:rsidR="00D31E47" w:rsidRPr="00F9305D">
        <w:rPr>
          <w:rFonts w:hAnsi="Times New Roman" w:ascii="Times New Roman"/>
          <w:b w:val="false"/>
          <w:bCs/>
        </w:rPr>
        <w:t xml:space="preserve">. U prijedlogu navodi da postoji naknadno pronađena i unovčena imovina </w:t>
      </w:r>
      <w:r>
        <w:rPr>
          <w:rFonts w:hAnsi="Times New Roman" w:ascii="Times New Roman"/>
          <w:b w:val="false"/>
          <w:bCs/>
        </w:rPr>
        <w:t xml:space="preserve">u iznosu od 30.287,75 kn </w:t>
      </w:r>
      <w:r w:rsidR="00D31E47" w:rsidRPr="00F9305D">
        <w:rPr>
          <w:rFonts w:hAnsi="Times New Roman" w:ascii="Times New Roman"/>
          <w:b w:val="false"/>
          <w:bCs/>
        </w:rPr>
        <w:t>koja ulazi u steča</w:t>
      </w:r>
      <w:r w:rsidR="006A2DFC">
        <w:rPr>
          <w:rFonts w:hAnsi="Times New Roman" w:ascii="Times New Roman"/>
          <w:b w:val="false"/>
          <w:bCs/>
        </w:rPr>
        <w:t>j</w:t>
      </w:r>
      <w:r w:rsidR="00D31E47" w:rsidRPr="00F9305D">
        <w:rPr>
          <w:rFonts w:hAnsi="Times New Roman" w:ascii="Times New Roman"/>
          <w:b w:val="false"/>
          <w:bCs/>
        </w:rPr>
        <w:t>nu masu, te da su ostvareni uvjeti za nastavak postupka radi naknadne diobe</w:t>
      </w:r>
      <w:r w:rsidR="00F33DB8">
        <w:rPr>
          <w:rFonts w:hAnsi="Times New Roman" w:ascii="Times New Roman"/>
          <w:b w:val="false"/>
          <w:bCs/>
        </w:rPr>
        <w:t>.</w:t>
      </w:r>
      <w:r w:rsidR="000E2D06" w:rsidRPr="000E2D06">
        <w:rPr>
          <w:rFonts w:hAnsi="Times New Roman" w:ascii="Times New Roman"/>
          <w:b w:val="false"/>
          <w:bCs/>
        </w:rPr>
        <w:t xml:space="preserve"> </w:t>
      </w:r>
    </w:p>
    <w:p w:rsidRDefault="00F33DB8" w:rsidP="00D31E47" w:rsidR="00F33DB8" w:rsidRPr="00F9305D">
      <w:pPr>
        <w:ind w:firstLine="1440"/>
        <w:jc w:val="both"/>
        <w:rPr>
          <w:rFonts w:hAnsi="Times New Roman" w:ascii="Times New Roman"/>
          <w:b w:val="false"/>
        </w:rPr>
      </w:pPr>
      <w:r>
        <w:rPr>
          <w:rFonts w:hAnsi="Times New Roman" w:ascii="Times New Roman"/>
          <w:b w:val="false"/>
          <w:bCs/>
        </w:rPr>
        <w:t xml:space="preserve">Dana 1. rujna 2015. godine na snagu je stupio Stečajni zakon </w:t>
      </w:r>
      <w:r w:rsidR="00F267D6">
        <w:rPr>
          <w:rFonts w:hAnsi="Times New Roman" w:ascii="Times New Roman"/>
          <w:b w:val="false"/>
          <w:bCs/>
        </w:rPr>
        <w:t>(</w:t>
      </w:r>
      <w:r>
        <w:rPr>
          <w:rFonts w:hAnsi="Times New Roman" w:ascii="Times New Roman"/>
          <w:b w:val="false"/>
          <w:bCs/>
        </w:rPr>
        <w:t xml:space="preserve">objavljen u </w:t>
      </w:r>
      <w:r w:rsidR="00F267D6">
        <w:rPr>
          <w:rFonts w:hAnsi="Times New Roman" w:ascii="Times New Roman"/>
          <w:b w:val="false"/>
          <w:bCs/>
        </w:rPr>
        <w:t xml:space="preserve">NN 71/15) prema </w:t>
      </w:r>
      <w:r w:rsidR="000E2D06">
        <w:rPr>
          <w:rFonts w:hAnsi="Times New Roman" w:ascii="Times New Roman"/>
          <w:b w:val="false"/>
          <w:bCs/>
        </w:rPr>
        <w:t xml:space="preserve">čijem </w:t>
      </w:r>
      <w:r w:rsidR="00F267D6">
        <w:rPr>
          <w:rFonts w:hAnsi="Times New Roman" w:ascii="Times New Roman"/>
          <w:b w:val="false"/>
          <w:bCs/>
        </w:rPr>
        <w:t>članku 441. stavak 1.</w:t>
      </w:r>
      <w:r w:rsidR="000E2D06">
        <w:rPr>
          <w:rFonts w:hAnsi="Times New Roman" w:ascii="Times New Roman"/>
          <w:b w:val="false"/>
          <w:bCs/>
        </w:rPr>
        <w:t xml:space="preserve"> će se stečajni postupci pokrenuti prije </w:t>
      </w:r>
      <w:r w:rsidR="000E2D06">
        <w:rPr>
          <w:rFonts w:hAnsi="Times New Roman" w:ascii="Times New Roman"/>
          <w:b w:val="false"/>
          <w:bCs/>
        </w:rPr>
        <w:lastRenderedPageBreak/>
        <w:t xml:space="preserve">stupanja na snagu ovog Zakona dovršiti prema odredbama Stečajnoga zakona koji je bio na snazi u vrijeme njihova pokretanja. Iznimno od navedene odredbe, prema stavku 2. istoga članka će se na postupke koji su u tijeku (osim ako su radnje na koje se odnose započete prije stupanja na snagu ovoga Zakona) primijeniti (među ostalima) odredba članka 133., 289 stavak 4.-7. i 438. </w:t>
      </w:r>
      <w:r w:rsidR="00F267D6">
        <w:rPr>
          <w:rFonts w:hAnsi="Times New Roman" w:ascii="Times New Roman"/>
          <w:b w:val="false"/>
          <w:bCs/>
        </w:rPr>
        <w:t xml:space="preserve"> </w:t>
      </w:r>
    </w:p>
    <w:p w:rsidRDefault="000E2D06" w:rsidP="00D31E47" w:rsidR="000E2D06">
      <w:pPr>
        <w:ind w:firstLine="1416"/>
        <w:jc w:val="both"/>
        <w:rPr>
          <w:rFonts w:hAnsi="Times New Roman" w:ascii="Times New Roman"/>
          <w:b w:val="false"/>
          <w:bCs/>
        </w:rPr>
      </w:pPr>
      <w:r w:rsidRPr="00F9305D">
        <w:rPr>
          <w:rFonts w:hAnsi="Times New Roman" w:ascii="Times New Roman"/>
          <w:b w:val="false"/>
          <w:bCs/>
        </w:rPr>
        <w:t xml:space="preserve">Odredbom čl. </w:t>
      </w:r>
      <w:smartTag w:element="metricconverter" w:uri="urn:schemas-microsoft-com:office:smarttags">
        <w:smartTagPr>
          <w:attr w:val="199. st" w:name="ProductID"/>
        </w:smartTagPr>
        <w:r w:rsidRPr="00F9305D">
          <w:rPr>
            <w:rFonts w:hAnsi="Times New Roman" w:ascii="Times New Roman"/>
            <w:b w:val="false"/>
            <w:bCs/>
          </w:rPr>
          <w:t>199. st</w:t>
        </w:r>
      </w:smartTag>
      <w:r w:rsidRPr="00F9305D">
        <w:rPr>
          <w:rFonts w:hAnsi="Times New Roman" w:ascii="Times New Roman"/>
          <w:b w:val="false"/>
          <w:bCs/>
        </w:rPr>
        <w:t xml:space="preserve">. 1. </w:t>
      </w:r>
      <w:r w:rsidRPr="000E2D06">
        <w:rPr>
          <w:rFonts w:hAnsi="Times New Roman" w:ascii="Times New Roman"/>
          <w:b w:val="false"/>
          <w:bCs/>
        </w:rPr>
        <w:t>Stečajnog zakona objavljen</w:t>
      </w:r>
      <w:r>
        <w:rPr>
          <w:rFonts w:hAnsi="Times New Roman" w:ascii="Times New Roman"/>
          <w:b w:val="false"/>
          <w:bCs/>
        </w:rPr>
        <w:t>og</w:t>
      </w:r>
      <w:r w:rsidRPr="000E2D06">
        <w:rPr>
          <w:rFonts w:hAnsi="Times New Roman" w:ascii="Times New Roman"/>
          <w:b w:val="false"/>
          <w:bCs/>
        </w:rPr>
        <w:t xml:space="preserve"> u NN 44/96, 29/99, 129/00, 123/03</w:t>
      </w:r>
      <w:r>
        <w:rPr>
          <w:rFonts w:hAnsi="Times New Roman" w:ascii="Times New Roman"/>
          <w:b w:val="false"/>
          <w:bCs/>
        </w:rPr>
        <w:t>, 82/06, 116/10, 25/12 i 133/12 (koja se odredba primjenjuje u konkretnom slučaju)</w:t>
      </w:r>
      <w:r w:rsidRPr="00F9305D">
        <w:rPr>
          <w:rFonts w:hAnsi="Times New Roman" w:ascii="Times New Roman"/>
          <w:b w:val="false"/>
          <w:bCs/>
        </w:rPr>
        <w:t xml:space="preserve"> propisano je da će stečajni sudac na prijedlog stečajnog upravitelja, kojega od stečajnih vjerovnika ili po službenoj dužnosti odrediti nastavak postupka radi naknadne diobe (između ostalog) ako se pronađe imovina koja ulazi u stečajnu masu. Prema st. 2. istog članka nastavak postupka može se odrediti bez obzira na to je li postupak bio zaključen.</w:t>
      </w:r>
    </w:p>
    <w:p w:rsidRDefault="000E2D06" w:rsidP="00D31E47" w:rsidR="000E2D06">
      <w:pPr>
        <w:ind w:firstLine="1416"/>
        <w:jc w:val="both"/>
        <w:rPr>
          <w:rFonts w:hAnsi="Times New Roman" w:ascii="Times New Roman"/>
          <w:b w:val="false"/>
          <w:bCs/>
        </w:rPr>
      </w:pPr>
      <w:r>
        <w:rPr>
          <w:rFonts w:hAnsi="Times New Roman" w:ascii="Times New Roman"/>
          <w:b w:val="false"/>
          <w:bCs/>
        </w:rPr>
        <w:t>U ovom slučaju je pronađena imovina koja ulazi u stečajnu masu</w:t>
      </w:r>
      <w:r w:rsidR="007C32BA">
        <w:rPr>
          <w:rFonts w:hAnsi="Times New Roman" w:ascii="Times New Roman"/>
          <w:b w:val="false"/>
          <w:bCs/>
        </w:rPr>
        <w:t xml:space="preserve">. </w:t>
      </w:r>
    </w:p>
    <w:p w:rsidRDefault="00AC3467" w:rsidR="00AC3467">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Navedena </w:t>
      </w:r>
      <w:r w:rsidR="000A6089">
        <w:rPr>
          <w:rFonts w:hAnsi="Times New Roman" w:ascii="Times New Roman"/>
          <w:b w:val="false"/>
        </w:rPr>
        <w:t>imovina</w:t>
      </w:r>
      <w:r>
        <w:rPr>
          <w:rFonts w:hAnsi="Times New Roman" w:ascii="Times New Roman"/>
          <w:b w:val="false"/>
        </w:rPr>
        <w:t xml:space="preserve"> stečajnog dužnika je, u skladu s odredbom članka 289. stavak 4. i 5. Stečajnog zakona objavljenog u NN 71/15, stečajna masa na koju se na odgovarajući način primjenjuju odredbe ovoga Zakona o stečajnom dužniku i njegovim tijelima. U ime i za račun te mase mogu se voditi sporovi, ako ovim Zakonom nije drukčije određeno. Stečajna masa je nositelj prava vlasništva i drugih prava i upisati će se u sudski registar. Pri upisu stečajne mase u sudski registar Ministarstvo financija – Porezna uprava po službenoj dužnosti će odrediti i dodijeliti osobni identifikacijski broj stečajnoj masi.</w:t>
      </w:r>
    </w:p>
    <w:p w:rsidRDefault="009969AA" w:rsidR="009969AA">
      <w:pPr>
        <w:jc w:val="both"/>
        <w:rPr>
          <w:rFonts w:hAnsi="Times New Roman" w:ascii="Times New Roman"/>
          <w:b w:val="false"/>
        </w:rPr>
      </w:pPr>
      <w:r>
        <w:rPr>
          <w:rFonts w:hAnsi="Times New Roman" w:ascii="Times New Roman"/>
          <w:b w:val="false"/>
        </w:rPr>
        <w:tab/>
      </w:r>
      <w:r>
        <w:rPr>
          <w:rFonts w:hAnsi="Times New Roman" w:ascii="Times New Roman"/>
          <w:b w:val="false"/>
        </w:rPr>
        <w:tab/>
        <w:t>Slijedom navedenoga, a na temelju citiranih zakonskih odredbi, sud je odlučio kao u izreci ovog rješenja.</w:t>
      </w:r>
    </w:p>
    <w:p w:rsidRDefault="006B7DBB" w:rsidR="002D4FA5" w:rsidRPr="00A81FFA">
      <w:pPr>
        <w:jc w:val="both"/>
        <w:rPr>
          <w:rFonts w:hAnsi="Times New Roman" w:ascii="Times New Roman"/>
          <w:b w:val="false"/>
        </w:rPr>
      </w:pPr>
      <w:r w:rsidRPr="00A81FFA">
        <w:rPr>
          <w:rFonts w:hAnsi="Times New Roman" w:ascii="Times New Roman"/>
          <w:b w:val="false"/>
        </w:rPr>
        <w:t xml:space="preserve">        </w:t>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002D4FA5" w:rsidRPr="00A81FFA">
        <w:rPr>
          <w:rFonts w:hAnsi="Times New Roman" w:ascii="Times New Roman"/>
          <w:b w:val="false"/>
        </w:rPr>
        <w:t>Rije</w:t>
      </w:r>
      <w:r w:rsidRPr="00A81FFA">
        <w:rPr>
          <w:rFonts w:hAnsi="Times New Roman" w:ascii="Times New Roman"/>
          <w:b w:val="false"/>
        </w:rPr>
        <w:t>ka</w:t>
      </w:r>
      <w:r w:rsidR="002D4FA5" w:rsidRPr="00A81FFA">
        <w:rPr>
          <w:rFonts w:hAnsi="Times New Roman" w:ascii="Times New Roman"/>
          <w:b w:val="false"/>
        </w:rPr>
        <w:t xml:space="preserve">, </w:t>
      </w:r>
      <w:r w:rsidR="000A6089">
        <w:rPr>
          <w:rFonts w:hAnsi="Times New Roman" w:ascii="Times New Roman"/>
          <w:b w:val="false"/>
        </w:rPr>
        <w:t xml:space="preserve">3. lipnja </w:t>
      </w:r>
      <w:r w:rsidR="009969AA">
        <w:rPr>
          <w:rFonts w:hAnsi="Times New Roman" w:ascii="Times New Roman"/>
          <w:b w:val="false"/>
        </w:rPr>
        <w:t>2016</w:t>
      </w:r>
      <w:r w:rsidR="002D4FA5" w:rsidRPr="00A81FFA">
        <w:rPr>
          <w:rFonts w:hAnsi="Times New Roman" w:ascii="Times New Roman"/>
          <w:b w:val="false"/>
        </w:rPr>
        <w:t>. godine</w:t>
      </w: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t xml:space="preserve">          Stečajni sudac</w:t>
      </w:r>
    </w:p>
    <w:p w:rsidRDefault="002D4FA5" w:rsidR="002D4FA5" w:rsidRPr="00A81FFA">
      <w:pPr>
        <w:jc w:val="both"/>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006B7DBB" w:rsidRPr="00A81FFA">
        <w:rPr>
          <w:rFonts w:hAnsi="Times New Roman" w:ascii="Times New Roman"/>
          <w:b w:val="false"/>
        </w:rPr>
        <w:t xml:space="preserve">  </w:t>
      </w:r>
      <w:r w:rsidR="008D5739" w:rsidRPr="00A81FFA">
        <w:rPr>
          <w:rFonts w:hAnsi="Times New Roman" w:ascii="Times New Roman"/>
          <w:b w:val="false"/>
        </w:rPr>
        <w:t xml:space="preserve">        </w:t>
      </w:r>
      <w:r w:rsidR="006B7DBB" w:rsidRPr="00A81FFA">
        <w:rPr>
          <w:rFonts w:hAnsi="Times New Roman" w:ascii="Times New Roman"/>
          <w:b w:val="false"/>
        </w:rPr>
        <w:t>Vera Jelenović</w:t>
      </w: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rPr>
          <w:rFonts w:hAnsi="Times New Roman" w:ascii="Times New Roman"/>
          <w:b w:val="false"/>
        </w:rPr>
      </w:pPr>
      <w:r w:rsidRPr="00A81FFA">
        <w:rPr>
          <w:rFonts w:hAnsi="Times New Roman" w:ascii="Times New Roman"/>
          <w:b w:val="false"/>
        </w:rPr>
        <w:t>UPUTA O PRAVNOM LIJEKU:</w:t>
      </w:r>
    </w:p>
    <w:p w:rsidRDefault="002D4FA5" w:rsidR="002D4FA5" w:rsidRPr="00A81FFA">
      <w:pPr>
        <w:jc w:val="both"/>
        <w:rPr>
          <w:rFonts w:hAnsi="Times New Roman" w:ascii="Times New Roman"/>
          <w:b w:val="false"/>
        </w:rPr>
      </w:pPr>
      <w:r w:rsidRPr="00A81FFA">
        <w:rPr>
          <w:rFonts w:hAnsi="Times New Roman" w:ascii="Times New Roman"/>
          <w:b w:val="false"/>
        </w:rPr>
        <w:tab/>
        <w:t>Protiv  rješenja kojim se određuje naknadna dioba pravo na žalbu ima dužnik pojedinac. Žalba  se podnosi ovom sudu u dva primjerka u roku od 8 dana od dana dostave ovog rješenja, a o žalbi odlučuje Visoki trgovački sud  Republike  Hrvatske.</w:t>
      </w: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rPr>
          <w:rFonts w:hAnsi="Times New Roman" w:ascii="Times New Roman"/>
          <w:b w:val="false"/>
        </w:rPr>
      </w:pPr>
    </w:p>
    <w:p w:rsidRDefault="00E21439" w:rsidR="00E21439"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pPr>
        <w:rPr>
          <w:rFonts w:hAnsi="Times New Roman" w:ascii="Times New Roman"/>
          <w:b w:val="false"/>
        </w:rPr>
      </w:pPr>
    </w:p>
    <w:p w:rsidRDefault="00A81FFA" w:rsidR="00A81FFA">
      <w:pPr>
        <w:rPr>
          <w:rFonts w:hAnsi="Times New Roman" w:ascii="Times New Roman"/>
          <w:b w:val="false"/>
        </w:rPr>
      </w:pPr>
    </w:p>
    <w:p w:rsidRDefault="00EE600A" w:rsidR="00EE600A" w:rsidRPr="00A81FFA">
      <w:pPr>
        <w:rPr>
          <w:rFonts w:hAnsi="Times New Roman" w:ascii="Times New Roman"/>
          <w:b w:val="false"/>
        </w:rPr>
      </w:pPr>
      <w:r w:rsidRPr="00A81FFA">
        <w:rPr>
          <w:rFonts w:hAnsi="Times New Roman" w:ascii="Times New Roman"/>
          <w:b w:val="false"/>
        </w:rPr>
        <w:t>DNA</w:t>
      </w:r>
    </w:p>
    <w:p w:rsidRDefault="006F22CA" w:rsidR="006F22CA" w:rsidRPr="00A81FFA">
      <w:pPr>
        <w:rPr>
          <w:rFonts w:hAnsi="Times New Roman" w:ascii="Times New Roman"/>
          <w:b w:val="false"/>
        </w:rPr>
      </w:pPr>
    </w:p>
    <w:p w:rsidRDefault="00EE600A" w:rsidR="00EE600A" w:rsidRPr="00A81FFA">
      <w:pPr>
        <w:rPr>
          <w:rFonts w:hAnsi="Times New Roman" w:ascii="Times New Roman"/>
          <w:b w:val="false"/>
        </w:rPr>
      </w:pPr>
      <w:r w:rsidRPr="00A81FFA">
        <w:rPr>
          <w:rFonts w:hAnsi="Times New Roman" w:ascii="Times New Roman"/>
          <w:b w:val="false"/>
        </w:rPr>
        <w:t xml:space="preserve">- st. upravitelju </w:t>
      </w:r>
    </w:p>
    <w:p w:rsidRDefault="00EE600A" w:rsidR="00EE600A">
      <w:pPr>
        <w:rPr>
          <w:rFonts w:hAnsi="Times New Roman" w:ascii="Times New Roman"/>
          <w:b w:val="false"/>
        </w:rPr>
      </w:pPr>
      <w:r w:rsidRPr="00A81FFA">
        <w:rPr>
          <w:rFonts w:hAnsi="Times New Roman" w:ascii="Times New Roman"/>
          <w:b w:val="false"/>
        </w:rPr>
        <w:t xml:space="preserve">- </w:t>
      </w:r>
      <w:r w:rsidR="009969AA">
        <w:rPr>
          <w:rFonts w:hAnsi="Times New Roman" w:ascii="Times New Roman"/>
          <w:b w:val="false"/>
        </w:rPr>
        <w:t>e-</w:t>
      </w:r>
      <w:r w:rsidRPr="00A81FFA">
        <w:rPr>
          <w:rFonts w:hAnsi="Times New Roman" w:ascii="Times New Roman"/>
          <w:b w:val="false"/>
        </w:rPr>
        <w:t>oglasna ploča</w:t>
      </w:r>
    </w:p>
    <w:p w:rsidRDefault="009969AA" w:rsidR="009969AA" w:rsidRPr="00A81FFA">
      <w:pPr>
        <w:rPr>
          <w:rFonts w:hAnsi="Times New Roman" w:ascii="Times New Roman"/>
          <w:b w:val="false"/>
        </w:rPr>
      </w:pPr>
      <w:r>
        <w:rPr>
          <w:rFonts w:hAnsi="Times New Roman" w:ascii="Times New Roman"/>
          <w:b w:val="false"/>
        </w:rPr>
        <w:t>- sudski registar</w:t>
      </w:r>
    </w:p>
    <w:p w:rsidRDefault="006F22CA" w:rsidR="006F22CA" w:rsidRPr="00A81FFA">
      <w:pPr>
        <w:rPr>
          <w:rFonts w:hAnsi="Times New Roman" w:ascii="Times New Roman"/>
          <w:b w:val="false"/>
        </w:rPr>
      </w:pPr>
    </w:p>
    <w:p w:rsidRDefault="00EE600A" w:rsidR="00EE600A" w:rsidRPr="00A81FFA">
      <w:pPr>
        <w:rPr>
          <w:rFonts w:hAnsi="Times New Roman" w:ascii="Times New Roman"/>
          <w:b w:val="false"/>
        </w:rPr>
      </w:pPr>
      <w:r w:rsidRPr="00A81FFA">
        <w:rPr>
          <w:rFonts w:hAnsi="Times New Roman" w:ascii="Times New Roman"/>
          <w:b w:val="false"/>
        </w:rPr>
        <w:t xml:space="preserve">Rijeka, </w:t>
      </w:r>
      <w:r w:rsidR="000A6089">
        <w:rPr>
          <w:rFonts w:hAnsi="Times New Roman" w:ascii="Times New Roman"/>
          <w:b w:val="false"/>
        </w:rPr>
        <w:t>3. lipnja</w:t>
      </w:r>
      <w:r w:rsidR="009969AA">
        <w:rPr>
          <w:rFonts w:hAnsi="Times New Roman" w:ascii="Times New Roman"/>
          <w:b w:val="false"/>
        </w:rPr>
        <w:t xml:space="preserve"> 2016</w:t>
      </w:r>
      <w:r w:rsidRPr="00A81FFA">
        <w:rPr>
          <w:rFonts w:hAnsi="Times New Roman" w:ascii="Times New Roman"/>
          <w:b w:val="false"/>
        </w:rPr>
        <w:t>.</w:t>
      </w:r>
    </w:p>
    <w:p w:rsidRDefault="006F22CA" w:rsidR="006F22CA" w:rsidRPr="00A81FFA">
      <w:pPr>
        <w:rPr>
          <w:rFonts w:hAnsi="Times New Roman" w:ascii="Times New Roman"/>
          <w:b w:val="false"/>
        </w:rPr>
      </w:pPr>
    </w:p>
    <w:p w:rsidRDefault="006F22CA" w:rsidR="006F22CA" w:rsidRPr="00A81FFA">
      <w:pPr>
        <w:rPr>
          <w:rFonts w:hAnsi="Times New Roman" w:ascii="Times New Roman"/>
          <w:b w:val="false"/>
        </w:rPr>
      </w:pPr>
    </w:p>
    <w:p w:rsidRDefault="006F22CA" w:rsidR="006F22CA" w:rsidRPr="00A81FFA">
      <w:pPr>
        <w:rPr>
          <w:rFonts w:hAnsi="Times New Roman" w:ascii="Times New Roman"/>
          <w:b w:val="false"/>
        </w:rPr>
      </w:pPr>
    </w:p>
    <w:p w:rsidRDefault="006F22CA" w:rsidR="006F22CA" w:rsidRPr="00A81FFA">
      <w:pPr>
        <w:rPr>
          <w:rFonts w:hAnsi="Times New Roman" w:ascii="Times New Roman"/>
          <w:b w:val="false"/>
        </w:rPr>
      </w:pPr>
      <w:r w:rsidRPr="00A81FFA">
        <w:rPr>
          <w:rFonts w:hAnsi="Times New Roman" w:ascii="Times New Roman"/>
          <w:b w:val="false"/>
        </w:rPr>
        <w:t xml:space="preserve">                                                                                                 Stečajni sudac</w:t>
      </w:r>
    </w:p>
    <w:p w:rsidRDefault="006F22CA" w:rsidR="006F22CA" w:rsidRPr="00A81FFA">
      <w:pPr>
        <w:jc w:val="both"/>
        <w:rPr>
          <w:rFonts w:hAnsi="Times New Roman" w:ascii="Times New Roman"/>
          <w:b w:val="false"/>
        </w:rPr>
      </w:pPr>
      <w:r w:rsidRPr="00A81FFA">
        <w:rPr>
          <w:rFonts w:hAnsi="Times New Roman" w:ascii="Times New Roman"/>
          <w:b w:val="false"/>
        </w:rPr>
        <w:t xml:space="preserve">                                                                                                 Vera Jelenović </w:t>
      </w:r>
    </w:p>
    <w:p w:rsidRDefault="006F22CA" w:rsidR="006F22CA" w:rsidRPr="00A81FFA">
      <w:pPr>
        <w:rPr>
          <w:rFonts w:hAnsi="Times New Roman" w:ascii="Times New Roman"/>
          <w:b w:val="false"/>
        </w:rPr>
      </w:pPr>
    </w:p>
    <w:sectPr w:rsidSect="002D4FA5" w:rsidR="006F22CA" w:rsidRPr="00A81FFA">
      <w:headerReference w:type="default" r:id="rId9"/>
      <w:footerReference w:type="even" r:id="rId10"/>
      <w:foot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39DF" w:rsidR="00C139DF">
      <w:r>
        <w:separator/>
      </w:r>
    </w:p>
  </w:endnote>
  <w:endnote w:id="0" w:type="continuationSeparator">
    <w:p w:rsidRDefault="00C139DF" w:rsidR="00C139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ourierNew">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E600A" w:rsidR="00EE600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A4740">
      <w:rPr>
        <w:rStyle w:val="Brojstranice"/>
        <w:noProof/>
      </w:rPr>
      <w:t>3</w:t>
    </w:r>
    <w:r>
      <w:rPr>
        <w:rStyle w:val="Brojstranice"/>
      </w:rPr>
      <w:fldChar w:fldCharType="end"/>
    </w:r>
  </w:p>
  <w:p w:rsidRDefault="00EE600A" w:rsidR="00EE600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39DF" w:rsidR="00C139DF">
      <w:r>
        <w:separator/>
      </w:r>
    </w:p>
  </w:footnote>
  <w:footnote w:id="0" w:type="continuationSeparator">
    <w:p w:rsidRDefault="00C139DF" w:rsidR="00C139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1FFA" w:rsidP="00A81FFA" w:rsidR="00A81FFA" w:rsidRPr="00A81FFA">
    <w:pPr>
      <w:jc w:val="right"/>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t>Posl.br. 14 St-</w:t>
    </w:r>
    <w:r w:rsidR="000A6089">
      <w:rPr>
        <w:rFonts w:hAnsi="Times New Roman" w:ascii="Times New Roman"/>
        <w:b w:val="false"/>
      </w:rPr>
      <w:t>557/2016</w:t>
    </w:r>
  </w:p>
  <w:p w:rsidRDefault="00A81FFA" w:rsidR="00A81FFA">
    <w:pPr>
      <w:pStyle w:val="Zaglavlje"/>
    </w:pPr>
  </w:p>
  <w:p w:rsidRDefault="00A81FFA" w:rsidR="00A81FF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6CC"/>
    <w:rsid w:val="00003D1C"/>
    <w:rsid w:val="00007012"/>
    <w:rsid w:val="000071B0"/>
    <w:rsid w:val="00010D23"/>
    <w:rsid w:val="0001155C"/>
    <w:rsid w:val="000117F8"/>
    <w:rsid w:val="00011D2C"/>
    <w:rsid w:val="00013DEE"/>
    <w:rsid w:val="000144D2"/>
    <w:rsid w:val="000167C8"/>
    <w:rsid w:val="00017D8C"/>
    <w:rsid w:val="000219BB"/>
    <w:rsid w:val="00022408"/>
    <w:rsid w:val="00027126"/>
    <w:rsid w:val="000275F6"/>
    <w:rsid w:val="00032440"/>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60C"/>
    <w:rsid w:val="000807A1"/>
    <w:rsid w:val="00081B6E"/>
    <w:rsid w:val="0008341C"/>
    <w:rsid w:val="000862CB"/>
    <w:rsid w:val="00086723"/>
    <w:rsid w:val="00087064"/>
    <w:rsid w:val="00087E01"/>
    <w:rsid w:val="00090113"/>
    <w:rsid w:val="0009023F"/>
    <w:rsid w:val="000970AB"/>
    <w:rsid w:val="000A0F46"/>
    <w:rsid w:val="000A1214"/>
    <w:rsid w:val="000A5D82"/>
    <w:rsid w:val="000A5DE9"/>
    <w:rsid w:val="000A6089"/>
    <w:rsid w:val="000B035D"/>
    <w:rsid w:val="000B1854"/>
    <w:rsid w:val="000B2EF4"/>
    <w:rsid w:val="000B44BF"/>
    <w:rsid w:val="000B54DD"/>
    <w:rsid w:val="000B6238"/>
    <w:rsid w:val="000B6C09"/>
    <w:rsid w:val="000B7CD5"/>
    <w:rsid w:val="000C2702"/>
    <w:rsid w:val="000C3D83"/>
    <w:rsid w:val="000C6A60"/>
    <w:rsid w:val="000C6E28"/>
    <w:rsid w:val="000C73CD"/>
    <w:rsid w:val="000D34C6"/>
    <w:rsid w:val="000D38C1"/>
    <w:rsid w:val="000D586D"/>
    <w:rsid w:val="000D653A"/>
    <w:rsid w:val="000D6E84"/>
    <w:rsid w:val="000E2D06"/>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6319"/>
    <w:rsid w:val="00157B24"/>
    <w:rsid w:val="00160EA8"/>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0B9B"/>
    <w:rsid w:val="001A1D02"/>
    <w:rsid w:val="001A1D78"/>
    <w:rsid w:val="001A24FD"/>
    <w:rsid w:val="001A39E4"/>
    <w:rsid w:val="001A479E"/>
    <w:rsid w:val="001A521A"/>
    <w:rsid w:val="001A7EAB"/>
    <w:rsid w:val="001A7EB1"/>
    <w:rsid w:val="001B09D5"/>
    <w:rsid w:val="001B63CC"/>
    <w:rsid w:val="001C2C82"/>
    <w:rsid w:val="001C2F51"/>
    <w:rsid w:val="001C2F77"/>
    <w:rsid w:val="001C4D21"/>
    <w:rsid w:val="001C5D97"/>
    <w:rsid w:val="001C645A"/>
    <w:rsid w:val="001C69EB"/>
    <w:rsid w:val="001D0612"/>
    <w:rsid w:val="001D4452"/>
    <w:rsid w:val="001D4809"/>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5089"/>
    <w:rsid w:val="002676AC"/>
    <w:rsid w:val="00270A44"/>
    <w:rsid w:val="00271F2D"/>
    <w:rsid w:val="0027438E"/>
    <w:rsid w:val="002747B0"/>
    <w:rsid w:val="002750C8"/>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FA5"/>
    <w:rsid w:val="002D59EA"/>
    <w:rsid w:val="002E1B70"/>
    <w:rsid w:val="002E2354"/>
    <w:rsid w:val="002E2612"/>
    <w:rsid w:val="002E381E"/>
    <w:rsid w:val="002E3FE4"/>
    <w:rsid w:val="002E51A6"/>
    <w:rsid w:val="002E6400"/>
    <w:rsid w:val="002F03BD"/>
    <w:rsid w:val="002F0DA4"/>
    <w:rsid w:val="002F1954"/>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1992"/>
    <w:rsid w:val="003834C4"/>
    <w:rsid w:val="003851BE"/>
    <w:rsid w:val="003861FC"/>
    <w:rsid w:val="00386A43"/>
    <w:rsid w:val="0039003C"/>
    <w:rsid w:val="00394D47"/>
    <w:rsid w:val="00396724"/>
    <w:rsid w:val="00396B35"/>
    <w:rsid w:val="00396B82"/>
    <w:rsid w:val="00397128"/>
    <w:rsid w:val="003A0FCF"/>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030"/>
    <w:rsid w:val="003D5BDE"/>
    <w:rsid w:val="003D6A26"/>
    <w:rsid w:val="003E3737"/>
    <w:rsid w:val="003E5242"/>
    <w:rsid w:val="003E5377"/>
    <w:rsid w:val="003E6357"/>
    <w:rsid w:val="003F0440"/>
    <w:rsid w:val="003F17A0"/>
    <w:rsid w:val="003F2A41"/>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148"/>
    <w:rsid w:val="00483729"/>
    <w:rsid w:val="00483A43"/>
    <w:rsid w:val="00483CA6"/>
    <w:rsid w:val="00484851"/>
    <w:rsid w:val="00484B57"/>
    <w:rsid w:val="004852D2"/>
    <w:rsid w:val="004871F4"/>
    <w:rsid w:val="0048774C"/>
    <w:rsid w:val="00491D95"/>
    <w:rsid w:val="00494588"/>
    <w:rsid w:val="0049484D"/>
    <w:rsid w:val="00494ED7"/>
    <w:rsid w:val="00495D15"/>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C700F"/>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5D1"/>
    <w:rsid w:val="005418AE"/>
    <w:rsid w:val="00544BCC"/>
    <w:rsid w:val="00551C39"/>
    <w:rsid w:val="00552297"/>
    <w:rsid w:val="00553778"/>
    <w:rsid w:val="0055509A"/>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1741"/>
    <w:rsid w:val="005928A1"/>
    <w:rsid w:val="005A0453"/>
    <w:rsid w:val="005A15D5"/>
    <w:rsid w:val="005A3FD7"/>
    <w:rsid w:val="005A49AC"/>
    <w:rsid w:val="005B236F"/>
    <w:rsid w:val="005B4DA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5008"/>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1382"/>
    <w:rsid w:val="006322E6"/>
    <w:rsid w:val="00632417"/>
    <w:rsid w:val="00633344"/>
    <w:rsid w:val="00633D30"/>
    <w:rsid w:val="00635862"/>
    <w:rsid w:val="006372A3"/>
    <w:rsid w:val="00641E82"/>
    <w:rsid w:val="0064637E"/>
    <w:rsid w:val="00647C27"/>
    <w:rsid w:val="00651024"/>
    <w:rsid w:val="00654D4E"/>
    <w:rsid w:val="006556F8"/>
    <w:rsid w:val="00656331"/>
    <w:rsid w:val="00657C00"/>
    <w:rsid w:val="00660B55"/>
    <w:rsid w:val="0066264A"/>
    <w:rsid w:val="00662B31"/>
    <w:rsid w:val="00662BC5"/>
    <w:rsid w:val="00662C33"/>
    <w:rsid w:val="006655CA"/>
    <w:rsid w:val="00665D31"/>
    <w:rsid w:val="006662AC"/>
    <w:rsid w:val="00666544"/>
    <w:rsid w:val="00666EC5"/>
    <w:rsid w:val="00673195"/>
    <w:rsid w:val="0067349F"/>
    <w:rsid w:val="00676E46"/>
    <w:rsid w:val="00677738"/>
    <w:rsid w:val="00677F7B"/>
    <w:rsid w:val="0068001D"/>
    <w:rsid w:val="00686925"/>
    <w:rsid w:val="0068766D"/>
    <w:rsid w:val="00690A68"/>
    <w:rsid w:val="00691A3B"/>
    <w:rsid w:val="00694D45"/>
    <w:rsid w:val="006A1085"/>
    <w:rsid w:val="006A2DFC"/>
    <w:rsid w:val="006A339A"/>
    <w:rsid w:val="006A3D66"/>
    <w:rsid w:val="006A52AD"/>
    <w:rsid w:val="006A5D29"/>
    <w:rsid w:val="006A7848"/>
    <w:rsid w:val="006B0AF5"/>
    <w:rsid w:val="006B0F67"/>
    <w:rsid w:val="006B152E"/>
    <w:rsid w:val="006B1C75"/>
    <w:rsid w:val="006B2670"/>
    <w:rsid w:val="006B395C"/>
    <w:rsid w:val="006B67E9"/>
    <w:rsid w:val="006B7081"/>
    <w:rsid w:val="006B7DBB"/>
    <w:rsid w:val="006B7EF9"/>
    <w:rsid w:val="006C120D"/>
    <w:rsid w:val="006C1613"/>
    <w:rsid w:val="006C1CF9"/>
    <w:rsid w:val="006C2ECC"/>
    <w:rsid w:val="006C33D0"/>
    <w:rsid w:val="006C5061"/>
    <w:rsid w:val="006C514B"/>
    <w:rsid w:val="006C5B46"/>
    <w:rsid w:val="006C66DC"/>
    <w:rsid w:val="006C7380"/>
    <w:rsid w:val="006C7469"/>
    <w:rsid w:val="006D0A9E"/>
    <w:rsid w:val="006D239B"/>
    <w:rsid w:val="006D45AE"/>
    <w:rsid w:val="006D6C7A"/>
    <w:rsid w:val="006D6FBB"/>
    <w:rsid w:val="006D73F4"/>
    <w:rsid w:val="006D7644"/>
    <w:rsid w:val="006E159C"/>
    <w:rsid w:val="006E190A"/>
    <w:rsid w:val="006E1977"/>
    <w:rsid w:val="006E4386"/>
    <w:rsid w:val="006E7C2C"/>
    <w:rsid w:val="006F22CA"/>
    <w:rsid w:val="0070173B"/>
    <w:rsid w:val="00701D02"/>
    <w:rsid w:val="0070215D"/>
    <w:rsid w:val="007046AB"/>
    <w:rsid w:val="00704F48"/>
    <w:rsid w:val="0070688C"/>
    <w:rsid w:val="00706F2C"/>
    <w:rsid w:val="007106B6"/>
    <w:rsid w:val="00711C0C"/>
    <w:rsid w:val="0071214C"/>
    <w:rsid w:val="00717E94"/>
    <w:rsid w:val="007219A8"/>
    <w:rsid w:val="00723330"/>
    <w:rsid w:val="00724074"/>
    <w:rsid w:val="00725136"/>
    <w:rsid w:val="00726AB4"/>
    <w:rsid w:val="00726CAE"/>
    <w:rsid w:val="00727E87"/>
    <w:rsid w:val="00731077"/>
    <w:rsid w:val="007322E3"/>
    <w:rsid w:val="00735874"/>
    <w:rsid w:val="007366BB"/>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4F1"/>
    <w:rsid w:val="00773B2B"/>
    <w:rsid w:val="0077432B"/>
    <w:rsid w:val="00775492"/>
    <w:rsid w:val="0077632A"/>
    <w:rsid w:val="007769B4"/>
    <w:rsid w:val="0077751D"/>
    <w:rsid w:val="007775CB"/>
    <w:rsid w:val="0078054F"/>
    <w:rsid w:val="00781CA8"/>
    <w:rsid w:val="00782C8E"/>
    <w:rsid w:val="00784D13"/>
    <w:rsid w:val="00784E95"/>
    <w:rsid w:val="00792FEC"/>
    <w:rsid w:val="00793144"/>
    <w:rsid w:val="0079452F"/>
    <w:rsid w:val="0079542F"/>
    <w:rsid w:val="00795A9B"/>
    <w:rsid w:val="007970F5"/>
    <w:rsid w:val="00797987"/>
    <w:rsid w:val="007A11DA"/>
    <w:rsid w:val="007A1987"/>
    <w:rsid w:val="007A20CC"/>
    <w:rsid w:val="007A32F2"/>
    <w:rsid w:val="007A3A63"/>
    <w:rsid w:val="007A550E"/>
    <w:rsid w:val="007B1551"/>
    <w:rsid w:val="007B3441"/>
    <w:rsid w:val="007B461A"/>
    <w:rsid w:val="007B5C92"/>
    <w:rsid w:val="007B6E50"/>
    <w:rsid w:val="007B793F"/>
    <w:rsid w:val="007C270E"/>
    <w:rsid w:val="007C32BA"/>
    <w:rsid w:val="007C4F3B"/>
    <w:rsid w:val="007C4F9A"/>
    <w:rsid w:val="007C6B0F"/>
    <w:rsid w:val="007D42C7"/>
    <w:rsid w:val="007D5D2B"/>
    <w:rsid w:val="007D79EC"/>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37F86"/>
    <w:rsid w:val="00840607"/>
    <w:rsid w:val="00844AC9"/>
    <w:rsid w:val="00844F9D"/>
    <w:rsid w:val="00850229"/>
    <w:rsid w:val="008524CF"/>
    <w:rsid w:val="00853182"/>
    <w:rsid w:val="00853D0B"/>
    <w:rsid w:val="0085494C"/>
    <w:rsid w:val="00857540"/>
    <w:rsid w:val="008612E4"/>
    <w:rsid w:val="0086170E"/>
    <w:rsid w:val="00863283"/>
    <w:rsid w:val="00864201"/>
    <w:rsid w:val="0086630A"/>
    <w:rsid w:val="00867725"/>
    <w:rsid w:val="008732B4"/>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740"/>
    <w:rsid w:val="008A4A58"/>
    <w:rsid w:val="008A59FB"/>
    <w:rsid w:val="008A6819"/>
    <w:rsid w:val="008A7C43"/>
    <w:rsid w:val="008A7DF4"/>
    <w:rsid w:val="008B0003"/>
    <w:rsid w:val="008B2CE0"/>
    <w:rsid w:val="008B3E11"/>
    <w:rsid w:val="008B50AE"/>
    <w:rsid w:val="008B6023"/>
    <w:rsid w:val="008C2659"/>
    <w:rsid w:val="008C2E2E"/>
    <w:rsid w:val="008C4A6E"/>
    <w:rsid w:val="008C58DC"/>
    <w:rsid w:val="008C5AC4"/>
    <w:rsid w:val="008D0E75"/>
    <w:rsid w:val="008D1FCC"/>
    <w:rsid w:val="008D3259"/>
    <w:rsid w:val="008D5739"/>
    <w:rsid w:val="008E1213"/>
    <w:rsid w:val="008E4430"/>
    <w:rsid w:val="008E4568"/>
    <w:rsid w:val="008E4896"/>
    <w:rsid w:val="008E62AA"/>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13C67"/>
    <w:rsid w:val="00914569"/>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6A6C"/>
    <w:rsid w:val="00977E3C"/>
    <w:rsid w:val="00977F24"/>
    <w:rsid w:val="00977FFD"/>
    <w:rsid w:val="00980829"/>
    <w:rsid w:val="00981AF8"/>
    <w:rsid w:val="009833A4"/>
    <w:rsid w:val="0098457C"/>
    <w:rsid w:val="0098713D"/>
    <w:rsid w:val="00990011"/>
    <w:rsid w:val="00990A74"/>
    <w:rsid w:val="009969AA"/>
    <w:rsid w:val="009A0080"/>
    <w:rsid w:val="009A0E26"/>
    <w:rsid w:val="009A0FBC"/>
    <w:rsid w:val="009A1082"/>
    <w:rsid w:val="009A1161"/>
    <w:rsid w:val="009A14D7"/>
    <w:rsid w:val="009A24DA"/>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2BD7"/>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5661E"/>
    <w:rsid w:val="00A62740"/>
    <w:rsid w:val="00A62C1E"/>
    <w:rsid w:val="00A63236"/>
    <w:rsid w:val="00A64A24"/>
    <w:rsid w:val="00A65E24"/>
    <w:rsid w:val="00A65E26"/>
    <w:rsid w:val="00A70C87"/>
    <w:rsid w:val="00A71752"/>
    <w:rsid w:val="00A74A17"/>
    <w:rsid w:val="00A7562A"/>
    <w:rsid w:val="00A763C1"/>
    <w:rsid w:val="00A81A0D"/>
    <w:rsid w:val="00A81FFA"/>
    <w:rsid w:val="00A8598B"/>
    <w:rsid w:val="00A859F7"/>
    <w:rsid w:val="00A85B53"/>
    <w:rsid w:val="00A9584D"/>
    <w:rsid w:val="00A96D04"/>
    <w:rsid w:val="00AA204D"/>
    <w:rsid w:val="00AA23B3"/>
    <w:rsid w:val="00AA34E0"/>
    <w:rsid w:val="00AA4EB9"/>
    <w:rsid w:val="00AA5666"/>
    <w:rsid w:val="00AA5EA6"/>
    <w:rsid w:val="00AA706F"/>
    <w:rsid w:val="00AA73FA"/>
    <w:rsid w:val="00AA763D"/>
    <w:rsid w:val="00AB085A"/>
    <w:rsid w:val="00AB17EF"/>
    <w:rsid w:val="00AB3183"/>
    <w:rsid w:val="00AB32A8"/>
    <w:rsid w:val="00AB40D7"/>
    <w:rsid w:val="00AB453C"/>
    <w:rsid w:val="00AB5C50"/>
    <w:rsid w:val="00AB6FF0"/>
    <w:rsid w:val="00AC06D6"/>
    <w:rsid w:val="00AC0E4B"/>
    <w:rsid w:val="00AC14C9"/>
    <w:rsid w:val="00AC2F99"/>
    <w:rsid w:val="00AC3055"/>
    <w:rsid w:val="00AC32D5"/>
    <w:rsid w:val="00AC3467"/>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504"/>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9720A"/>
    <w:rsid w:val="00BA2420"/>
    <w:rsid w:val="00BA2B49"/>
    <w:rsid w:val="00BA3710"/>
    <w:rsid w:val="00BA4308"/>
    <w:rsid w:val="00BA4E78"/>
    <w:rsid w:val="00BA70D0"/>
    <w:rsid w:val="00BA77A5"/>
    <w:rsid w:val="00BB1E82"/>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37E6"/>
    <w:rsid w:val="00C04324"/>
    <w:rsid w:val="00C067A4"/>
    <w:rsid w:val="00C106C4"/>
    <w:rsid w:val="00C12ACF"/>
    <w:rsid w:val="00C139D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03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32A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2841"/>
    <w:rsid w:val="00D14437"/>
    <w:rsid w:val="00D15239"/>
    <w:rsid w:val="00D1594F"/>
    <w:rsid w:val="00D17A3A"/>
    <w:rsid w:val="00D22666"/>
    <w:rsid w:val="00D2484B"/>
    <w:rsid w:val="00D24F86"/>
    <w:rsid w:val="00D26665"/>
    <w:rsid w:val="00D30401"/>
    <w:rsid w:val="00D30FE5"/>
    <w:rsid w:val="00D31E47"/>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388D"/>
    <w:rsid w:val="00E25A91"/>
    <w:rsid w:val="00E2671E"/>
    <w:rsid w:val="00E27881"/>
    <w:rsid w:val="00E27BB8"/>
    <w:rsid w:val="00E31869"/>
    <w:rsid w:val="00E40B8B"/>
    <w:rsid w:val="00E41B91"/>
    <w:rsid w:val="00E42560"/>
    <w:rsid w:val="00E45E58"/>
    <w:rsid w:val="00E47ED0"/>
    <w:rsid w:val="00E50695"/>
    <w:rsid w:val="00E519AD"/>
    <w:rsid w:val="00E56413"/>
    <w:rsid w:val="00E575A5"/>
    <w:rsid w:val="00E57E98"/>
    <w:rsid w:val="00E6244B"/>
    <w:rsid w:val="00E65BEA"/>
    <w:rsid w:val="00E71932"/>
    <w:rsid w:val="00E71BEC"/>
    <w:rsid w:val="00E73AED"/>
    <w:rsid w:val="00E77BB5"/>
    <w:rsid w:val="00E77F0A"/>
    <w:rsid w:val="00E81208"/>
    <w:rsid w:val="00E830DB"/>
    <w:rsid w:val="00E83FF6"/>
    <w:rsid w:val="00E853BC"/>
    <w:rsid w:val="00E85593"/>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C602F"/>
    <w:rsid w:val="00ED3CC2"/>
    <w:rsid w:val="00ED3D09"/>
    <w:rsid w:val="00ED5741"/>
    <w:rsid w:val="00EE0BBF"/>
    <w:rsid w:val="00EE1BB9"/>
    <w:rsid w:val="00EE3552"/>
    <w:rsid w:val="00EE3578"/>
    <w:rsid w:val="00EE4D7A"/>
    <w:rsid w:val="00EE4ED3"/>
    <w:rsid w:val="00EE600A"/>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3DF6"/>
    <w:rsid w:val="00F14154"/>
    <w:rsid w:val="00F146B8"/>
    <w:rsid w:val="00F16038"/>
    <w:rsid w:val="00F1688D"/>
    <w:rsid w:val="00F20796"/>
    <w:rsid w:val="00F229F3"/>
    <w:rsid w:val="00F23824"/>
    <w:rsid w:val="00F24FA5"/>
    <w:rsid w:val="00F2602F"/>
    <w:rsid w:val="00F2661E"/>
    <w:rsid w:val="00F267D6"/>
    <w:rsid w:val="00F30575"/>
    <w:rsid w:val="00F33DB8"/>
    <w:rsid w:val="00F43A7D"/>
    <w:rsid w:val="00F45E09"/>
    <w:rsid w:val="00F46B8C"/>
    <w:rsid w:val="00F46F29"/>
    <w:rsid w:val="00F509F8"/>
    <w:rsid w:val="00F50AC8"/>
    <w:rsid w:val="00F51906"/>
    <w:rsid w:val="00F55828"/>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CF8"/>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true" w:styleId="ZaglavljeChar" w:type="character">
    <w:name w:val="Zaglavlje Char"/>
    <w:link w:val="Zaglavlje"/>
    <w:uiPriority w:val="99"/>
    <w:rsid w:val="00A81FFA"/>
    <w:rPr>
      <w:rFonts w:hAnsi="Arial" w:ascii="Arial"/>
      <w:b/>
      <w:sz w:val="24"/>
      <w:szCs w:val="24"/>
      <w:lang w:eastAsia="en-US"/>
    </w:rPr>
  </w:style>
  <w:style w:styleId="Tekstbalonia" w:type="paragraph">
    <w:name w:val="Balloon Text"/>
    <w:basedOn w:val="Normal"/>
    <w:link w:val="TekstbaloniaChar"/>
    <w:rsid w:val="00A81FFA"/>
    <w:rPr>
      <w:rFonts w:cs="Tahoma" w:hAnsi="Tahoma" w:ascii="Tahoma"/>
      <w:sz w:val="16"/>
      <w:szCs w:val="16"/>
    </w:rPr>
  </w:style>
  <w:style w:customStyle="true" w:styleId="TekstbaloniaChar" w:type="character">
    <w:name w:val="Tekst balončića Char"/>
    <w:link w:val="Tekstbalonia"/>
    <w:rsid w:val="00A81FFA"/>
    <w:rPr>
      <w:rFonts w:cs="Tahoma" w:hAnsi="Tahoma" w:ascii="Tahoma"/>
      <w:b/>
      <w:sz w:val="16"/>
      <w:szCs w:val="16"/>
      <w:lang w:eastAsia="en-US"/>
    </w:rPr>
  </w:style>
  <w:style w:styleId="Tekstrezerviranogmjesta" w:type="character">
    <w:name w:val="Placeholder Text"/>
    <w:basedOn w:val="Zadanifontodlomka"/>
    <w:uiPriority w:val="99"/>
    <w:semiHidden/>
    <w:rsid w:val="008A4740"/>
    <w:rPr>
      <w:color w:val="808080"/>
      <w:bdr w:space="0" w:sz="0" w:color="auto" w:val="none"/>
      <w:shd w:fill="auto" w:color="auto" w:val="clear"/>
    </w:rPr>
  </w:style>
  <w:style w:customStyle="true" w:styleId="eSPISCCParagraphDefaultFont" w:type="character">
    <w:name w:val="eSPIS_CC_Paragraph Default Font"/>
    <w:basedOn w:val="Zadanifontodlomka"/>
    <w:rsid w:val="008A47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474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A47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47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ascii="Times New Roman" w:hAnsi="Times New Roman"/>
      <w:b w:val="0"/>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1" w:styleId="ZaglavljeChar" w:type="character">
    <w:name w:val="Zaglavlje Char"/>
    <w:link w:val="Zaglavlje"/>
    <w:uiPriority w:val="99"/>
    <w:rsid w:val="00A81FFA"/>
    <w:rPr>
      <w:rFonts w:ascii="Arial" w:hAnsi="Arial"/>
      <w:b/>
      <w:sz w:val="24"/>
      <w:szCs w:val="24"/>
      <w:lang w:eastAsia="en-US"/>
    </w:rPr>
  </w:style>
  <w:style w:styleId="Tekstbalonia" w:type="paragraph">
    <w:name w:val="Balloon Text"/>
    <w:basedOn w:val="Normal"/>
    <w:link w:val="TekstbaloniaChar"/>
    <w:rsid w:val="00A81FFA"/>
    <w:rPr>
      <w:rFonts w:ascii="Tahoma" w:cs="Tahoma" w:hAnsi="Tahoma"/>
      <w:sz w:val="16"/>
      <w:szCs w:val="16"/>
    </w:rPr>
  </w:style>
  <w:style w:customStyle="1" w:styleId="TekstbaloniaChar" w:type="character">
    <w:name w:val="Tekst balončića Char"/>
    <w:link w:val="Tekstbalonia"/>
    <w:rsid w:val="00A81FFA"/>
    <w:rPr>
      <w:rFonts w:ascii="Tahoma" w:cs="Tahoma" w:hAnsi="Tahoma"/>
      <w:b/>
      <w:sz w:val="16"/>
      <w:szCs w:val="16"/>
      <w:lang w:eastAsia="en-US"/>
    </w:rPr>
  </w:style>
  <w:style w:styleId="Tekstrezerviranogmjesta" w:type="character">
    <w:name w:val="Placeholder Text"/>
    <w:basedOn w:val="Zadanifontodlomka"/>
    <w:uiPriority w:val="99"/>
    <w:semiHidden/>
    <w:rsid w:val="008A4740"/>
    <w:rPr>
      <w:color w:val="808080"/>
      <w:bdr w:color="auto" w:space="0" w:sz="0" w:val="none"/>
      <w:shd w:color="auto" w:fill="auto" w:val="clear"/>
    </w:rPr>
  </w:style>
  <w:style w:customStyle="1" w:styleId="eSPISCCParagraphDefaultFont" w:type="character">
    <w:name w:val="eSPIS_CC_Paragraph Default Font"/>
    <w:basedOn w:val="Zadanifontodlomka"/>
    <w:rsid w:val="008A47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474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A47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47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200302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51123746">
          <w:marLeft w:val="0"/>
          <w:marRight w:val="0"/>
          <w:marTop w:val="60"/>
          <w:marBottom w:val="0"/>
          <w:divBdr>
            <w:top w:space="0" w:sz="0" w:color="auto" w:val="none"/>
            <w:left w:space="0" w:sz="0" w:color="auto" w:val="none"/>
            <w:bottom w:space="0" w:sz="0" w:color="auto" w:val="none"/>
            <w:right w:space="0" w:sz="0" w:color="auto" w:val="none"/>
          </w:divBdr>
          <w:divsChild>
            <w:div w:id="1503427758">
              <w:marLeft w:val="0"/>
              <w:marRight w:val="0"/>
              <w:marTop w:val="0"/>
              <w:marBottom w:val="0"/>
              <w:divBdr>
                <w:top w:space="0" w:sz="0" w:color="auto" w:val="none"/>
                <w:left w:space="0" w:sz="0" w:color="auto" w:val="none"/>
                <w:bottom w:space="0" w:sz="0" w:color="auto" w:val="none"/>
                <w:right w:space="0" w:sz="0" w:color="auto" w:val="none"/>
              </w:divBdr>
              <w:divsChild>
                <w:div w:id="1853640845">
                  <w:marLeft w:val="3750"/>
                  <w:marRight w:val="0"/>
                  <w:marTop w:val="0"/>
                  <w:marBottom w:val="300"/>
                  <w:divBdr>
                    <w:top w:space="0" w:sz="0" w:color="auto" w:val="none"/>
                    <w:left w:space="0" w:sz="0" w:color="auto" w:val="none"/>
                    <w:bottom w:space="0" w:sz="0" w:color="auto" w:val="none"/>
                    <w:right w:space="0" w:sz="0" w:color="auto" w:val="none"/>
                  </w:divBdr>
                  <w:divsChild>
                    <w:div w:id="396629009">
                      <w:marLeft w:val="0"/>
                      <w:marRight w:val="0"/>
                      <w:marTop w:val="0"/>
                      <w:marBottom w:val="0"/>
                      <w:divBdr>
                        <w:top w:space="0" w:sz="0" w:color="auto" w:val="none"/>
                        <w:left w:space="0" w:sz="0" w:color="auto" w:val="none"/>
                        <w:bottom w:space="0" w:sz="0" w:color="auto" w:val="none"/>
                        <w:right w:space="0" w:sz="0" w:color="auto" w:val="none"/>
                      </w:divBdr>
                      <w:divsChild>
                        <w:div w:id="1456830409">
                          <w:marLeft w:val="0"/>
                          <w:marRight w:val="0"/>
                          <w:marTop w:val="0"/>
                          <w:marBottom w:val="0"/>
                          <w:divBdr>
                            <w:top w:space="0" w:sz="0" w:color="auto" w:val="none"/>
                            <w:left w:space="0" w:sz="0" w:color="auto" w:val="none"/>
                            <w:bottom w:space="0" w:sz="0" w:color="auto" w:val="none"/>
                            <w:right w:space="0" w:sz="0" w:color="auto" w:val="none"/>
                          </w:divBdr>
                          <w:divsChild>
                            <w:div w:id="463428730">
                              <w:marLeft w:val="0"/>
                              <w:marRight w:val="0"/>
                              <w:marTop w:val="0"/>
                              <w:marBottom w:val="0"/>
                              <w:divBdr>
                                <w:top w:space="0" w:sz="0" w:color="auto" w:val="none"/>
                                <w:left w:space="0" w:sz="0" w:color="auto" w:val="none"/>
                                <w:bottom w:space="0" w:sz="0" w:color="auto" w:val="none"/>
                                <w:right w:space="0" w:sz="0" w:color="auto" w:val="none"/>
                              </w:divBdr>
                              <w:divsChild>
                                <w:div w:id="1950624705">
                                  <w:marLeft w:val="0"/>
                                  <w:marRight w:val="0"/>
                                  <w:marTop w:val="0"/>
                                  <w:marBottom w:val="0"/>
                                  <w:divBdr>
                                    <w:top w:space="0" w:sz="0" w:color="auto" w:val="none"/>
                                    <w:left w:space="0" w:sz="0" w:color="auto" w:val="none"/>
                                    <w:bottom w:space="0" w:sz="0" w:color="auto" w:val="none"/>
                                    <w:right w:space="0" w:sz="0" w:color="auto" w:val="none"/>
                                  </w:divBdr>
                                  <w:divsChild>
                                    <w:div w:id="1121612354">
                                      <w:marLeft w:val="0"/>
                                      <w:marRight w:val="0"/>
                                      <w:marTop w:val="0"/>
                                      <w:marBottom w:val="0"/>
                                      <w:divBdr>
                                        <w:top w:space="0" w:sz="0" w:color="auto" w:val="none"/>
                                        <w:left w:space="0" w:sz="0" w:color="auto" w:val="none"/>
                                        <w:bottom w:space="0" w:sz="0" w:color="auto" w:val="none"/>
                                        <w:right w:space="0" w:sz="0" w:color="auto" w:val="none"/>
                                      </w:divBdr>
                                      <w:divsChild>
                                        <w:div w:id="579406777">
                                          <w:marLeft w:val="0"/>
                                          <w:marRight w:val="0"/>
                                          <w:marTop w:val="0"/>
                                          <w:marBottom w:val="0"/>
                                          <w:divBdr>
                                            <w:top w:space="0" w:sz="0" w:color="auto" w:val="none"/>
                                            <w:left w:space="0" w:sz="0" w:color="auto" w:val="none"/>
                                            <w:bottom w:space="0" w:sz="0" w:color="auto" w:val="none"/>
                                            <w:right w:space="0" w:sz="0" w:color="auto" w:val="none"/>
                                          </w:divBdr>
                                          <w:divsChild>
                                            <w:div w:id="164671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557</izvorni_sadrzaj>
    <derivirana_varijabla naziv="DomainObject.Predmet.Broj_1">557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St-557/2016</izvorni_sadrzaj>
    <derivirana_varijabla naziv="DomainObject.Predmet.OznakaBroj_1">St-557/2016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St-204/11</izvorni_sadrzaj>
    <derivirana_varijabla naziv="DomainObject.Predmet.PrimjedbaSuca_1">Nastavak postupka radi naknadne diobe,
veza St-204/11</derivirana_varijabla>
  </DomainObject.Predmet.PrimjedbaSuca>
  <DomainObject.Predmet.PrimjedbaUpisnicara>
    <izvorni_sadrzaj/>
    <derivirana_varijabla naziv="DomainObject.Predmet.PrimjedbaUpisnicara_1"/>
  </DomainObject.Predmet.PrimjedbaUpisnicara>
  <DomainObject.Predmet.ProtustrankaFormated>
    <izvorni_sadrzaj>  Stečajna masa P.L. d.o.o.</izvorni_sadrzaj>
    <derivirana_varijabla naziv="DomainObject.Predmet.ProtustrankaFormated_1">  Stečajna masa P.L. d.o.o.</derivirana_varijabla>
  </DomainObject.Predmet.ProtustrankaFormated>
  <DomainObject.Predmet.ProtustrankaFormatedOIB>
    <izvorni_sadrzaj>  Stečajna masa P.L. d.o.o., OIB 35462806605</izvorni_sadrzaj>
    <derivirana_varijabla naziv="DomainObject.Predmet.ProtustrankaFormatedOIB_1">  Stečajna masa P.L. d.o.o., OIB 35462806605</derivirana_varijabla>
  </DomainObject.Predmet.ProtustrankaFormatedOIB>
  <DomainObject.Predmet.ProtustrankaFormatedWithAdress>
    <izvorni_sadrzaj> Stečajna masa P.L. d.o.o., Vinež 602, 52220 Labin</izvorni_sadrzaj>
    <derivirana_varijabla naziv="DomainObject.Predmet.ProtustrankaFormatedWithAdress_1"> Stečajna masa P.L. d.o.o., Vinež 602, 52220 Labin</derivirana_varijabla>
  </DomainObject.Predmet.ProtustrankaFormatedWithAdress>
  <DomainObject.Predmet.ProtustrankaFormatedWithAdressOIB>
    <izvorni_sadrzaj> Stečajna masa P.L. d.o.o., OIB 35462806605, Vinež 602, 52220 Labin</izvorni_sadrzaj>
    <derivirana_varijabla naziv="DomainObject.Predmet.ProtustrankaFormatedWithAdressOIB_1"> Stečajna masa P.L. d.o.o., OIB 35462806605, Vinež 602, 52220 Labin</derivirana_varijabla>
  </DomainObject.Predmet.ProtustrankaFormatedWithAdressOIB>
  <DomainObject.Predmet.ProtustrankaWithAdress>
    <izvorni_sadrzaj>Stečajna masa P.L. d.o.o. Vinež 602, 52220 Labin</izvorni_sadrzaj>
    <derivirana_varijabla naziv="DomainObject.Predmet.ProtustrankaWithAdress_1">Stečajna masa P.L. d.o.o. Vinež 602, 52220 Labin</derivirana_varijabla>
  </DomainObject.Predmet.ProtustrankaWithAdress>
  <DomainObject.Predmet.ProtustrankaWithAdressOIB>
    <izvorni_sadrzaj>Stečajna masa P.L. d.o.o., OIB 35462806605, Vinež 602, 52220 Labin</izvorni_sadrzaj>
    <derivirana_varijabla naziv="DomainObject.Predmet.ProtustrankaWithAdressOIB_1">Stečajna masa P.L. d.o.o., OIB 35462806605, Vinež 602, 52220 Labin</derivirana_varijabla>
  </DomainObject.Predmet.ProtustrankaWithAdressOIB>
  <DomainObject.Predmet.ProtustrankaNazivFormated>
    <izvorni_sadrzaj>Stečajna masa P.L. d.o.o.</izvorni_sadrzaj>
    <derivirana_varijabla naziv="DomainObject.Predmet.ProtustrankaNazivFormated_1">Stečajna masa P.L. d.o.o.</derivirana_varijabla>
  </DomainObject.Predmet.ProtustrankaNazivFormated>
  <DomainObject.Predmet.ProtustrankaNazivFormatedOIB>
    <izvorni_sadrzaj>Stečajna masa P.L. d.o.o., OIB 35462806605</izvorni_sadrzaj>
    <derivirana_varijabla naziv="DomainObject.Predmet.ProtustrankaNazivFormatedOIB_1">Stečajna masa P.L. d.o.o., OIB 35462806605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LJUBICA BOŽIĆ stečajni upravitelj</izvorni_sadrzaj>
    <derivirana_varijabla naziv="DomainObject.Predmet.StrankaFormated_1">  LJUBICA BOŽIĆ stečajni upravitelj</derivirana_varijabla>
  </DomainObject.Predmet.StrankaFormated>
  <DomainObject.Predmet.StrankaFormatedOIB>
    <izvorni_sadrzaj>  LJUBICA BOŽIĆ stečajni upravitelj, OIB 20692535327</izvorni_sadrzaj>
    <derivirana_varijabla naziv="DomainObject.Predmet.StrankaFormatedOIB_1">  LJUBICA BOŽIĆ stečajni upravitelj, OIB 20692535327</derivirana_varijabla>
  </DomainObject.Predmet.StrankaFormatedOIB>
  <DomainObject.Predmet.StrankaFormatedWithAdress>
    <izvorni_sadrzaj> LJUBICA BOŽIĆ stečajni upravitelj, Koparska 50, 52100 Pula</izvorni_sadrzaj>
    <derivirana_varijabla naziv="DomainObject.Predmet.StrankaFormatedWithAdress_1"> LJUBICA BOŽIĆ stečajni upravitelj, Koparska 50, 52100 Pula</derivirana_varijabla>
  </DomainObject.Predmet.StrankaFormatedWithAdress>
  <DomainObject.Predmet.StrankaFormatedWithAdressOIB>
    <izvorni_sadrzaj> LJUBICA BOŽIĆ stečajni upravitelj, OIB 20692535327, Koparska 50, 52100 Pula</izvorni_sadrzaj>
    <derivirana_varijabla naziv="DomainObject.Predmet.StrankaFormatedWithAdressOIB_1"> LJUBICA BOŽIĆ stečajni upravitelj, OIB 20692535327, Koparska 50, 52100 Pula</derivirana_varijabla>
  </DomainObject.Predmet.StrankaFormatedWithAdressOIB>
  <DomainObject.Predmet.StrankaWithAdress>
    <izvorni_sadrzaj>LJUBICA BOŽIĆ stečajni upravitelj Koparska 50,52100 Pula</izvorni_sadrzaj>
    <derivirana_varijabla naziv="DomainObject.Predmet.StrankaWithAdress_1">LJUBICA BOŽIĆ stečajni upravitelj Koparska 50,52100 Pula</derivirana_varijabla>
  </DomainObject.Predmet.StrankaWithAdress>
  <DomainObject.Predmet.StrankaWithAdressOIB>
    <izvorni_sadrzaj>LJUBICA BOŽIĆ stečajni upravitelj, OIB 20692535327, Koparska 50,52100 Pula</izvorni_sadrzaj>
    <derivirana_varijabla naziv="DomainObject.Predmet.StrankaWithAdressOIB_1">LJUBICA BOŽIĆ stečajni upravitelj, OIB 20692535327, Koparska 50,52100 Pula</derivirana_varijabla>
  </DomainObject.Predmet.StrankaWithAdressOIB>
  <DomainObject.Predmet.StrankaNazivFormated>
    <izvorni_sadrzaj>LJUBICA BOŽIĆ stečajni upravitelj</izvorni_sadrzaj>
    <derivirana_varijabla naziv="DomainObject.Predmet.StrankaNazivFormated_1">LJUBICA BOŽIĆ stečajni upravitelj</derivirana_varijabla>
  </DomainObject.Predmet.StrankaNazivFormated>
  <DomainObject.Predmet.StrankaNazivFormatedOIB>
    <izvorni_sadrzaj>LJUBICA BOŽIĆ stečajni upravitelj, OIB 20692535327</izvorni_sadrzaj>
    <derivirana_varijabla naziv="DomainObject.Predmet.StrankaNazivFormatedOIB_1">LJUBICA BOŽIĆ stečajni upravitelj, OIB 20692535327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LJUBICA BOŽIĆ stečajni upravitelj</item>
    </izvorni_sadrzaj>
    <derivirana_varijabla naziv="DomainObject.Predmet.StrankaListFormated_1">
      <item>LJUBICA BOŽIĆ stečajni upravitelj</item>
    </derivirana_varijabla>
  </DomainObject.Predmet.StrankaListFormated>
  <DomainObject.Predmet.StrankaListFormatedOIB>
    <izvorni_sadrzaj>
      <item>LJUBICA BOŽIĆ stečajni upravitelj, OIB 20692535327</item>
    </izvorni_sadrzaj>
    <derivirana_varijabla naziv="DomainObject.Predmet.StrankaListFormatedOIB_1">
      <item>LJUBICA BOŽIĆ stečajni upravitelj, OIB 20692535327</item>
    </derivirana_varijabla>
  </DomainObject.Predmet.StrankaListFormatedOIB>
  <DomainObject.Predmet.StrankaListFormatedWithAdress>
    <izvorni_sadrzaj>
      <item>LJUBICA BOŽIĆ stečajni upravitelj, Koparska 50, 52100 Pula</item>
    </izvorni_sadrzaj>
    <derivirana_varijabla naziv="DomainObject.Predmet.StrankaListFormatedWithAdress_1">
      <item>LJUBICA BOŽIĆ stečajni upravitelj, Koparska 50, 52100 Pula</item>
    </derivirana_varijabla>
  </DomainObject.Predmet.StrankaListFormatedWithAdress>
  <DomainObject.Predmet.StrankaListFormatedWithAdressOIB>
    <izvorni_sadrzaj>
      <item>LJUBICA BOŽIĆ stečajni upravitelj, OIB 20692535327, Koparska 50, 52100 Pula</item>
    </izvorni_sadrzaj>
    <derivirana_varijabla naziv="DomainObject.Predmet.StrankaListFormatedWithAdressOIB_1">
      <item>LJUBICA BOŽIĆ stečajni upravitelj, OIB 20692535327, Koparska 50, 52100 Pula</item>
    </derivirana_varijabla>
  </DomainObject.Predmet.StrankaListFormatedWithAdressOIB>
  <DomainObject.Predmet.StrankaListNazivFormated>
    <izvorni_sadrzaj>
      <item>LJUBICA BOŽIĆ stečajni upravitelj</item>
    </izvorni_sadrzaj>
    <derivirana_varijabla naziv="DomainObject.Predmet.StrankaListNazivFormated_1">
      <item>LJUBICA BOŽIĆ stečajni upravitelj</item>
    </derivirana_varijabla>
  </DomainObject.Predmet.StrankaListNazivFormated>
  <DomainObject.Predmet.StrankaListNazivFormatedOIB>
    <izvorni_sadrzaj>
      <item>LJUBICA BOŽIĆ stečajni upravitelj, OIB 20692535327</item>
    </izvorni_sadrzaj>
    <derivirana_varijabla naziv="DomainObject.Predmet.StrankaListNazivFormatedOIB_1">
      <item>LJUBICA BOŽIĆ stečajni upravitelj, OIB 20692535327</item>
    </derivirana_varijabla>
  </DomainObject.Predmet.StrankaListNazivFormatedOIB>
  <DomainObject.Predmet.ProtuStrankaListFormated>
    <izvorni_sadrzaj>
      <item>Stečajna masa P.L. d.o.o.</item>
    </izvorni_sadrzaj>
    <derivirana_varijabla naziv="DomainObject.Predmet.ProtuStrankaListFormated_1">
      <item>Stečajna masa P.L. d.o.o.</item>
    </derivirana_varijabla>
  </DomainObject.Predmet.ProtuStrankaListFormated>
  <DomainObject.Predmet.ProtuStrankaListFormatedOIB>
    <izvorni_sadrzaj>
      <item>Stečajna masa P.L. d.o.o., OIB 35462806605</item>
    </izvorni_sadrzaj>
    <derivirana_varijabla naziv="DomainObject.Predmet.ProtuStrankaListFormatedOIB_1">
      <item>Stečajna masa P.L. d.o.o., OIB 35462806605</item>
    </derivirana_varijabla>
  </DomainObject.Predmet.ProtuStrankaListFormatedOIB>
  <DomainObject.Predmet.ProtuStrankaListFormatedWithAdress>
    <izvorni_sadrzaj>
      <item>Stečajna masa P.L. d.o.o., Vinež 602, 52220 Labin</item>
    </izvorni_sadrzaj>
    <derivirana_varijabla naziv="DomainObject.Predmet.ProtuStrankaListFormatedWithAdress_1">
      <item>Stečajna masa P.L. d.o.o., Vinež 602, 52220 Labin</item>
    </derivirana_varijabla>
  </DomainObject.Predmet.ProtuStrankaListFormatedWithAdress>
  <DomainObject.Predmet.ProtuStrankaListFormatedWithAdressOIB>
    <izvorni_sadrzaj>
      <item>Stečajna masa P.L. d.o.o., OIB 35462806605, Vinež 602, 52220 Labin</item>
    </izvorni_sadrzaj>
    <derivirana_varijabla naziv="DomainObject.Predmet.ProtuStrankaListFormatedWithAdressOIB_1">
      <item>Stečajna masa P.L. d.o.o., OIB 35462806605, Vinež 602, 52220 Labin</item>
    </derivirana_varijabla>
  </DomainObject.Predmet.ProtuStrankaListFormatedWithAdressOIB>
  <DomainObject.Predmet.ProtuStrankaListNazivFormated>
    <izvorni_sadrzaj>
      <item>Stečajna masa P.L. d.o.o.</item>
    </izvorni_sadrzaj>
    <derivirana_varijabla naziv="DomainObject.Predmet.ProtuStrankaListNazivFormated_1">
      <item>Stečajna masa P.L. d.o.o.</item>
    </derivirana_varijabla>
  </DomainObject.Predmet.ProtuStrankaListNazivFormated>
  <DomainObject.Predmet.ProtuStrankaListNazivFormatedOIB>
    <izvorni_sadrzaj>
      <item>Stečajna masa P.L. d.o.o., OIB 35462806605</item>
    </izvorni_sadrzaj>
    <derivirana_varijabla naziv="DomainObject.Predmet.ProtuStrankaListNazivFormatedOIB_1">
      <item>Stečajna masa P.L. d.o.o., OIB 35462806605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LJUBICA BOŽIĆ stečajni upravitelj</izvorni_sadrzaj>
    <derivirana_varijabla naziv="DomainObject.Predmet.StrankaIDrugi_1">LJUBICA BOŽIĆ stečajni upravitelj</derivirana_varijabla>
  </DomainObject.Predmet.StrankaIDrugi>
  <DomainObject.Predmet.ProtustrankaIDrugi>
    <izvorni_sadrzaj>Stečajna masa P.L. d.o.o.</izvorni_sadrzaj>
    <derivirana_varijabla naziv="DomainObject.Predmet.ProtustrankaIDrugi_1">Stečajna masa P.L. d.o.o.</derivirana_varijabla>
  </DomainObject.Predmet.ProtustrankaIDrugi>
  <DomainObject.Predmet.StrankaIDrugiAdressOIB>
    <izvorni_sadrzaj>LJUBICA BOŽIĆ stečajni upravitelj, OIB 20692535327, Koparska 50, 52100 Pula</izvorni_sadrzaj>
    <derivirana_varijabla naziv="DomainObject.Predmet.StrankaIDrugiAdressOIB_1">LJUBICA BOŽIĆ stečajni upravitelj, OIB 20692535327, Koparska 50, 52100 Pula</derivirana_varijabla>
  </DomainObject.Predmet.StrankaIDrugiAdressOIB>
  <DomainObject.Predmet.ProtustrankaIDrugiAdressOIB>
    <izvorni_sadrzaj>Stečajna masa P.L. d.o.o., OIB 35462806605, Vinež 602, 52220 Labin</izvorni_sadrzaj>
    <derivirana_varijabla naziv="DomainObject.Predmet.ProtustrankaIDrugiAdressOIB_1">Stečajna masa P.L. d.o.o., OIB 35462806605, Vinež 602,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LJUBICA BOŽIĆ stečajni upravitelj</item>
      <item>Stečajna masa P.L. d.o.o.</item>
    </izvorni_sadrzaj>
    <derivirana_varijabla naziv="DomainObject.Predmet.SudioniciListNaziv_1">
      <item>LJUBICA BOŽIĆ stečajni upravitelj</item>
      <item>Stečajna masa P.L. d.o.o.</item>
    </derivirana_varijabla>
  </DomainObject.Predmet.SudioniciListNaziv>
  <DomainObject.Predmet.SudioniciListAdressOIB>
    <izvorni_sadrzaj>
      <item>LJUBICA BOŽIĆ stečajni upravitelj, OIB 20692535327, Koparska 50,52100 Pula</item>
      <item>Stečajna masa P.L. d.o.o., OIB 35462806605, Vinež 602,52220 Labin</item>
    </izvorni_sadrzaj>
    <derivirana_varijabla naziv="DomainObject.Predmet.SudioniciListAdressOIB_1">
      <item>LJUBICA BOŽIĆ stečajni upravitelj, OIB 20692535327, Koparska 50,52100 Pula</item>
      <item>Stečajna masa P.L. d.o.o., OIB 35462806605, Vinež 602,52220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20692535327</item>
      <item>, OIB 35462806605</item>
    </izvorni_sadrzaj>
    <derivirana_varijabla naziv="DomainObject.Predmet.SudioniciListNazivOIB_1">
      <item>, OIB 20692535327</item>
      <item>, OIB 35462806605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682</properties:Words>
  <properties:Characters>3545</properties:Characters>
  <properties:Lines>102</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2016-06-03T11:08:00Z</dcterms:created>
  <dc:creator>korlevicd</dc:creator>
  <cp:lastModifiedBy>Danijela Fumić</cp:lastModifiedBy>
  <cp:lastPrinted>2016-06-03T11:08:00Z</cp:lastPrinted>
  <dcterms:modified xmlns:xsi="http://www.w3.org/2001/XMLSchema-instance" xsi:type="dcterms:W3CDTF">2016-06-03T11:10:00Z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