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0826" w14:paraId="53b0826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231528">
        <w:rPr>
          <w:b/>
        </w:rPr>
        <w:t>1188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231528">
        <w:t>LUCIS-IMPERIUM d.o.o.,</w:t>
      </w:r>
      <w:r w:rsidR="00231528" w:rsidRPr="00730E81">
        <w:t xml:space="preserve"> </w:t>
      </w:r>
      <w:r w:rsidR="00231528">
        <w:t>Split, Gat Sv. Duje bb,</w:t>
      </w:r>
      <w:r w:rsidR="00231528" w:rsidRPr="00EC6833">
        <w:t xml:space="preserve"> </w:t>
      </w:r>
      <w:r w:rsidR="00231528" w:rsidRPr="007303A9">
        <w:t xml:space="preserve">MBS: </w:t>
      </w:r>
      <w:r w:rsidR="00231528">
        <w:t>060239407</w:t>
      </w:r>
      <w:r w:rsidR="00231528" w:rsidRPr="007303A9">
        <w:t xml:space="preserve">, OIB: </w:t>
      </w:r>
      <w:r w:rsidR="00231528">
        <w:t>99625968647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231528">
        <w:t>LUCIS-IMPERIUM d.o.o.,</w:t>
      </w:r>
      <w:r w:rsidR="00231528" w:rsidRPr="00730E81">
        <w:t xml:space="preserve"> </w:t>
      </w:r>
      <w:r w:rsidR="00231528">
        <w:t>Split, Gat Sv. Duje bb,</w:t>
      </w:r>
      <w:r w:rsidR="00231528" w:rsidRPr="00EC6833">
        <w:t xml:space="preserve"> </w:t>
      </w:r>
      <w:r w:rsidR="00231528" w:rsidRPr="007303A9">
        <w:t xml:space="preserve">MBS: </w:t>
      </w:r>
      <w:r w:rsidR="00231528">
        <w:t>060239407</w:t>
      </w:r>
      <w:r w:rsidR="00231528" w:rsidRPr="007303A9">
        <w:t xml:space="preserve">, OIB: </w:t>
      </w:r>
      <w:r w:rsidR="00231528">
        <w:t>99625968647</w:t>
      </w:r>
      <w:r w:rsidRPr="008F7C03">
        <w:t>, da u roku od 15 dana solidarno uplate na sudski depozit ovog suda br. HR1623900011300000664, otvoren kod Hrvatske poštanske banke d.d. Zagreb, pozivom na broj 10-</w:t>
      </w:r>
      <w:r w:rsidR="00231528">
        <w:t>11882016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231528">
        <w:t>1188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231528" w:rsidP="00997B27" w:rsidR="009C18B3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04</w:t>
      </w:r>
      <w:r w:rsidRPr="007303A9">
        <w:t xml:space="preserve">. </w:t>
      </w:r>
      <w:r>
        <w:t>svibnj</w:t>
      </w:r>
      <w:r w:rsidRPr="007303A9">
        <w:t xml:space="preserve">a 2016. godine predložio otvaranje stečajnog postupka nad dužnikom </w:t>
      </w:r>
      <w:r w:rsidRPr="00C279E2">
        <w:t>LUCIS-IMPERIUM d.o.o., Split, Gat Sv. Duje bb, MBS: 060239407, OIB: 99625968647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1185 dana u ukupnom iznosu od 902.566,63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Hypo Alpe-adria-bank d.d.</w:t>
      </w:r>
    </w:p>
    <w:p w:rsidRDefault="00231528" w:rsidP="00997B27" w:rsidR="00231528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231528">
        <w:t>1188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231528">
        <w:t>1188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MUP i Općinski sud do održavanja ročišta nisu odgovorili na traženje suda.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231528">
        <w:t>1747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231528">
        <w:t xml:space="preserve">ne </w:t>
      </w:r>
      <w:r>
        <w:t>proizlazi da</w:t>
      </w:r>
      <w:r w:rsidR="00231528">
        <w:t xml:space="preserve"> bi</w:t>
      </w:r>
      <w:r>
        <w:t xml:space="preserve"> d</w:t>
      </w:r>
      <w:r w:rsidRPr="008F7C03">
        <w:t xml:space="preserve">ruštvo </w:t>
      </w:r>
      <w:r w:rsidR="00231528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829F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231528">
      <w:rPr>
        <w:rFonts w:hAnsi="Book Antiqua" w:ascii="Book Antiqua"/>
        <w:b/>
        <w:sz w:val="20"/>
        <w:szCs w:val="20"/>
      </w:rPr>
      <w:t>1188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1528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29F5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82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9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9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9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9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82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9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9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9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LUCIS-IMPERIUM d.o.o. za turizam</izvorni_sadrzaj>
    <derivirana_varijabla naziv="DomainObject.Predmet.ProtustrankaFormated_1">  LUCIS-IMPERIUM d.o.o. za turizam</derivirana_varijabla>
  </DomainObject.Predmet.ProtustrankaFormated>
  <DomainObject.Predmet.ProtustrankaFormatedOIB>
    <izvorni_sadrzaj>  LUCIS-IMPERIUM d.o.o. za turizam, OIB 99625968647</izvorni_sadrzaj>
    <derivirana_varijabla naziv="DomainObject.Predmet.ProtustrankaFormatedOIB_1">  LUCIS-IMPERIUM d.o.o. za turizam, OIB 99625968647</derivirana_varijabla>
  </DomainObject.Predmet.ProtustrankaFormatedOIB>
  <DomainObject.Predmet.ProtustrankaFormatedWithAdress>
    <izvorni_sadrzaj> LUCIS-IMPERIUM d.o.o. za turizam, Gat Sv.Duje/bb, 21000 Split</izvorni_sadrzaj>
    <derivirana_varijabla naziv="DomainObject.Predmet.ProtustrankaFormatedWithAdress_1"> LUCIS-IMPERIUM d.o.o. za turizam, Gat Sv.Duje/bb, 21000 Split</derivirana_varijabla>
  </DomainObject.Predmet.ProtustrankaFormatedWithAdress>
  <DomainObject.Predmet.ProtustrankaFormatedWithAdressOIB>
    <izvorni_sadrzaj> LUCIS-IMPERIUM d.o.o. za turizam, OIB 99625968647, Gat Sv.Duje/bb, 21000 Split</izvorni_sadrzaj>
    <derivirana_varijabla naziv="DomainObject.Predmet.ProtustrankaFormatedWithAdressOIB_1"> LUCIS-IMPERIUM d.o.o. za turizam, OIB 99625968647, Gat Sv.Duje/bb, 21000 Split</derivirana_varijabla>
  </DomainObject.Predmet.ProtustrankaFormatedWithAdressOIB>
  <DomainObject.Predmet.ProtustrankaWithAdress>
    <izvorni_sadrzaj>LUCIS-IMPERIUM d.o.o. za turizam Gat Sv.Duje/bb, 21000 Split</izvorni_sadrzaj>
    <derivirana_varijabla naziv="DomainObject.Predmet.ProtustrankaWithAdress_1">LUCIS-IMPERIUM d.o.o. za turizam Gat Sv.Duje/bb, 21000 Split</derivirana_varijabla>
  </DomainObject.Predmet.ProtustrankaWithAdress>
  <DomainObject.Predmet.ProtustrankaWithAdressOIB>
    <izvorni_sadrzaj>LUCIS-IMPERIUM d.o.o. za turizam, OIB 99625968647, Gat Sv.Duje/bb, 21000 Split</izvorni_sadrzaj>
    <derivirana_varijabla naziv="DomainObject.Predmet.ProtustrankaWithAdressOIB_1">LUCIS-IMPERIUM d.o.o. za turizam, OIB 99625968647, Gat Sv.Duje/bb, 21000 Split</derivirana_varijabla>
  </DomainObject.Predmet.ProtustrankaWithAdressOIB>
  <DomainObject.Predmet.ProtustrankaNazivFormated>
    <izvorni_sadrzaj>LUCIS-IMPERIUM d.o.o. za turizam</izvorni_sadrzaj>
    <derivirana_varijabla naziv="DomainObject.Predmet.ProtustrankaNazivFormated_1">LUCIS-IMPERIUM d.o.o. za turizam</derivirana_varijabla>
  </DomainObject.Predmet.ProtustrankaNazivFormated>
  <DomainObject.Predmet.ProtustrankaNazivFormatedOIB>
    <izvorni_sadrzaj>LUCIS-IMPERIUM d.o.o. za turizam, OIB 99625968647</izvorni_sadrzaj>
    <derivirana_varijabla naziv="DomainObject.Predmet.ProtustrankaNazivFormatedOIB_1">LUCIS-IMPERIUM d.o.o. za turizam, OIB 99625968647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902566.63</izvorni_sadrzaj>
    <derivirana_varijabla naziv="DomainObject.Predmet.TrenutnaVrijednost_1">902566.63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LUCIS-IMPERIUM d.o.o. za turizam</item>
    </izvorni_sadrzaj>
    <derivirana_varijabla naziv="DomainObject.Predmet.ProtuStrankaListFormated_1">
      <item>LUCIS-IMPERIUM d.o.o. za turizam</item>
    </derivirana_varijabla>
  </DomainObject.Predmet.ProtuStrankaListFormated>
  <DomainObject.Predmet.ProtuStrankaListFormatedOIB>
    <izvorni_sadrzaj>
      <item>LUCIS-IMPERIUM d.o.o. za turizam, OIB 99625968647</item>
    </izvorni_sadrzaj>
    <derivirana_varijabla naziv="DomainObject.Predmet.ProtuStrankaListFormatedOIB_1">
      <item>LUCIS-IMPERIUM d.o.o. za turizam, OIB 99625968647</item>
    </derivirana_varijabla>
  </DomainObject.Predmet.ProtuStrankaListFormatedOIB>
  <DomainObject.Predmet.ProtuStrankaListFormatedWithAdress>
    <izvorni_sadrzaj>
      <item>LUCIS-IMPERIUM d.o.o. za turizam, Gat Sv.Duje/bb, 21000 Split</item>
    </izvorni_sadrzaj>
    <derivirana_varijabla naziv="DomainObject.Predmet.ProtuStrankaListFormatedWithAdress_1">
      <item>LUCIS-IMPERIUM d.o.o. za turizam, Gat Sv.Duje/bb, 21000 Split</item>
    </derivirana_varijabla>
  </DomainObject.Predmet.ProtuStrankaListFormatedWithAdress>
  <DomainObject.Predmet.ProtuStrankaListFormatedWithAdressOIB>
    <izvorni_sadrzaj>
      <item>LUCIS-IMPERIUM d.o.o. za turizam, OIB 99625968647, Gat Sv.Duje/bb, 21000 Split</item>
    </izvorni_sadrzaj>
    <derivirana_varijabla naziv="DomainObject.Predmet.ProtuStrankaListFormatedWithAdressOIB_1">
      <item>LUCIS-IMPERIUM d.o.o. za turizam, OIB 99625968647, Gat Sv.Duje/bb, 21000 Split</item>
    </derivirana_varijabla>
  </DomainObject.Predmet.ProtuStrankaListFormatedWithAdressOIB>
  <DomainObject.Predmet.ProtuStrankaListNazivFormated>
    <izvorni_sadrzaj>
      <item>LUCIS-IMPERIUM d.o.o. za turizam</item>
    </izvorni_sadrzaj>
    <derivirana_varijabla naziv="DomainObject.Predmet.ProtuStrankaListNazivFormated_1">
      <item>LUCIS-IMPERIUM d.o.o. za turizam</item>
    </derivirana_varijabla>
  </DomainObject.Predmet.ProtuStrankaListNazivFormated>
  <DomainObject.Predmet.ProtuStrankaListNazivFormatedOIB>
    <izvorni_sadrzaj>
      <item>LUCIS-IMPERIUM d.o.o. za turizam, OIB 99625968647</item>
    </izvorni_sadrzaj>
    <derivirana_varijabla naziv="DomainObject.Predmet.ProtuStrankaListNazivFormatedOIB_1">
      <item>LUCIS-IMPERIUM d.o.o. za turizam, OIB 99625968647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LUCIS-IMPERIUM d.o.o. za turizam</izvorni_sadrzaj>
    <derivirana_varijabla naziv="DomainObject.Predmet.ProtustrankaIDrugi_1">LUCIS-IMPERIUM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LUCIS-IMPERIUM d.o.o. za turizam, OIB 99625968647, Gat Sv.Duje/bb, 21000 Split</izvorni_sadrzaj>
    <derivirana_varijabla naziv="DomainObject.Predmet.ProtustrankaIDrugiAdressOIB_1">LUCIS-IMPERIUM d.o.o. za turizam, OIB 99625968647, Gat Sv.Duje/bb,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LUCIS-IMPERIUM d.o.o. za turizam</item>
      <item>FINANCIJSKA AGENCIJA, RC SPLIT</item>
    </izvorni_sadrzaj>
    <derivirana_varijabla naziv="DomainObject.Predmet.SudioniciListNaziv_1">
      <item>LUCIS-IMPERIUM d.o.o. za turizam</item>
      <item>FINANCIJSKA AGENCIJA, RC SPLIT</item>
    </derivirana_varijabla>
  </DomainObject.Predmet.SudioniciListNaziv>
  <DomainObject.Predmet.SudioniciListAdressOIB>
    <izvorni_sadrzaj>
      <item>LUCIS-IMPERIUM d.o.o. za turizam, OIB 99625968647, Gat Sv.Duje/bb,21000 Split</item>
      <item>FINANCIJSKA AGENCIJA, RC SPLIT, OIB 85821130368, Mažuranićevo šetalište 24 b,21000 Split</item>
    </izvorni_sadrzaj>
    <derivirana_varijabla naziv="DomainObject.Predmet.SudioniciListAdressOIB_1">
      <item>LUCIS-IMPERIUM d.o.o. za turizam, OIB 99625968647, Gat Sv.Duje/bb,21000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99625968647</item>
      <item>, OIB 85821130368</item>
    </izvorni_sadrzaj>
    <derivirana_varijabla naziv="DomainObject.Predmet.SudioniciListNazivOIB_1">
      <item>, OIB 99625968647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6691D-80C8-4B96-B83F-868D6F735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5264</properties:Characters>
  <properties:Lines>133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2017-03-20T08:39:00Z</dcterms:created>
  <dc:creator>Katarina Franković</dc:creator>
  <cp:lastModifiedBy>Katarina Mikulić</cp:lastModifiedBy>
  <cp:lastPrinted>2017-03-20T08:38:00Z</cp:lastPrinted>
  <dcterms:modified xmlns:xsi="http://www.w3.org/2001/XMLSchema-instance" xsi:type="dcterms:W3CDTF">2017-03-20T08:46:00Z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