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b720" w14:paraId="ceab72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B09B5">
        <w:t>2816</w:t>
      </w:r>
      <w:r w:rsidR="00471539">
        <w:t>/15</w:t>
      </w:r>
      <w:r w:rsidR="000D3E07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80AFB">
        <w:t xml:space="preserve">12.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BB09B5">
        <w:t>AGRO-SLAVONIJA d.o.o</w:t>
      </w:r>
      <w:r w:rsidR="005D1BE0">
        <w:t>.,</w:t>
      </w:r>
      <w:r w:rsidR="005D1BE0" w:rsidRPr="005D1BE0">
        <w:t xml:space="preserve"> </w:t>
      </w:r>
      <w:r w:rsidR="00BB09B5" w:rsidRPr="00BB09B5">
        <w:t>D.Domjanića 31</w:t>
      </w:r>
      <w:r w:rsidR="00636403">
        <w:t xml:space="preserve">, </w:t>
      </w:r>
      <w:r w:rsidR="00BB09B5" w:rsidRPr="00BB09B5">
        <w:t>Sesvetski Kraljevec</w:t>
      </w:r>
      <w:r w:rsidR="00BB09B5">
        <w:t xml:space="preserve">, Sesvete, </w:t>
      </w:r>
      <w:r w:rsidR="00636403">
        <w:t>OIB:</w:t>
      </w:r>
      <w:r w:rsidR="004A54B9" w:rsidRPr="004A54B9">
        <w:t xml:space="preserve"> </w:t>
      </w:r>
      <w:r w:rsidR="004428CF" w:rsidRPr="004428CF">
        <w:t>79684756964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428CF">
        <w:t>865.078,57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0BAB" w:rsidRPr="004E0BAB">
        <w:t>12.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0D3E07"/>
    <w:rsid w:val="00114EA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D35F9"/>
    <w:rsid w:val="003E3A15"/>
    <w:rsid w:val="003F0DDA"/>
    <w:rsid w:val="00413F4C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722BDB"/>
    <w:rsid w:val="007715C3"/>
    <w:rsid w:val="00796729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82F18"/>
    <w:rsid w:val="00B93860"/>
    <w:rsid w:val="00BA405E"/>
    <w:rsid w:val="00BB09B5"/>
    <w:rsid w:val="00C3565D"/>
    <w:rsid w:val="00C80AFB"/>
    <w:rsid w:val="00C836B9"/>
    <w:rsid w:val="00C86B1A"/>
    <w:rsid w:val="00C958E9"/>
    <w:rsid w:val="00CE7362"/>
    <w:rsid w:val="00D01B78"/>
    <w:rsid w:val="00D50705"/>
    <w:rsid w:val="00D6622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E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E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St-2816/2015</izvorni_sadrzaj>
    <derivirana_varijabla naziv="DomainObject.Predmet.OznakaBroj_1">St-2816/2015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AGRO-SLAVONIJA d.o.o.</izvorni_sadrzaj>
    <derivirana_varijabla naziv="DomainObject.Predmet.ProtustrankaFormated_1">  AGRO-SLAVONIJA d.o.o.</derivirana_varijabla>
  </DomainObject.Predmet.ProtustrankaFormated>
  <DomainObject.Predmet.ProtustrankaFormatedOIB>
    <izvorni_sadrzaj>  AGRO-SLAVONIJA d.o.o., OIB 79684756964</izvorni_sadrzaj>
    <derivirana_varijabla naziv="DomainObject.Predmet.ProtustrankaFormatedOIB_1">  AGRO-SLAVONIJA d.o.o., OIB 79684756964</derivirana_varijabla>
  </DomainObject.Predmet.ProtustrankaFormatedOIB>
  <DomainObject.Predmet.ProtustrankaFormatedWithAdress>
    <izvorni_sadrzaj> AGRO-SLAVONIJA d.o.o., Sesvetski Kraljevec, D.Domjanića 31, 10360 Sesvete</izvorni_sadrzaj>
    <derivirana_varijabla naziv="DomainObject.Predmet.ProtustrankaFormatedWithAdress_1"> AGRO-SLAVONIJA d.o.o., Sesvetski Kraljevec, D.Domjanića 31, 10360 Sesvete</derivirana_varijabla>
  </DomainObject.Predmet.ProtustrankaFormatedWithAdress>
  <DomainObject.Predmet.ProtustrankaFormatedWithAdressOIB>
    <izvorni_sadrzaj> AGRO-SLAVONIJA d.o.o., OIB 79684756964, Sesvetski Kraljevec, D.Domjanića 31, 10360 Sesvete</izvorni_sadrzaj>
    <derivirana_varijabla naziv="DomainObject.Predmet.ProtustrankaFormatedWithAdressOIB_1"> AGRO-SLAVONIJA d.o.o., OIB 79684756964, Sesvetski Kraljevec, D.Domjanića 31, 10360 Sesvete</derivirana_varijabla>
  </DomainObject.Predmet.ProtustrankaFormatedWithAdressOIB>
  <DomainObject.Predmet.ProtustrankaWithAdress>
    <izvorni_sadrzaj>AGRO-SLAVONIJA d.o.o. Sesvetski Kraljevec, D.Domjanića 31, 10360 Sesvete</izvorni_sadrzaj>
    <derivirana_varijabla naziv="DomainObject.Predmet.ProtustrankaWithAdress_1">AGRO-SLAVONIJA d.o.o. Sesvetski Kraljevec, D.Domjanića 31, 10360 Sesvete</derivirana_varijabla>
  </DomainObject.Predmet.ProtustrankaWithAdress>
  <DomainObject.Predmet.ProtustrankaWithAdressOIB>
    <izvorni_sadrzaj>AGRO-SLAVONIJA d.o.o., OIB 79684756964, Sesvetski Kraljevec, D.Domjanića 31, 10360 Sesvete</izvorni_sadrzaj>
    <derivirana_varijabla naziv="DomainObject.Predmet.ProtustrankaWithAdressOIB_1">AGRO-SLAVONIJA d.o.o., OIB 79684756964, Sesvetski Kraljevec, D.Domjanića 31, 10360 Sesvete</derivirana_varijabla>
  </DomainObject.Predmet.ProtustrankaWithAdressOIB>
  <DomainObject.Predmet.ProtustrankaNazivFormated>
    <izvorni_sadrzaj>AGRO-SLAVONIJA d.o.o.</izvorni_sadrzaj>
    <derivirana_varijabla naziv="DomainObject.Predmet.ProtustrankaNazivFormated_1">AGRO-SLAVONIJA d.o.o.</derivirana_varijabla>
  </DomainObject.Predmet.ProtustrankaNazivFormated>
  <DomainObject.Predmet.ProtustrankaNazivFormatedOIB>
    <izvorni_sadrzaj>AGRO-SLAVONIJA d.o.o., OIB 79684756964</izvorni_sadrzaj>
    <derivirana_varijabla naziv="DomainObject.Predmet.ProtustrankaNazivFormatedOIB_1">AGRO-SLAVONIJA d.o.o., OIB 79684756964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AGRO-SLAVONIJA d.o.o.</item>
    </izvorni_sadrzaj>
    <derivirana_varijabla naziv="DomainObject.Predmet.ProtuStrankaListFormated_1">
      <item>AGRO-SLAVONIJA d.o.o.</item>
    </derivirana_varijabla>
  </DomainObject.Predmet.ProtuStrankaListFormated>
  <DomainObject.Predmet.ProtuStrankaListFormatedOIB>
    <izvorni_sadrzaj>
      <item>AGRO-SLAVONIJA d.o.o., OIB 79684756964</item>
    </izvorni_sadrzaj>
    <derivirana_varijabla naziv="DomainObject.Predmet.ProtuStrankaListFormatedOIB_1">
      <item>AGRO-SLAVONIJA d.o.o., OIB 79684756964</item>
    </derivirana_varijabla>
  </DomainObject.Predmet.ProtuStrankaListFormatedOIB>
  <DomainObject.Predmet.ProtuStrankaListFormatedWithAdress>
    <izvorni_sadrzaj>
      <item>AGRO-SLAVONIJA d.o.o., Sesvetski Kraljevec, D.Domjanića 31, 10360 Sesvete</item>
    </izvorni_sadrzaj>
    <derivirana_varijabla naziv="DomainObject.Predmet.ProtuStrankaListFormatedWithAdress_1">
      <item>AGRO-SLAVONIJA d.o.o., Sesvetski Kraljevec, D.Domjanića 31, 10360 Sesvete</item>
    </derivirana_varijabla>
  </DomainObject.Predmet.ProtuStrankaListFormatedWithAdress>
  <DomainObject.Predmet.ProtuStrankaListFormatedWithAdressOIB>
    <izvorni_sadrzaj>
      <item>AGRO-SLAVONIJA d.o.o., OIB 79684756964, Sesvetski Kraljevec, D.Domjanića 31, 10360 Sesvete</item>
    </izvorni_sadrzaj>
    <derivirana_varijabla naziv="DomainObject.Predmet.ProtuStrankaListFormatedWithAdressOIB_1">
      <item>AGRO-SLAVONIJA d.o.o., OIB 79684756964, Sesvetski Kraljevec, D.Domjanića 31, 10360 Sesvete</item>
    </derivirana_varijabla>
  </DomainObject.Predmet.ProtuStrankaListFormatedWithAdressOIB>
  <DomainObject.Predmet.ProtuStrankaListNazivFormated>
    <izvorni_sadrzaj>
      <item>AGRO-SLAVONIJA d.o.o.</item>
    </izvorni_sadrzaj>
    <derivirana_varijabla naziv="DomainObject.Predmet.ProtuStrankaListNazivFormated_1">
      <item>AGRO-SLAVONIJA d.o.o.</item>
    </derivirana_varijabla>
  </DomainObject.Predmet.ProtuStrankaListNazivFormated>
  <DomainObject.Predmet.ProtuStrankaListNazivFormatedOIB>
    <izvorni_sadrzaj>
      <item>AGRO-SLAVONIJA d.o.o., OIB 79684756964</item>
    </izvorni_sadrzaj>
    <derivirana_varijabla naziv="DomainObject.Predmet.ProtuStrankaListNazivFormatedOIB_1">
      <item>AGRO-SLAVONIJA d.o.o., OIB 79684756964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AGRO-SLAVONIJA d.o.o.</izvorni_sadrzaj>
    <derivirana_varijabla naziv="DomainObject.Predmet.ProtustrankaIDrugi_1">AGRO-SLAVONIJA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AGRO-SLAVONIJA d.o.o., OIB 79684756964, Sesvetski Kraljevec, D.Domjanića 31, 10360 Sesvete</izvorni_sadrzaj>
    <derivirana_varijabla naziv="DomainObject.Predmet.ProtustrankaIDrugiAdressOIB_1">AGRO-SLAVONIJA d.o.o., OIB 79684756964, Sesvetski Kraljevec, D.Domjanića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AGRO-SLAVONIJA d.o.o.</item>
      <item>FINA Regionalni centar Zagreb</item>
    </izvorni_sadrzaj>
    <derivirana_varijabla naziv="DomainObject.Predmet.SudioniciListNaziv_1">
      <item>AGRO-SLAVONIJA d.o.o.</item>
      <item>FINA Regionalni centar Zagreb</item>
    </derivirana_varijabla>
  </DomainObject.Predmet.SudioniciListNaziv>
  <DomainObject.Predmet.SudioniciListAdressOIB>
    <izvorni_sadrzaj>
      <item>AGRO-SLAVONIJA d.o.o., OIB 79684756964, Sesvetski Kraljevec, D.Domjanića 31,10360 Sesvete</item>
      <item>FINA Regionalni centar Zagreb, OIB 85821130368, Trg svibanjskih žrtava 1995. 1,10000 Zagreb</item>
    </izvorni_sadrzaj>
    <derivirana_varijabla naziv="DomainObject.Predmet.SudioniciListAdressOIB_1">
      <item>AGRO-SLAVONIJA d.o.o., OIB 79684756964, Sesvetski Kraljevec, D.Domjanića 31,10360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79684756964</item>
      <item>, OIB 85821130368</item>
    </izvorni_sadrzaj>
    <derivirana_varijabla naziv="DomainObject.Predmet.SudioniciListNazivOIB_1">
      <item>, OIB 79684756964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C4686-B7CF-4841-BF7B-8C1D17C37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1345</properties:Characters>
  <properties:Lines>45</properties:Lines>
  <properties:Paragraphs>18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2016-02-12T15:04:00Z</dcterms:created>
  <dc:creator>ilukac</dc:creator>
  <cp:lastModifiedBy>Tanja Štraubert</cp:lastModifiedBy>
  <cp:lastPrinted>2016-02-15T10:29:00Z</cp:lastPrinted>
  <dcterms:modified xmlns:xsi="http://www.w3.org/2001/XMLSchema-instance" xsi:type="dcterms:W3CDTF">2016-02-15T10:30:00Z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