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78d9f" w14:paraId="8b78d9f" w:rsidRDefault="00B349FA" w:rsidP="0094096C" w:rsidR="00B349FA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1A6A9D" w:rsidRPr="001A6A9D">
        <w:rPr>
          <w:lang w:val="hr-HR"/>
        </w:rPr>
        <w:t>FASADA STIPE j.d.o.o., OIB: 40682618290, Runović, Runović 207</w:t>
      </w:r>
      <w:r w:rsidR="00D65F48" w:rsidRPr="00D65F48">
        <w:rPr>
          <w:lang w:val="hr-HR"/>
        </w:rPr>
        <w:t>,</w:t>
      </w:r>
      <w:r w:rsidR="000203E1" w:rsidRPr="0094096C">
        <w:rPr>
          <w:lang w:val="hr-HR"/>
        </w:rPr>
        <w:t xml:space="preserve"> </w:t>
      </w:r>
      <w:r w:rsidR="00634348" w:rsidRPr="0094096C">
        <w:rPr>
          <w:lang w:val="hr-HR"/>
        </w:rPr>
        <w:t xml:space="preserve">dana </w:t>
      </w:r>
      <w:r w:rsidR="00D73449">
        <w:rPr>
          <w:lang w:val="hr-HR"/>
        </w:rPr>
        <w:t>1</w:t>
      </w:r>
      <w:r w:rsidR="001A6A9D">
        <w:rPr>
          <w:lang w:val="hr-HR"/>
        </w:rPr>
        <w:t>6</w:t>
      </w:r>
      <w:r w:rsidR="00D73449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1A6A9D" w:rsidRPr="001A6A9D">
        <w:rPr>
          <w:lang w:val="hr-HR"/>
        </w:rPr>
        <w:t>FASADA STIPE j.d.o.o., OIB: 40682618290, Runović, Runović 207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1A6A9D">
        <w:rPr>
          <w:lang w:val="hr-HR"/>
        </w:rPr>
        <w:t>6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1A6A9D">
        <w:rPr>
          <w:lang w:val="hr-HR"/>
        </w:rPr>
        <w:t>4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622EFD" w:rsidRPr="00622EFD">
        <w:rPr>
          <w:lang w:val="hr-HR"/>
        </w:rPr>
        <w:t>Ivan Gjurašić iz Zagreba, Petrinjska 28, OIB: 66025260916</w:t>
      </w:r>
      <w:r w:rsidR="00622EFD">
        <w:rPr>
          <w:lang w:val="hr-HR"/>
        </w:rPr>
        <w:t>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1A6A9D" w:rsidRPr="001A6A9D">
        <w:rPr>
          <w:lang w:val="hr-HR"/>
        </w:rPr>
        <w:t>FASADA STIPE j.d.o.o., OIB: 40682618290, Runović, Runović 207</w:t>
      </w:r>
      <w:r w:rsidR="001A6A9D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1A6A9D">
        <w:rPr>
          <w:lang w:val="hr-HR"/>
        </w:rPr>
        <w:t>13. svibnja</w:t>
      </w:r>
      <w:r w:rsidR="004C0B51">
        <w:rPr>
          <w:lang w:val="hr-HR"/>
        </w:rPr>
        <w:t xml:space="preserve"> 201</w:t>
      </w:r>
      <w:r w:rsidR="001A6A9D">
        <w:rPr>
          <w:lang w:val="hr-HR"/>
        </w:rPr>
        <w:t>6</w:t>
      </w:r>
      <w:r w:rsidR="004C0B51">
        <w:rPr>
          <w:lang w:val="hr-HR"/>
        </w:rPr>
        <w:t>.</w:t>
      </w:r>
      <w:r w:rsidR="00440C3D" w:rsidRPr="0094096C">
        <w:rPr>
          <w:lang w:val="hr-HR"/>
        </w:rPr>
        <w:t xml:space="preserve">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1A6A9D" w:rsidRPr="001A6A9D">
        <w:rPr>
          <w:lang w:val="hr-HR"/>
        </w:rPr>
        <w:t>FASADA STIPE j.d.o.o., OIB: 40682618290, Runović, Runović 207</w:t>
      </w:r>
      <w:r w:rsidR="001A6A9D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1A6A9D">
        <w:rPr>
          <w:lang w:val="hr-HR"/>
        </w:rPr>
        <w:t>9. svibnja 2016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1A6A9D">
        <w:rPr>
          <w:lang w:val="hr-HR"/>
        </w:rPr>
        <w:t>120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1A6A9D">
        <w:rPr>
          <w:lang w:val="hr-HR"/>
        </w:rPr>
        <w:t>18.943,76 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A30F4B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4C0B51">
        <w:rPr>
          <w:lang w:val="hr-HR"/>
        </w:rPr>
        <w:t>ka iz sudskog registra (list 2-</w:t>
      </w:r>
      <w:r w:rsidR="00622EFD">
        <w:rPr>
          <w:lang w:val="hr-HR"/>
        </w:rPr>
        <w:t>3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CC62EE">
        <w:rPr>
          <w:lang w:val="hr-HR"/>
        </w:rPr>
        <w:t>31. listopada</w:t>
      </w:r>
      <w:r>
        <w:rPr>
          <w:lang w:val="hr-HR"/>
        </w:rPr>
        <w:t xml:space="preserve"> 2016. godine proizlazi da dužnik nema zaposlenih (list </w:t>
      </w:r>
      <w:r w:rsidR="001A6A9D">
        <w:rPr>
          <w:lang w:val="hr-HR"/>
        </w:rPr>
        <w:t>6</w:t>
      </w:r>
      <w:r>
        <w:rPr>
          <w:lang w:val="hr-HR"/>
        </w:rPr>
        <w:t xml:space="preserve"> 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</w:t>
      </w:r>
      <w:r w:rsidR="001A6A9D">
        <w:rPr>
          <w:lang w:val="hr-HR"/>
        </w:rPr>
        <w:t>šenim osnovama za plaćanje od 23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1A6A9D">
        <w:rPr>
          <w:lang w:val="hr-HR"/>
        </w:rPr>
        <w:t>tom razdoblju od 316</w:t>
      </w:r>
      <w:r>
        <w:rPr>
          <w:lang w:val="hr-HR"/>
        </w:rPr>
        <w:t xml:space="preserve"> dana (list </w:t>
      </w:r>
      <w:r w:rsidR="001A6A9D">
        <w:rPr>
          <w:lang w:val="hr-HR"/>
        </w:rPr>
        <w:t>8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</w:t>
      </w:r>
      <w:r w:rsidR="00CC62EE">
        <w:rPr>
          <w:lang w:val="hr-HR"/>
        </w:rPr>
        <w:t>2</w:t>
      </w:r>
      <w:r w:rsidR="001A6A9D">
        <w:rPr>
          <w:lang w:val="hr-HR"/>
        </w:rPr>
        <w:t>4</w:t>
      </w:r>
      <w:r>
        <w:rPr>
          <w:lang w:val="hr-HR"/>
        </w:rPr>
        <w:t xml:space="preserve">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1A6A9D">
        <w:rPr>
          <w:lang w:val="hr-HR"/>
        </w:rPr>
        <w:t>6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5C85" w:rsidRPr="00005C85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</w:t>
    </w:r>
    <w:r w:rsidR="001A6A9D">
      <w:t>-1245/2016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1A6A9D">
      <w:t>1245/2016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C85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A6A9D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C0B51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22EFD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C62EE"/>
    <w:rsid w:val="00CE1BBC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1245</izvorni_sadrzaj>
    <derivirana_varijabla naziv="DomainObject.Predmet.Broj_1">1245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St-1245/2016</izvorni_sadrzaj>
    <derivirana_varijabla naziv="DomainObject.Predmet.OznakaBroj_1">St-1245/2016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FASADA STIPE jednostavno društvo s ograničenom odgovornošću za građenje i usluge</izvorni_sadrzaj>
    <derivirana_varijabla naziv="DomainObject.Predmet.ProtustrankaFormated_1">  FASADA STIPE jednostavno društvo s ograničenom odgovornošću za građenje i usluge</derivirana_varijabla>
  </DomainObject.Predmet.ProtustrankaFormated>
  <DomainObject.Predmet.ProtustrankaFormatedOIB>
    <izvorni_sadrzaj>  FASADA STIPE jednostavno društvo s ograničenom odgovornošću za građenje i usluge, OIB 40682618290</izvorni_sadrzaj>
    <derivirana_varijabla naziv="DomainObject.Predmet.ProtustrankaFormatedOIB_1">  FASADA STIPE jednostavno društvo s ograničenom odgovornošću za građenje i usluge, OIB 40682618290</derivirana_varijabla>
  </DomainObject.Predmet.ProtustrankaFormatedOIB>
  <DomainObject.Predmet.ProtustrankaFormatedWithAdress>
    <izvorni_sadrzaj> FASADA STIPE jednostavno društvo s ograničenom odgovornošću za građenje i usluge, Runović 207, 21260 Runović</izvorni_sadrzaj>
    <derivirana_varijabla naziv="DomainObject.Predmet.ProtustrankaFormatedWithAdress_1"> FASADA STIPE jednostavno društvo s ograničenom odgovornošću za građenje i usluge, Runović 207, 21260 Runović</derivirana_varijabla>
  </DomainObject.Predmet.ProtustrankaFormatedWithAdress>
  <DomainObject.Predmet.ProtustrankaFormatedWithAdressOIB>
    <izvorni_sadrzaj> FASADA STIPE jednostavno društvo s ograničenom odgovornošću za građenje i usluge, OIB 40682618290, Runović 207, 21260 Runović</izvorni_sadrzaj>
    <derivirana_varijabla naziv="DomainObject.Predmet.ProtustrankaFormatedWithAdressOIB_1"> FASADA STIPE jednostavno društvo s ograničenom odgovornošću za građenje i usluge, OIB 40682618290, Runović 207, 21260 Runović</derivirana_varijabla>
  </DomainObject.Predmet.ProtustrankaFormatedWithAdressOIB>
  <DomainObject.Predmet.ProtustrankaWithAdress>
    <izvorni_sadrzaj>FASADA STIPE jednostavno društvo s ograničenom odgovornošću za građenje i usluge Runović 207, 21260 Runović</izvorni_sadrzaj>
    <derivirana_varijabla naziv="DomainObject.Predmet.ProtustrankaWithAdress_1">FASADA STIPE jednostavno društvo s ograničenom odgovornošću za građenje i usluge Runović 207, 21260 Runović</derivirana_varijabla>
  </DomainObject.Predmet.ProtustrankaWithAdress>
  <DomainObject.Predmet.ProtustrankaWithAdressOIB>
    <izvorni_sadrzaj>FASADA STIPE jednostavno društvo s ograničenom odgovornošću za građenje i usluge, OIB 40682618290, Runović 207, 21260 Runović</izvorni_sadrzaj>
    <derivirana_varijabla naziv="DomainObject.Predmet.ProtustrankaWithAdressOIB_1">FASADA STIPE jednostavno društvo s ograničenom odgovornošću za građenje i usluge, OIB 40682618290, Runović 207, 21260 Runović</derivirana_varijabla>
  </DomainObject.Predmet.ProtustrankaWithAdressOIB>
  <DomainObject.Predmet.ProtustrankaNazivFormated>
    <izvorni_sadrzaj>FASADA STIPE jednostavno društvo s ograničenom odgovornošću za građenje i usluge</izvorni_sadrzaj>
    <derivirana_varijabla naziv="DomainObject.Predmet.ProtustrankaNazivFormated_1">FASADA STIPE jednostavno društvo s ograničenom odgovornošću za građenje i usluge</derivirana_varijabla>
  </DomainObject.Predmet.ProtustrankaNazivFormated>
  <DomainObject.Predmet.ProtustrankaNazivFormatedOIB>
    <izvorni_sadrzaj>FASADA STIPE jednostavno društvo s ograničenom odgovornošću za građenje i usluge, OIB 40682618290</izvorni_sadrzaj>
    <derivirana_varijabla naziv="DomainObject.Predmet.ProtustrankaNazivFormatedOIB_1">FASADA STIPE jednostavno društvo s ograničenom odgovornošću za građenje i usluge, OIB 40682618290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18943.76</izvorni_sadrzaj>
    <derivirana_varijabla naziv="DomainObject.Predmet.TrenutnaVrijednost_1">18943.76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FASADA STIPE jednostavno društvo s ograničenom odgovornošću za građenje i usluge</item>
    </izvorni_sadrzaj>
    <derivirana_varijabla naziv="DomainObject.Predmet.ProtuStrankaListFormated_1">
      <item>FASADA STIPE jednostavno društvo s ograničenom odgovornošću za građenje i usluge</item>
    </derivirana_varijabla>
  </DomainObject.Predmet.ProtuStrankaListFormated>
  <DomainObject.Predmet.ProtuStrankaListFormatedOIB>
    <izvorni_sadrzaj>
      <item>FASADA STIPE jednostavno društvo s ograničenom odgovornošću za građenje i usluge, OIB 40682618290</item>
    </izvorni_sadrzaj>
    <derivirana_varijabla naziv="DomainObject.Predmet.ProtuStrankaListFormatedOIB_1">
      <item>FASADA STIPE jednostavno društvo s ograničenom odgovornošću za građenje i usluge, OIB 40682618290</item>
    </derivirana_varijabla>
  </DomainObject.Predmet.ProtuStrankaListFormatedOIB>
  <DomainObject.Predmet.ProtuStrankaListFormatedWithAdress>
    <izvorni_sadrzaj>
      <item>FASADA STIPE jednostavno društvo s ograničenom odgovornošću za građenje i usluge, Runović 207, 21260 Runović</item>
    </izvorni_sadrzaj>
    <derivirana_varijabla naziv="DomainObject.Predmet.ProtuStrankaListFormatedWithAdress_1">
      <item>FASADA STIPE jednostavno društvo s ograničenom odgovornošću za građenje i usluge, Runović 207, 21260 Runović</item>
    </derivirana_varijabla>
  </DomainObject.Predmet.ProtuStrankaListFormatedWithAdress>
  <DomainObject.Predmet.ProtuStrankaListFormatedWithAdressOIB>
    <izvorni_sadrzaj>
      <item>FASADA STIPE jednostavno društvo s ograničenom odgovornošću za građenje i usluge, OIB 40682618290, Runović 207, 21260 Runović</item>
    </izvorni_sadrzaj>
    <derivirana_varijabla naziv="DomainObject.Predmet.ProtuStrankaListFormatedWithAdressOIB_1">
      <item>FASADA STIPE jednostavno društvo s ograničenom odgovornošću za građenje i usluge, OIB 40682618290, Runović 207, 21260 Runović</item>
    </derivirana_varijabla>
  </DomainObject.Predmet.ProtuStrankaListFormatedWithAdressOIB>
  <DomainObject.Predmet.ProtuStrankaListNazivFormated>
    <izvorni_sadrzaj>
      <item>FASADA STIPE jednostavno društvo s ograničenom odgovornošću za građenje i usluge</item>
    </izvorni_sadrzaj>
    <derivirana_varijabla naziv="DomainObject.Predmet.ProtuStrankaListNazivFormated_1">
      <item>FASADA STIPE jednostavno društvo s ograničenom odgovornošću za građenje i usluge</item>
    </derivirana_varijabla>
  </DomainObject.Predmet.ProtuStrankaListNazivFormated>
  <DomainObject.Predmet.ProtuStrankaListNazivFormatedOIB>
    <izvorni_sadrzaj>
      <item>FASADA STIPE jednostavno društvo s ograničenom odgovornošću za građenje i usluge, OIB 40682618290</item>
    </izvorni_sadrzaj>
    <derivirana_varijabla naziv="DomainObject.Predmet.ProtuStrankaListNazivFormatedOIB_1">
      <item>FASADA STIPE jednostavno društvo s ograničenom odgovornošću za građenje i usluge, OIB 40682618290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FASADA STIPE jednostavno društvo s ograničenom odgovornošću za građenje i usluge</izvorni_sadrzaj>
    <derivirana_varijabla naziv="DomainObject.Predmet.ProtustrankaIDrugi_1">FASADA STIPE jednostavno društvo s ograničenom odgovornošću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FASADA STIPE jednostavno društvo s ograničenom odgovornošću za građenje i usluge, OIB 40682618290, Runović 207, 21260 Runović</izvorni_sadrzaj>
    <derivirana_varijabla naziv="DomainObject.Predmet.ProtustrankaIDrugiAdressOIB_1">FASADA STIPE jednostavno društvo s ograničenom odgovornošću za građenje i usluge, OIB 40682618290, Runović 207, 21260 Runović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FASADA STIPE jednostavno društvo s ograničenom odgovornošću za građenje i usluge</item>
      <item>FINANCIJSKA AGENCIJA, RC SPLIT</item>
    </izvorni_sadrzaj>
    <derivirana_varijabla naziv="DomainObject.Predmet.SudioniciListNaziv_1">
      <item>FASADA STIPE jednostavno društvo s ograničenom odgovornošću za građenje i usluge</item>
      <item>FINANCIJSKA AGENCIJA, RC SPLIT</item>
    </derivirana_varijabla>
  </DomainObject.Predmet.SudioniciListNaziv>
  <DomainObject.Predmet.SudioniciListAdressOIB>
    <izvorni_sadrzaj>
      <item>FASADA STIPE jednostavno društvo s ograničenom odgovornošću za građenje i usluge, OIB 40682618290, Runović 207,21260 Runović</item>
      <item>FINANCIJSKA AGENCIJA, RC SPLIT, OIB 85821130368, Mažuranićevo šetalište 24 b,21000 Split</item>
    </izvorni_sadrzaj>
    <derivirana_varijabla naziv="DomainObject.Predmet.SudioniciListAdressOIB_1">
      <item>FASADA STIPE jednostavno društvo s ograničenom odgovornošću za građenje i usluge, OIB 40682618290, Runović 207,21260 Runović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40682618290</item>
      <item>, OIB 85821130368</item>
    </izvorni_sadrzaj>
    <derivirana_varijabla naziv="DomainObject.Predmet.SudioniciListNazivOIB_1">
      <item>, OIB 40682618290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2694D3-A10C-416F-866D-4FF2B1026A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821</properties:Words>
  <properties:Characters>4428</properties:Characters>
  <properties:Lines>89</properties:Lines>
  <properties:Paragraphs>37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2017-01-16T11:47:00Z</cp:lastPrinted>
  <dcterms:modified xmlns:xsi="http://www.w3.org/2001/XMLSchema-instance" xsi:type="dcterms:W3CDTF">2017-01-16T12:51:00Z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