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e614" w14:paraId="dace614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18123A">
        <w:t>2488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18123A">
        <w:t>2488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3E5C26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18123A">
        <w:t xml:space="preserve">FRANJIĆ PROMET d.o.o. Sesvete, Zagrebačka 78, OIB </w:t>
      </w:r>
      <w:r w:rsidR="0018123A" w:rsidRPr="00CD463C">
        <w:t>47876915592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18123A">
        <w:t>7.375.062,98</w:t>
      </w:r>
      <w:r w:rsidR="00605B51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3E5C26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0F5473"/>
    <w:rsid w:val="0018123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E5C26"/>
    <w:rsid w:val="003F3D73"/>
    <w:rsid w:val="00416614"/>
    <w:rsid w:val="004B4514"/>
    <w:rsid w:val="004D27C4"/>
    <w:rsid w:val="0053264E"/>
    <w:rsid w:val="00582442"/>
    <w:rsid w:val="005B101E"/>
    <w:rsid w:val="00605B51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St-2488/2015</izvorni_sadrzaj>
    <derivirana_varijabla naziv="DomainObject.Predmet.OznakaBroj_1">St-2488/2015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 PROMET d.o.o.</izvorni_sadrzaj>
    <derivirana_varijabla naziv="DomainObject.Predmet.ProtustrankaFormated_1">  FRANJIĆ PROMET d.o.o.</derivirana_varijabla>
  </DomainObject.Predmet.ProtustrankaFormated>
  <DomainObject.Predmet.ProtustrankaFormatedOIB>
    <izvorni_sadrzaj>  FRANJIĆ PROMET d.o.o., OIB 47876915592</izvorni_sadrzaj>
    <derivirana_varijabla naziv="DomainObject.Predmet.ProtustrankaFormatedOIB_1">  FRANJIĆ PROMET d.o.o., OIB 47876915592</derivirana_varijabla>
  </DomainObject.Predmet.ProtustrankaFormatedOIB>
  <DomainObject.Predmet.ProtustrankaFormatedWithAdress>
    <izvorni_sadrzaj> FRANJIĆ PROMET d.o.o., Zagrebačka 78, 10360 Sesvete</izvorni_sadrzaj>
    <derivirana_varijabla naziv="DomainObject.Predmet.ProtustrankaFormatedWithAdress_1"> FRANJIĆ PROMET d.o.o., Zagrebačka 78, 10360 Sesvete</derivirana_varijabla>
  </DomainObject.Predmet.ProtustrankaFormatedWithAdress>
  <DomainObject.Predmet.ProtustrankaFormatedWithAdressOIB>
    <izvorni_sadrzaj> FRANJIĆ PROMET d.o.o., OIB 47876915592, Zagrebačka 78, 10360 Sesvete</izvorni_sadrzaj>
    <derivirana_varijabla naziv="DomainObject.Predmet.ProtustrankaFormatedWithAdressOIB_1"> FRANJIĆ PROMET d.o.o., OIB 47876915592, Zagrebačka 78, 10360 Sesvete</derivirana_varijabla>
  </DomainObject.Predmet.ProtustrankaFormatedWithAdressOIB>
  <DomainObject.Predmet.ProtustrankaWithAdress>
    <izvorni_sadrzaj>FRANJIĆ PROMET d.o.o. Zagrebačka 78, 10360 Sesvete</izvorni_sadrzaj>
    <derivirana_varijabla naziv="DomainObject.Predmet.ProtustrankaWithAdress_1">FRANJIĆ PROMET d.o.o. Zagrebačka 78, 10360 Sesvete</derivirana_varijabla>
  </DomainObject.Predmet.ProtustrankaWithAdress>
  <DomainObject.Predmet.ProtustrankaWithAdressOIB>
    <izvorni_sadrzaj>FRANJIĆ PROMET d.o.o., OIB 47876915592, Zagrebačka 78, 10360 Sesvete</izvorni_sadrzaj>
    <derivirana_varijabla naziv="DomainObject.Predmet.ProtustrankaWithAdressOIB_1">FRANJIĆ PROMET d.o.o., OIB 47876915592, Zagrebačka 78, 10360 Sesvete</derivirana_varijabla>
  </DomainObject.Predmet.ProtustrankaWithAdressOIB>
  <DomainObject.Predmet.ProtustrankaNazivFormated>
    <izvorni_sadrzaj>FRANJIĆ PROMET d.o.o.</izvorni_sadrzaj>
    <derivirana_varijabla naziv="DomainObject.Predmet.ProtustrankaNazivFormated_1">FRANJIĆ PROMET d.o.o.</derivirana_varijabla>
  </DomainObject.Predmet.ProtustrankaNazivFormated>
  <DomainObject.Predmet.ProtustrankaNazivFormatedOIB>
    <izvorni_sadrzaj>FRANJIĆ PROMET d.o.o., OIB 47876915592</izvorni_sadrzaj>
    <derivirana_varijabla naziv="DomainObject.Predmet.ProtustrankaNazivFormatedOIB_1">FRANJIĆ PROMET d.o.o.,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PROMET d.o.o.</item>
    </izvorni_sadrzaj>
    <derivirana_varijabla naziv="DomainObject.Predmet.ProtuStrankaListFormated_1">
      <item>FRANJIĆ PROMET d.o.o.</item>
    </derivirana_varijabla>
  </DomainObject.Predmet.ProtuStrankaListFormated>
  <DomainObject.Predmet.ProtuStrankaListFormatedOIB>
    <izvorni_sadrzaj>
      <item>FRANJIĆ PROMET d.o.o., OIB 47876915592</item>
    </izvorni_sadrzaj>
    <derivirana_varijabla naziv="DomainObject.Predmet.ProtuStrankaListFormatedOIB_1">
      <item>FRANJIĆ PROMET d.o.o., OIB 47876915592</item>
    </derivirana_varijabla>
  </DomainObject.Predmet.ProtuStrankaListFormatedOIB>
  <DomainObject.Predmet.ProtuStrankaListFormatedWithAdress>
    <izvorni_sadrzaj>
      <item>FRANJIĆ PROMET d.o.o., Zagrebačka 78, 10360 Sesvete</item>
    </izvorni_sadrzaj>
    <derivirana_varijabla naziv="DomainObject.Predmet.ProtuStrankaListFormatedWithAdress_1">
      <item>FRANJIĆ PROMET d.o.o., Zagrebačka 78, 10360 Sesvete</item>
    </derivirana_varijabla>
  </DomainObject.Predmet.ProtuStrankaListFormatedWithAdress>
  <DomainObject.Predmet.ProtuStrankaListFormatedWithAdressOIB>
    <izvorni_sadrzaj>
      <item>FRANJIĆ PROMET d.o.o., OIB 47876915592, Zagrebačka 78, 10360 Sesvete</item>
    </izvorni_sadrzaj>
    <derivirana_varijabla naziv="DomainObject.Predmet.ProtuStrankaListFormatedWithAdressOIB_1">
      <item>FRANJIĆ PROMET d.o.o., OIB 47876915592, Zagrebačka 78, 10360 Sesvete</item>
    </derivirana_varijabla>
  </DomainObject.Predmet.ProtuStrankaListFormatedWithAdressOIB>
  <DomainObject.Predmet.ProtuStrankaListNazivFormated>
    <izvorni_sadrzaj>
      <item>FRANJIĆ PROMET d.o.o.</item>
    </izvorni_sadrzaj>
    <derivirana_varijabla naziv="DomainObject.Predmet.ProtuStrankaListNazivFormated_1">
      <item>FRANJIĆ PROMET d.o.o.</item>
    </derivirana_varijabla>
  </DomainObject.Predmet.ProtuStrankaListNazivFormated>
  <DomainObject.Predmet.ProtuStrankaListNazivFormatedOIB>
    <izvorni_sadrzaj>
      <item>FRANJIĆ PROMET d.o.o., OIB 47876915592</item>
    </izvorni_sadrzaj>
    <derivirana_varijabla naziv="DomainObject.Predmet.ProtuStrankaListNazivFormatedOIB_1">
      <item>FRANJIĆ PROMET d.o.o., OIB 47876915592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PROMET d.o.o.</izvorni_sadrzaj>
    <derivirana_varijabla naziv="DomainObject.Predmet.ProtustrankaIDrugi_1">FRANJIĆ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FRANJIĆ PROMET d.o.o., OIB 47876915592, Zagrebačka 78, 10360 Sesvete</izvorni_sadrzaj>
    <derivirana_varijabla naziv="DomainObject.Predmet.ProtustrankaIDrugiAdressOIB_1">FRANJIĆ PROMET d.o.o.,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PROMET d.o.o.</item>
    </izvorni_sadrzaj>
    <derivirana_varijabla naziv="DomainObject.Predmet.SudioniciListNaziv_1">
      <item>FINA Regionalni centar Zagreb</item>
      <item>FRANJIĆ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FRANJIĆ PROMET d.o.o., OIB 47876915592, Zagrebačka 78,10360 Sesvete</item>
    </izvorni_sadrzaj>
    <derivirana_varijabla naziv="DomainObject.Predmet.SudioniciListAdressOIB_1">
      <item>FINA Regionalni centar Zagreb, OIB 85821130368, Trg svibanjskih žrtava 1995. 1,10000 Zagreb</item>
      <item>FRANJIĆ PROMET d.o.o., OIB 47876915592, Zagrebačka 78,10360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47876915592</item>
    </izvorni_sadrzaj>
    <derivirana_varijabla naziv="DomainObject.Predmet.SudioniciListNazivOIB_1">
      <item>, OIB 85821130368</item>
      <item>, OIB 47876915592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2016-02-03T13:16:00Z</dcterms:created>
  <dc:creator>gboljkovac</dc:creator>
  <cp:lastModifiedBy>Goranka Boljkovac</cp:lastModifiedBy>
  <cp:lastPrinted>2016-02-03T13:18:00Z</cp:lastPrinted>
  <dcterms:modified xmlns:xsi="http://www.w3.org/2001/XMLSchema-instance" xsi:type="dcterms:W3CDTF">2016-02-03T13:18:00Z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