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9e44" w14:paraId="a209e44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70D8D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677E07" w:rsidRPr="00677E07">
        <w:rPr>
          <w:lang w:val="hr-HR"/>
        </w:rPr>
        <w:t>IMPRESS KLUB d.o.o., OIB: 06748910435, Komiža, Potok 21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B25EAD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677E07" w:rsidRPr="00677E07">
        <w:rPr>
          <w:lang w:val="hr-HR"/>
        </w:rPr>
        <w:t>IMPRESS KLUB d.o.o., OIB: 06748910435, Komiža, Potok 21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 2017</w:t>
      </w:r>
      <w:r w:rsidR="002D3D3D" w:rsidRPr="009E0E12">
        <w:rPr>
          <w:lang w:val="hr-HR"/>
        </w:rPr>
        <w:t xml:space="preserve">. godine u </w:t>
      </w:r>
      <w:r w:rsidR="001F2900">
        <w:rPr>
          <w:lang w:val="hr-HR"/>
        </w:rPr>
        <w:t>1</w:t>
      </w:r>
      <w:r w:rsidR="00394BA6">
        <w:rPr>
          <w:lang w:val="hr-HR"/>
        </w:rPr>
        <w:t>0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EA2D13" w:rsidRPr="00EA2D13">
        <w:rPr>
          <w:lang w:val="hr-HR"/>
        </w:rPr>
        <w:t>Domagoj Repač iz Zagreba, Đorđićeva 24, OIB: 24977406612</w:t>
      </w:r>
      <w:r w:rsidR="00EA2D13">
        <w:rPr>
          <w:lang w:val="hr-HR"/>
        </w:rPr>
        <w:t>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677E07" w:rsidRPr="00677E07">
        <w:rPr>
          <w:lang w:val="hr-HR"/>
        </w:rPr>
        <w:t>IMPRESS KLUB d.o.o., OIB: 06748910435, Komiža, Potok 21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394BA6">
        <w:rPr>
          <w:lang w:val="hr-HR"/>
        </w:rPr>
        <w:t>5. studenog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677E07" w:rsidRPr="00677E07">
        <w:rPr>
          <w:lang w:val="hr-HR"/>
        </w:rPr>
        <w:t>IMPRESS KLUB d.o.o., OIB: 06748910435, Komiža, Potok 21</w:t>
      </w:r>
      <w:r w:rsidR="00394BA6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677E07">
        <w:rPr>
          <w:lang w:val="hr-HR"/>
        </w:rPr>
        <w:t>561</w:t>
      </w:r>
      <w:r w:rsidR="008569C3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677E07">
        <w:rPr>
          <w:lang w:val="hr-HR"/>
        </w:rPr>
        <w:t>24.836,88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394BA6">
        <w:rPr>
          <w:lang w:val="hr-HR"/>
        </w:rPr>
        <w:t>9. ožujka</w:t>
      </w:r>
      <w:r w:rsidR="00D830C1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Odredbom čl. 431. st. 2. SZ-a propisano je da će u slučaju iz </w:t>
      </w:r>
      <w:r w:rsidR="00321202">
        <w:rPr>
          <w:lang w:val="hr-HR"/>
        </w:rPr>
        <w:t>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</w:t>
      </w:r>
      <w:r w:rsidR="00394BA6">
        <w:rPr>
          <w:lang w:val="hr-HR"/>
        </w:rPr>
        <w:t>7</w:t>
      </w:r>
      <w:r w:rsidR="002C3EEF" w:rsidRPr="009E0E12">
        <w:rPr>
          <w:lang w:val="hr-HR"/>
        </w:rPr>
        <w:t>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70D8D" w:rsidP="00870D8D" w:rsidR="00870D8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394BA6">
      <w:t>187</w:t>
    </w:r>
    <w:r w:rsidR="00677E07">
      <w:t>5</w:t>
    </w:r>
    <w:r w:rsidR="001F2900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321202">
      <w:t xml:space="preserve"> </w:t>
    </w:r>
    <w:r w:rsidR="00B25EAD">
      <w:t>St-</w:t>
    </w:r>
    <w:r w:rsidR="00394BA6">
      <w:t>187</w:t>
    </w:r>
    <w:r w:rsidR="00677E07">
      <w:t>5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2900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1202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94BA6"/>
    <w:rsid w:val="003A5950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77E07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569C3"/>
    <w:rsid w:val="008654E4"/>
    <w:rsid w:val="00870D8D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A2D13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1875</izvorni_sadrzaj>
    <derivirana_varijabla naziv="DomainObject.Predmet.Broj_1">1875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St-1875/2015</izvorni_sadrzaj>
    <derivirana_varijabla naziv="DomainObject.Predmet.OznakaBroj_1">St-1875/2015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IMPRESS KLUB d.o.o. za turizam i rekreaciju, turistička agencija</izvorni_sadrzaj>
    <derivirana_varijabla naziv="DomainObject.Predmet.ProtustrankaFormated_1">  IMPRESS KLUB d.o.o. za turizam i rekreaciju, turistička agencija</derivirana_varijabla>
  </DomainObject.Predmet.ProtustrankaFormated>
  <DomainObject.Predmet.ProtustrankaFormatedOIB>
    <izvorni_sadrzaj>  IMPRESS KLUB d.o.o. za turizam i rekreaciju, turistička agencija, OIB 06748910435</izvorni_sadrzaj>
    <derivirana_varijabla naziv="DomainObject.Predmet.ProtustrankaFormatedOIB_1">  IMPRESS KLUB d.o.o. za turizam i rekreaciju, turistička agencija, OIB 06748910435</derivirana_varijabla>
  </DomainObject.Predmet.ProtustrankaFormatedOIB>
  <DomainObject.Predmet.ProtustrankaFormatedWithAdress>
    <izvorni_sadrzaj> IMPRESS KLUB d.o.o. za turizam i rekreaciju, turistička agencija, Potok 21, 21485 Komiža</izvorni_sadrzaj>
    <derivirana_varijabla naziv="DomainObject.Predmet.ProtustrankaFormatedWithAdress_1"> IMPRESS KLUB d.o.o. za turizam i rekreaciju, turistička agencija, Potok 21, 21485 Komiža</derivirana_varijabla>
  </DomainObject.Predmet.ProtustrankaFormatedWithAdress>
  <DomainObject.Predmet.ProtustrankaFormatedWithAdressOIB>
    <izvorni_sadrzaj> IMPRESS KLUB d.o.o. za turizam i rekreaciju, turistička agencija, OIB 06748910435, Potok 21, 21485 Komiža</izvorni_sadrzaj>
    <derivirana_varijabla naziv="DomainObject.Predmet.ProtustrankaFormatedWithAdressOIB_1"> IMPRESS KLUB d.o.o. za turizam i rekreaciju, turistička agencija, OIB 06748910435, Potok 21, 21485 Komiža</derivirana_varijabla>
  </DomainObject.Predmet.ProtustrankaFormatedWithAdressOIB>
  <DomainObject.Predmet.ProtustrankaWithAdress>
    <izvorni_sadrzaj>IMPRESS KLUB d.o.o. za turizam i rekreaciju, turistička agencija Potok 21, 21485 Komiža</izvorni_sadrzaj>
    <derivirana_varijabla naziv="DomainObject.Predmet.ProtustrankaWithAdress_1">IMPRESS KLUB d.o.o. za turizam i rekreaciju, turistička agencija Potok 21, 21485 Komiža</derivirana_varijabla>
  </DomainObject.Predmet.ProtustrankaWithAdress>
  <DomainObject.Predmet.ProtustrankaWithAdressOIB>
    <izvorni_sadrzaj>IMPRESS KLUB d.o.o. za turizam i rekreaciju, turistička agencija, OIB 06748910435, Potok 21, 21485 Komiža</izvorni_sadrzaj>
    <derivirana_varijabla naziv="DomainObject.Predmet.ProtustrankaWithAdressOIB_1">IMPRESS KLUB d.o.o. za turizam i rekreaciju, turistička agencija, OIB 06748910435, Potok 21, 21485 Komiža</derivirana_varijabla>
  </DomainObject.Predmet.ProtustrankaWithAdressOIB>
  <DomainObject.Predmet.ProtustrankaNazivFormated>
    <izvorni_sadrzaj>IMPRESS KLUB d.o.o. za turizam i rekreaciju, turistička agencija</izvorni_sadrzaj>
    <derivirana_varijabla naziv="DomainObject.Predmet.ProtustrankaNazivFormated_1">IMPRESS KLUB d.o.o. za turizam i rekreaciju, turistička agencija</derivirana_varijabla>
  </DomainObject.Predmet.ProtustrankaNazivFormated>
  <DomainObject.Predmet.ProtustrankaNazivFormatedOIB>
    <izvorni_sadrzaj>IMPRESS KLUB d.o.o. za turizam i rekreaciju, turistička agencija, OIB 06748910435</izvorni_sadrzaj>
    <derivirana_varijabla naziv="DomainObject.Predmet.ProtustrankaNazivFormatedOIB_1">IMPRESS KLUB d.o.o. za turizam i rekreaciju, turistička agencija, OIB 06748910435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24836.88</izvorni_sadrzaj>
    <derivirana_varijabla naziv="DomainObject.Predmet.TrenutnaVrijednost_1">24836.88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IMPRESS KLUB d.o.o. za turizam i rekreaciju, turistička agencija</item>
    </izvorni_sadrzaj>
    <derivirana_varijabla naziv="DomainObject.Predmet.ProtuStrankaListFormated_1">
      <item>IMPRESS KLUB d.o.o. za turizam i rekreaciju, turistička agencija</item>
    </derivirana_varijabla>
  </DomainObject.Predmet.ProtuStrankaListFormated>
  <DomainObject.Predmet.ProtuStrankaListFormatedOIB>
    <izvorni_sadrzaj>
      <item>IMPRESS KLUB d.o.o. za turizam i rekreaciju, turistička agencija, OIB 06748910435</item>
    </izvorni_sadrzaj>
    <derivirana_varijabla naziv="DomainObject.Predmet.ProtuStrankaListFormatedOIB_1">
      <item>IMPRESS KLUB d.o.o. za turizam i rekreaciju, turistička agencija, OIB 06748910435</item>
    </derivirana_varijabla>
  </DomainObject.Predmet.ProtuStrankaListFormatedOIB>
  <DomainObject.Predmet.ProtuStrankaListFormatedWithAdress>
    <izvorni_sadrzaj>
      <item>IMPRESS KLUB d.o.o. za turizam i rekreaciju, turistička agencija, Potok 21, 21485 Komiža</item>
    </izvorni_sadrzaj>
    <derivirana_varijabla naziv="DomainObject.Predmet.ProtuStrankaListFormatedWithAdress_1">
      <item>IMPRESS KLUB d.o.o. za turizam i rekreaciju, turistička agencija, Potok 21, 21485 Komiža</item>
    </derivirana_varijabla>
  </DomainObject.Predmet.ProtuStrankaListFormatedWithAdress>
  <DomainObject.Predmet.ProtuStrankaListFormatedWithAdressOIB>
    <izvorni_sadrzaj>
      <item>IMPRESS KLUB d.o.o. za turizam i rekreaciju, turistička agencija, OIB 06748910435, Potok 21, 21485 Komiža</item>
    </izvorni_sadrzaj>
    <derivirana_varijabla naziv="DomainObject.Predmet.ProtuStrankaListFormatedWithAdressOIB_1">
      <item>IMPRESS KLUB d.o.o. za turizam i rekreaciju, turistička agencija, OIB 06748910435, Potok 21, 21485 Komiža</item>
    </derivirana_varijabla>
  </DomainObject.Predmet.ProtuStrankaListFormatedWithAdressOIB>
  <DomainObject.Predmet.ProtuStrankaListNazivFormated>
    <izvorni_sadrzaj>
      <item>IMPRESS KLUB d.o.o. za turizam i rekreaciju, turistička agencija</item>
    </izvorni_sadrzaj>
    <derivirana_varijabla naziv="DomainObject.Predmet.ProtuStrankaListNazivFormated_1">
      <item>IMPRESS KLUB d.o.o. za turizam i rekreaciju, turistička agencija</item>
    </derivirana_varijabla>
  </DomainObject.Predmet.ProtuStrankaListNazivFormated>
  <DomainObject.Predmet.ProtuStrankaListNazivFormatedOIB>
    <izvorni_sadrzaj>
      <item>IMPRESS KLUB d.o.o. za turizam i rekreaciju, turistička agencija, OIB 06748910435</item>
    </izvorni_sadrzaj>
    <derivirana_varijabla naziv="DomainObject.Predmet.ProtuStrankaListNazivFormatedOIB_1">
      <item>IMPRESS KLUB d.o.o. za turizam i rekreaciju, turistička agencija, OIB 06748910435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IMPRESS KLUB d.o.o. za turizam i rekreaciju, turistička agencija</izvorni_sadrzaj>
    <derivirana_varijabla naziv="DomainObject.Predmet.ProtustrankaIDrugi_1">IMPRESS KLUB d.o.o. za turizam i rekreaciju, turistička agencija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IMPRESS KLUB d.o.o. za turizam i rekreaciju, turistička agencija, OIB 06748910435, Potok 21, 21485 Komiža</izvorni_sadrzaj>
    <derivirana_varijabla naziv="DomainObject.Predmet.ProtustrankaIDrugiAdressOIB_1">IMPRESS KLUB d.o.o. za turizam i rekreaciju, turistička agencija, OIB 06748910435, Potok 21,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IMPRESS KLUB d.o.o. za turizam i rekreaciju, turistička agencija</item>
      <item>FINANCIJSKA AGENCIJA,RC SPLIT</item>
    </izvorni_sadrzaj>
    <derivirana_varijabla naziv="DomainObject.Predmet.SudioniciListNaziv_1">
      <item>IMPRESS KLUB d.o.o. za turizam i rekreaciju, turistička agencija</item>
      <item>FINANCIJSKA AGENCIJA,RC SPLIT</item>
    </derivirana_varijabla>
  </DomainObject.Predmet.SudioniciListNaziv>
  <DomainObject.Predmet.SudioniciListAdressOIB>
    <izvorni_sadrzaj>
      <item>IMPRESS KLUB d.o.o. za turizam i rekreaciju, turistička agencija, OIB 06748910435, Potok 21,21485 Komiža</item>
      <item>FINANCIJSKA AGENCIJA,RC SPLIT, OIB 85821130368, Mažuranićevo šetalište 24b,21000 Split</item>
    </izvorni_sadrzaj>
    <derivirana_varijabla naziv="DomainObject.Predmet.SudioniciListAdressOIB_1">
      <item>IMPRESS KLUB d.o.o. za turizam i rekreaciju, turistička agencija, OIB 06748910435, Potok 21,21485 Komiža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06748910435</item>
      <item>, OIB 85821130368</item>
    </izvorni_sadrzaj>
    <derivirana_varijabla naziv="DomainObject.Predmet.SudioniciListNazivOIB_1">
      <item>, OIB 06748910435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9A2B01-5CDD-4FF6-8A71-CF76A29C7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765</properties:Words>
  <properties:Characters>4085</properties:Characters>
  <properties:Lines>84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2017-05-30T06:06:00Z</cp:lastPrinted>
  <dcterms:modified xmlns:xsi="http://www.w3.org/2001/XMLSchema-instance" xsi:type="dcterms:W3CDTF">2017-05-30T08:42:00Z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