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e57d" w14:paraId="16be57d" w:rsidRDefault="00DD2365" w:rsidP="00A27295" w:rsidR="004B741D">
      <w:pPr>
        <w:jc w:val="right"/>
        <w15:collapsed w:val="false"/>
      </w:pPr>
      <w:r>
        <w:t xml:space="preserve">Broj: </w:t>
      </w:r>
      <w:r w:rsidR="00340E8E">
        <w:t xml:space="preserve">6 </w:t>
      </w:r>
      <w:r>
        <w:t>St-</w:t>
      </w:r>
      <w:r w:rsidR="00ED3F10">
        <w:t>223</w:t>
      </w:r>
      <w:r w:rsidR="00E15F48">
        <w:t>/18-</w:t>
      </w:r>
      <w:r w:rsidR="002F795A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6D606B" w:rsidR="006D606B">
      <w:pPr>
        <w:pStyle w:val="Tijeloteksta"/>
      </w:pPr>
      <w:r>
        <w:tab/>
      </w:r>
      <w:r w:rsidR="006D606B">
        <w:t xml:space="preserve">Trgovački sud u Osijeku, po stečajnoj sutkinji Nadi Roso, u stečajnom postupku predlagatelja </w:t>
      </w:r>
      <w:r w:rsidR="00340E8E">
        <w:t>FINA RC Osijek</w:t>
      </w:r>
      <w:r w:rsidR="006D606B">
        <w:t xml:space="preserve"> za otvaranje stečajnog postupka nad </w:t>
      </w:r>
      <w:r w:rsidR="00340E8E">
        <w:t>dužnikom</w:t>
      </w:r>
      <w:r w:rsidR="0037454A">
        <w:t>:</w:t>
      </w:r>
      <w:r w:rsidR="004971E9">
        <w:t xml:space="preserve"> </w:t>
      </w:r>
      <w:r w:rsidR="00ED3F10">
        <w:rPr>
          <w:b/>
        </w:rPr>
        <w:t>KOD KISE j.d.o.o. Vinkovci, Sv. A. Padovanskog 6</w:t>
      </w:r>
      <w:r w:rsidR="0042210A">
        <w:rPr>
          <w:b/>
        </w:rPr>
        <w:t>/</w:t>
      </w:r>
      <w:r w:rsidR="00ED3F10">
        <w:rPr>
          <w:b/>
        </w:rPr>
        <w:t>a, OIB:</w:t>
      </w:r>
      <w:r w:rsidR="0042210A">
        <w:rPr>
          <w:b/>
        </w:rPr>
        <w:t xml:space="preserve"> 53745405164, MBS: 030186355</w:t>
      </w:r>
      <w:r w:rsidR="00ED3F10">
        <w:rPr>
          <w:b/>
        </w:rPr>
        <w:t xml:space="preserve"> </w:t>
      </w:r>
      <w:r w:rsidR="006D606B">
        <w:t>, dana</w:t>
      </w:r>
      <w:r w:rsidR="004A6AAF">
        <w:t xml:space="preserve"> 11.</w:t>
      </w:r>
      <w:r w:rsidR="00340E8E">
        <w:t xml:space="preserve"> svibnja</w:t>
      </w:r>
      <w:r w:rsidR="006D606B">
        <w:t xml:space="preserve"> 2018. g.,  </w:t>
      </w:r>
    </w:p>
    <w:p w:rsidRDefault="00366021" w:rsidP="006D606B" w:rsidR="00366021">
      <w:pPr>
        <w:pStyle w:val="Tijeloteksta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42210A">
        <w:t>Ana Gavrić, Mirkovci, Diverzantskog odreda 5, OIB: 82545392267</w:t>
      </w:r>
      <w:r w:rsidR="00F92A0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833ACB">
        <w:rPr>
          <w:b/>
        </w:rPr>
        <w:t>8500</w:t>
      </w:r>
      <w:r w:rsidR="006E35F4" w:rsidRPr="00833ACB">
        <w:rPr>
          <w:b/>
        </w:rPr>
        <w:t>-</w:t>
      </w:r>
      <w:r w:rsidR="0042210A">
        <w:rPr>
          <w:b/>
        </w:rPr>
        <w:t>223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42210A">
        <w:rPr>
          <w:b/>
        </w:rPr>
        <w:t xml:space="preserve">KOD KISE j.d.o.o. Vinkovci, Sv. A. Padovanskog 6/a, OIB: 53745405164, MBS: 030186355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42210A">
        <w:t xml:space="preserve">Ana Gavrić, Mirkovci, Diverzantskog odreda 5, OIB: 82545392267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F92A02">
        <w:t xml:space="preserve"> dužnika</w:t>
      </w:r>
      <w:r w:rsidR="002A6867">
        <w:t xml:space="preserve"> </w:t>
      </w:r>
      <w:r w:rsidR="0042210A">
        <w:t>Ana Gavrić, Mirkovci, Diverzantskog odreda 5, OIB: 82545392267</w:t>
      </w:r>
      <w:r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 xml:space="preserve">zakonski </w:t>
      </w:r>
      <w:r w:rsidR="00F92A02">
        <w:t xml:space="preserve">zastupnik dužnika </w:t>
      </w:r>
      <w:r w:rsidR="0042210A">
        <w:t xml:space="preserve">Ana Gavrić, Mirkovci, Diverzantskog odreda 5, OIB: 82545392267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A55821" w:rsidP="00A55821" w:rsidR="00A55821">
      <w:pPr>
        <w:ind w:firstLine="720"/>
        <w:jc w:val="both"/>
      </w:pPr>
    </w:p>
    <w:p w:rsidRDefault="00F92A02" w:rsidP="00A55821" w:rsidR="00F92A02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F92A02" w:rsidP="00F92A02" w:rsidR="00F92A02">
      <w:pPr>
        <w:jc w:val="right"/>
      </w:pPr>
      <w:r>
        <w:t>Broj: 6 St-</w:t>
      </w:r>
      <w:r w:rsidR="0042210A">
        <w:t>223</w:t>
      </w:r>
      <w:r>
        <w:t>/18-3</w:t>
      </w: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(prokazni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z.z. dužnika </w:t>
      </w:r>
      <w:r w:rsidR="0042210A">
        <w:t>Ana Gavrić, Mirkovci, Diverzantskog odreda 5, OIB: 82545392267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A6AAF">
        <w:t>11</w:t>
      </w:r>
      <w:r w:rsidR="00340E8E">
        <w:t>. svibnja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42210A">
      <w:pPr>
        <w:numPr>
          <w:ilvl w:val="0"/>
          <w:numId w:val="6"/>
        </w:numPr>
        <w:jc w:val="both"/>
      </w:pPr>
      <w:r>
        <w:t xml:space="preserve">z.z. dužnika </w:t>
      </w:r>
      <w:r w:rsidR="0042210A">
        <w:t>Ana Gavrić, Mirkovci, Diverzantskog odreda 5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4A6AAF">
        <w:t>11.6.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5F58" w:rsidR="00D55F58">
      <w:r>
        <w:separator/>
      </w:r>
    </w:p>
  </w:endnote>
  <w:endnote w:id="0" w:type="continuationSeparator">
    <w:p w:rsidRDefault="00D55F58" w:rsidR="00D55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5F58" w:rsidR="00D55F58">
      <w:r>
        <w:separator/>
      </w:r>
    </w:p>
  </w:footnote>
  <w:footnote w:id="0" w:type="continuationSeparator">
    <w:p w:rsidRDefault="00D55F58" w:rsidR="00D55F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C5F2C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2F795A"/>
    <w:rsid w:val="00313F98"/>
    <w:rsid w:val="003258FC"/>
    <w:rsid w:val="00325955"/>
    <w:rsid w:val="00327B99"/>
    <w:rsid w:val="00340E8E"/>
    <w:rsid w:val="00341886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806AD"/>
    <w:rsid w:val="004971E9"/>
    <w:rsid w:val="00497410"/>
    <w:rsid w:val="004A6AAF"/>
    <w:rsid w:val="004B741D"/>
    <w:rsid w:val="004C5F2C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0995"/>
    <w:rsid w:val="00A45AC5"/>
    <w:rsid w:val="00A55821"/>
    <w:rsid w:val="00A91ED3"/>
    <w:rsid w:val="00A96A2B"/>
    <w:rsid w:val="00AB56F9"/>
    <w:rsid w:val="00AD24AA"/>
    <w:rsid w:val="00AD76C3"/>
    <w:rsid w:val="00B11D59"/>
    <w:rsid w:val="00B41F79"/>
    <w:rsid w:val="00B54B7E"/>
    <w:rsid w:val="00B84F0F"/>
    <w:rsid w:val="00B923EB"/>
    <w:rsid w:val="00BC33DE"/>
    <w:rsid w:val="00BF7940"/>
    <w:rsid w:val="00C15361"/>
    <w:rsid w:val="00C26291"/>
    <w:rsid w:val="00C3548B"/>
    <w:rsid w:val="00C4707F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43D85"/>
    <w:rsid w:val="00D55F5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92A02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5F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5F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F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F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F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5F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5F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F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F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F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St-223/2018</izvorni_sadrzaj>
    <derivirana_varijabla naziv="DomainObject.Predmet.OznakaBroj_1">St-223/2018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KOD KISE j.d.o.o. za ugostiteljske djelatnosti</izvorni_sadrzaj>
    <derivirana_varijabla naziv="DomainObject.Predmet.ProtustrankaFormated_1">  KOD KISE j.d.o.o. za ugostiteljske djelatnosti</derivirana_varijabla>
  </DomainObject.Predmet.ProtustrankaFormated>
  <DomainObject.Predmet.ProtustrankaFormatedOIB>
    <izvorni_sadrzaj>  KOD KISE j.d.o.o. za ugostiteljske djelatnosti, OIB 53745405164</izvorni_sadrzaj>
    <derivirana_varijabla naziv="DomainObject.Predmet.ProtustrankaFormatedOIB_1">  KOD KISE j.d.o.o. za ugostiteljske djelatnosti, OIB 53745405164</derivirana_varijabla>
  </DomainObject.Predmet.ProtustrankaFormatedOIB>
  <DomainObject.Predmet.ProtustrankaFormatedWithAdress>
    <izvorni_sadrzaj> KOD KISE j.d.o.o. za ugostiteljske djelatnosti, Sv. Antuna Padovanskog 6a, 32100 Vinkovci</izvorni_sadrzaj>
    <derivirana_varijabla naziv="DomainObject.Predmet.ProtustrankaFormatedWithAdress_1"> KOD KISE j.d.o.o. za ugostiteljske djelatnosti, Sv. Antuna Padovanskog 6a, 32100 Vinkovci</derivirana_varijabla>
  </DomainObject.Predmet.ProtustrankaFormatedWithAdress>
  <DomainObject.Predmet.ProtustrankaFormatedWithAdressOIB>
    <izvorni_sadrzaj> KOD KISE j.d.o.o. za ugostiteljske djelatnosti, OIB 53745405164, Sv. Antuna Padovanskog 6a, 32100 Vinkovci</izvorni_sadrzaj>
    <derivirana_varijabla naziv="DomainObject.Predmet.ProtustrankaFormatedWithAdressOIB_1"> KOD KISE j.d.o.o. za ugostiteljske djelatnosti, OIB 53745405164, Sv. Antuna Padovanskog 6a, 32100 Vinkovci</derivirana_varijabla>
  </DomainObject.Predmet.ProtustrankaFormatedWithAdressOIB>
  <DomainObject.Predmet.ProtustrankaWithAdress>
    <izvorni_sadrzaj>KOD KISE j.d.o.o. za ugostiteljske djelatnosti Sv. Antuna Padovanskog 6a, 32100 Vinkovci</izvorni_sadrzaj>
    <derivirana_varijabla naziv="DomainObject.Predmet.ProtustrankaWithAdress_1">KOD KISE j.d.o.o. za ugostiteljske djelatnosti Sv. Antuna Padovanskog 6a, 32100 Vinkovci</derivirana_varijabla>
  </DomainObject.Predmet.ProtustrankaWithAdress>
  <DomainObject.Predmet.ProtustrankaWithAdressOIB>
    <izvorni_sadrzaj>KOD KISE j.d.o.o. za ugostiteljske djelatnosti, OIB 53745405164, Sv. Antuna Padovanskog 6a, 32100 Vinkovci</izvorni_sadrzaj>
    <derivirana_varijabla naziv="DomainObject.Predmet.ProtustrankaWithAdressOIB_1">KOD KISE j.d.o.o. za ugostiteljske djelatnosti, OIB 53745405164, Sv. Antuna Padovanskog 6a, 32100 Vinkovci</derivirana_varijabla>
  </DomainObject.Predmet.ProtustrankaWithAdressOIB>
  <DomainObject.Predmet.ProtustrankaNazivFormated>
    <izvorni_sadrzaj>KOD KISE j.d.o.o. za ugostiteljske djelatnosti</izvorni_sadrzaj>
    <derivirana_varijabla naziv="DomainObject.Predmet.ProtustrankaNazivFormated_1">KOD KISE j.d.o.o. za ugostiteljske djelatnosti</derivirana_varijabla>
  </DomainObject.Predmet.ProtustrankaNazivFormated>
  <DomainObject.Predmet.ProtustrankaNazivFormatedOIB>
    <izvorni_sadrzaj>KOD KISE j.d.o.o. za ugostiteljske djelatnosti, OIB 53745405164</izvorni_sadrzaj>
    <derivirana_varijabla naziv="DomainObject.Predmet.ProtustrankaNazivFormatedOIB_1">KOD KISE j.d.o.o. za ugostiteljske djelatnosti, OIB 53745405164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KOD KISE j.d.o.o. za ugostiteljske djelatnosti</item>
    </izvorni_sadrzaj>
    <derivirana_varijabla naziv="DomainObject.Predmet.ProtuStrankaListFormated_1">
      <item>KOD KISE j.d.o.o. za ugostiteljske djelatnosti</item>
    </derivirana_varijabla>
  </DomainObject.Predmet.ProtuStrankaListFormated>
  <DomainObject.Predmet.ProtuStrankaListFormatedOIB>
    <izvorni_sadrzaj>
      <item>KOD KISE j.d.o.o. za ugostiteljske djelatnosti, OIB 53745405164</item>
    </izvorni_sadrzaj>
    <derivirana_varijabla naziv="DomainObject.Predmet.ProtuStrankaListFormatedOIB_1">
      <item>KOD KISE j.d.o.o. za ugostiteljske djelatnosti, OIB 53745405164</item>
    </derivirana_varijabla>
  </DomainObject.Predmet.ProtuStrankaListFormatedOIB>
  <DomainObject.Predmet.ProtuStrankaListFormatedWithAdress>
    <izvorni_sadrzaj>
      <item>KOD KISE j.d.o.o. za ugostiteljske djelatnosti, Sv. Antuna Padovanskog 6a, 32100 Vinkovci</item>
    </izvorni_sadrzaj>
    <derivirana_varijabla naziv="DomainObject.Predmet.ProtuStrankaListFormatedWithAdress_1">
      <item>KOD KISE j.d.o.o. za ugostiteljske djelatnosti, Sv. Antuna Padovanskog 6a, 32100 Vinkovci</item>
    </derivirana_varijabla>
  </DomainObject.Predmet.ProtuStrankaListFormatedWithAdress>
  <DomainObject.Predmet.ProtuStrankaListFormatedWithAdressOIB>
    <izvorni_sadrzaj>
      <item>KOD KISE j.d.o.o. za ugostiteljske djelatnosti, OIB 53745405164, Sv. Antuna Padovanskog 6a, 32100 Vinkovci</item>
    </izvorni_sadrzaj>
    <derivirana_varijabla naziv="DomainObject.Predmet.ProtuStrankaListFormatedWithAdressOIB_1">
      <item>KOD KISE j.d.o.o. za ugostiteljske djelatnosti, OIB 53745405164, Sv. Antuna Padovanskog 6a, 32100 Vinkovci</item>
    </derivirana_varijabla>
  </DomainObject.Predmet.ProtuStrankaListFormatedWithAdressOIB>
  <DomainObject.Predmet.ProtuStrankaListNazivFormated>
    <izvorni_sadrzaj>
      <item>KOD KISE j.d.o.o. za ugostiteljske djelatnosti</item>
    </izvorni_sadrzaj>
    <derivirana_varijabla naziv="DomainObject.Predmet.ProtuStrankaListNazivFormated_1">
      <item>KOD KISE j.d.o.o. za ugostiteljske djelatnosti</item>
    </derivirana_varijabla>
  </DomainObject.Predmet.ProtuStrankaListNazivFormated>
  <DomainObject.Predmet.ProtuStrankaListNazivFormatedOIB>
    <izvorni_sadrzaj>
      <item>KOD KISE j.d.o.o. za ugostiteljske djelatnosti, OIB 53745405164</item>
    </izvorni_sadrzaj>
    <derivirana_varijabla naziv="DomainObject.Predmet.ProtuStrankaListNazivFormatedOIB_1">
      <item>KOD KISE j.d.o.o. za ugostiteljske djelatnosti, OIB 53745405164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KOD KISE j.d.o.o. za ugostiteljske djelatnosti</izvorni_sadrzaj>
    <derivirana_varijabla naziv="DomainObject.Predmet.ProtustrankaIDrugi_1">KOD KISE j.d.o.o. za ugostiteljske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KOD KISE j.d.o.o. za ugostiteljske djelatnosti, OIB 53745405164, Sv. Antuna Padovanskog 6a, 32100 Vinkovci</izvorni_sadrzaj>
    <derivirana_varijabla naziv="DomainObject.Predmet.ProtustrankaIDrugiAdressOIB_1">KOD KISE j.d.o.o. za ugostiteljske djelatnosti, OIB 53745405164, Sv. Antuna Padovanskog 6a,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KOD KISE j.d.o.o. za ugostiteljske djelatnosti</item>
    </izvorni_sadrzaj>
    <derivirana_varijabla naziv="DomainObject.Predmet.SudioniciListNaziv_1">
      <item>FINA RC OSIJEK</item>
      <item>KOD KISE j.d.o.o. za ugostiteljske djelatnosti</item>
    </derivirana_varijabla>
  </DomainObject.Predmet.SudioniciListNaziv>
  <DomainObject.Predmet.SudioniciListAdressOIB>
    <izvorni_sadrzaj>
      <item>FINA RC OSIJEK, OIB 85821130368</item>
      <item>KOD KISE j.d.o.o. za ugostiteljske djelatnosti, OIB 53745405164, Sv. Antuna Padovanskog 6a,32100 Vinkovci</item>
    </izvorni_sadrzaj>
    <derivirana_varijabla naziv="DomainObject.Predmet.SudioniciListAdressOIB_1">
      <item>FINA RC OSIJEK, OIB 85821130368</item>
      <item>KOD KISE j.d.o.o. za ugostiteljske djelatnosti, OIB 53745405164, Sv. Antuna Padovanskog 6a,32100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53745405164</item>
    </izvorni_sadrzaj>
    <derivirana_varijabla naziv="DomainObject.Predmet.SudioniciListNazivOIB_1">
      <item>, OIB 85821130368</item>
      <item>, OIB 53745405164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CF2999-0C7B-4DAD-A452-BC4F24D094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488</properties:Words>
  <properties:Characters>2438</properties:Characters>
  <properties:Lines>124</properties:Lines>
  <properties:Paragraphs>25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2018-05-11T11:22:00Z</cp:lastPrinted>
  <dcterms:modified xmlns:xsi="http://www.w3.org/2001/XMLSchema-instance" xsi:type="dcterms:W3CDTF">2018-05-11T11:23:00Z</dcterms:modified>
  <cp:revision>17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