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2a9f2" w14:paraId="f42a9f2" w:rsidRDefault="00536C8A" w:rsidP="00910611" w:rsidR="00536C8A" w:rsidRPr="00536C8A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536C8A">
        <w:rPr>
          <w:rFonts w:hAnsi="Times New Roman" w:ascii="Times New Roman"/>
          <w:b w:val="false"/>
        </w:rPr>
        <w:t xml:space="preserve">  </w:t>
      </w:r>
      <w:r w:rsidRPr="00536C8A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6C8A" w:rsidP="00910611" w:rsidR="00536C8A" w:rsidRPr="00536C8A">
      <w:pPr>
        <w:rPr>
          <w:rFonts w:hAnsi="Times New Roman" w:ascii="Times New Roman"/>
          <w:b w:val="false"/>
        </w:rPr>
      </w:pPr>
      <w:r w:rsidRPr="00536C8A">
        <w:rPr>
          <w:rFonts w:eastAsia="MS Mincho" w:hAnsi="Times New Roman" w:ascii="Times New Roman"/>
          <w:b w:val="false"/>
        </w:rPr>
        <w:t xml:space="preserve">  REPUBLIKA HRVATSKA</w:t>
      </w:r>
    </w:p>
    <w:p w:rsidRDefault="00536C8A" w:rsidP="00910611" w:rsidR="00536C8A" w:rsidRPr="00536C8A">
      <w:pPr>
        <w:rPr>
          <w:rFonts w:hAnsi="Times New Roman" w:ascii="Times New Roman"/>
          <w:b w:val="false"/>
        </w:rPr>
      </w:pPr>
      <w:r w:rsidRPr="00536C8A">
        <w:rPr>
          <w:rFonts w:eastAsia="MS Mincho" w:hAnsi="Times New Roman" w:ascii="Times New Roman"/>
          <w:b w:val="false"/>
        </w:rPr>
        <w:t>TRGOVAČKI SUD U RIJECI</w:t>
      </w:r>
    </w:p>
    <w:p w:rsidRDefault="00536C8A" w:rsidR="00536C8A" w:rsidRPr="00536C8A">
      <w:pPr>
        <w:rPr>
          <w:rFonts w:eastAsia="MS Mincho" w:hAnsi="Times New Roman" w:ascii="Times New Roman"/>
          <w:b w:val="false"/>
        </w:rPr>
      </w:pPr>
      <w:r w:rsidRPr="00536C8A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536C8A" w:rsidP="00910611" w:rsidR="00536C8A" w:rsidRPr="00910611"/>
    <w:p w:rsidRDefault="00536C8A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 w:rsidR="005C61BD">
        <w:rPr>
          <w:rFonts w:hAnsi="Times New Roman" w:ascii="Times New Roman"/>
        </w:rPr>
        <w:t xml:space="preserve"> U   I M E    </w:t>
      </w:r>
      <w:r w:rsidR="00F8611B" w:rsidRPr="00F8611B">
        <w:rPr>
          <w:rFonts w:hAnsi="Times New Roman" w:ascii="Times New Roman"/>
        </w:rPr>
        <w:t xml:space="preserve">R E P U B L I K </w:t>
      </w:r>
      <w:r w:rsidR="005C61BD"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 w:rsidR="005C61BD"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F1071">
        <w:rPr>
          <w:rFonts w:hAnsi="Times New Roman" w:ascii="Times New Roman"/>
          <w:b w:val="false"/>
        </w:rPr>
        <w:t xml:space="preserve"> </w:t>
      </w:r>
      <w:r w:rsidR="00BF1071" w:rsidRPr="00BF1071">
        <w:rPr>
          <w:rFonts w:hAnsi="Times New Roman" w:ascii="Times New Roman"/>
          <w:b w:val="false"/>
        </w:rPr>
        <w:t>OIB 88785964957</w:t>
      </w:r>
      <w:r w:rsidR="00BF1071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FB5FE8" w:rsidRPr="00FB5FE8">
        <w:rPr>
          <w:rFonts w:hAnsi="Times New Roman" w:ascii="Times New Roman"/>
        </w:rPr>
        <w:t>POSLOVNI PROCESI društvo s ograničenom odgovornošću za trgovinu, Rijeka, Zdenka Petranovića 1, OIB 69263295827</w:t>
      </w:r>
      <w:r w:rsidR="001B59BB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A666AF">
        <w:rPr>
          <w:rFonts w:hAnsi="Times New Roman" w:ascii="Times New Roman"/>
          <w:b w:val="false"/>
        </w:rPr>
        <w:t>12</w:t>
      </w:r>
      <w:r w:rsidR="00CA17F9">
        <w:rPr>
          <w:rFonts w:hAnsi="Times New Roman" w:ascii="Times New Roman"/>
          <w:b w:val="false"/>
        </w:rPr>
        <w:t>. srpnja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FB5FE8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FB5FE8" w:rsidRPr="00FB5FE8">
        <w:rPr>
          <w:rFonts w:hAnsi="Times New Roman" w:ascii="Times New Roman"/>
        </w:rPr>
        <w:t>POSLOVNI PROCESI društvo s ograničenom odgovornošću za trgovinu, Rijeka, Zdenka Petranovića 1, OIB 69263295827</w:t>
      </w:r>
      <w:r w:rsidR="00933F60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A666AF">
        <w:rPr>
          <w:rFonts w:hAnsi="Times New Roman" w:ascii="Times New Roman"/>
          <w:b w:val="false"/>
        </w:rPr>
        <w:t>12</w:t>
      </w:r>
      <w:r w:rsidR="00CA17F9">
        <w:rPr>
          <w:rFonts w:hAnsi="Times New Roman" w:ascii="Times New Roman"/>
          <w:b w:val="false"/>
        </w:rPr>
        <w:t>. srpnja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A666AF">
        <w:rPr>
          <w:rFonts w:hAnsi="Times New Roman" w:ascii="Times New Roman"/>
          <w:b w:val="false"/>
        </w:rPr>
        <w:t>14</w:t>
      </w:r>
      <w:r w:rsidR="005C61BD" w:rsidRPr="00BC332C">
        <w:rPr>
          <w:rFonts w:hAnsi="Times New Roman" w:ascii="Times New Roman"/>
          <w:b w:val="false"/>
        </w:rPr>
        <w:t xml:space="preserve"> </w:t>
      </w:r>
      <w:r w:rsidRPr="00BC332C">
        <w:rPr>
          <w:rFonts w:hAnsi="Times New Roman" w:ascii="Times New Roman"/>
          <w:b w:val="false"/>
        </w:rPr>
        <w:t xml:space="preserve">sati i </w:t>
      </w:r>
      <w:r w:rsidR="004A1FAF" w:rsidRPr="00BC332C">
        <w:rPr>
          <w:rFonts w:hAnsi="Times New Roman" w:ascii="Times New Roman"/>
          <w:b w:val="false"/>
        </w:rPr>
        <w:t>35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182063" w:rsidR="00C206B8" w:rsidRPr="00182063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750208">
        <w:rPr>
          <w:rFonts w:hAnsi="Times New Roman" w:ascii="Times New Roman"/>
          <w:b w:val="false"/>
        </w:rPr>
        <w:t xml:space="preserve"> </w:t>
      </w:r>
      <w:r w:rsidR="00FB5FE8" w:rsidRPr="00FB5FE8">
        <w:rPr>
          <w:rFonts w:hAnsi="Times New Roman" w:ascii="Times New Roman"/>
          <w:b w:val="false"/>
        </w:rPr>
        <w:t>Ivan Gjurašić, Zagreb, Petrinjska 28, OIB 66025260916</w:t>
      </w:r>
      <w:r w:rsidR="00750208">
        <w:rPr>
          <w:rFonts w:hAnsi="Times New Roman" w:ascii="Times New Roman"/>
          <w:b w:val="false"/>
        </w:rPr>
        <w:t>.</w:t>
      </w:r>
      <w:r w:rsidR="00182063" w:rsidRPr="00182063">
        <w:rPr>
          <w:rFonts w:hAnsi="Times New Roman" w:ascii="Times New Roman"/>
          <w:b w:val="false"/>
        </w:rPr>
        <w:t xml:space="preserve"> </w:t>
      </w:r>
      <w:r w:rsidR="001A63C3" w:rsidRPr="00182063">
        <w:rPr>
          <w:rFonts w:hAnsi="Times New Roman" w:ascii="Times New Roman"/>
          <w:b w:val="false"/>
        </w:rPr>
        <w:t xml:space="preserve"> </w:t>
      </w:r>
      <w:r w:rsidR="00BC23E3" w:rsidRPr="00182063">
        <w:rPr>
          <w:rFonts w:hAnsi="Times New Roman" w:ascii="Times New Roman"/>
          <w:b w:val="false"/>
        </w:rPr>
        <w:t xml:space="preserve"> </w:t>
      </w:r>
      <w:r w:rsidR="00D14025" w:rsidRPr="00182063">
        <w:rPr>
          <w:rFonts w:hAnsi="Times New Roman" w:ascii="Times New Roman"/>
          <w:b w:val="false"/>
        </w:rPr>
        <w:t xml:space="preserve"> </w:t>
      </w:r>
      <w:r w:rsidR="00090785" w:rsidRPr="00182063">
        <w:rPr>
          <w:rFonts w:hAnsi="Times New Roman" w:ascii="Times New Roman"/>
          <w:b w:val="false"/>
        </w:rPr>
        <w:t xml:space="preserve"> </w:t>
      </w:r>
      <w:r w:rsidR="00D043BE" w:rsidRPr="00182063">
        <w:rPr>
          <w:rFonts w:hAnsi="Times New Roman" w:ascii="Times New Roman"/>
          <w:b w:val="false"/>
        </w:rPr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B5FE8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FB5FE8" w:rsidRPr="00FB5FE8">
        <w:rPr>
          <w:rFonts w:hAnsi="Times New Roman" w:ascii="Times New Roman"/>
        </w:rPr>
        <w:t>POSLOVNI PROCESI društvo s ograničenom odgovornošću za trgovinu, Rijeka, Zdenka Petranovića 1, OIB 69263295827</w:t>
      </w:r>
      <w:r w:rsidR="00911316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9703F1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165032">
        <w:rPr>
          <w:rFonts w:hAnsi="Times New Roman" w:ascii="Times New Roman"/>
          <w:b w:val="false"/>
        </w:rPr>
        <w:t>11</w:t>
      </w:r>
      <w:r w:rsidR="00FF36BD">
        <w:rPr>
          <w:rFonts w:hAnsi="Times New Roman" w:ascii="Times New Roman"/>
          <w:b w:val="false"/>
        </w:rPr>
        <w:t>. prosinca</w:t>
      </w:r>
      <w:r w:rsidR="00016929">
        <w:rPr>
          <w:rFonts w:hAnsi="Times New Roman" w:ascii="Times New Roman"/>
          <w:b w:val="false"/>
        </w:rPr>
        <w:t xml:space="preserve"> 2015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FB5FE8" w:rsidRPr="00FB5FE8">
        <w:rPr>
          <w:rFonts w:hAnsi="Times New Roman" w:ascii="Times New Roman"/>
          <w:b w:val="false"/>
        </w:rPr>
        <w:t xml:space="preserve">POSLOVNI PROCESI društvo s ograničenom odgovornošću za trgovinu, Rijeka, Zdenka Petranovića 1, OIB 69263295827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BF1071">
        <w:rPr>
          <w:rFonts w:hAnsi="Times New Roman" w:ascii="Times New Roman"/>
          <w:b w:val="false"/>
        </w:rPr>
        <w:t>Narodne novine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>, sud je na mrežnoj stranici e-Oglasn</w:t>
      </w:r>
      <w:r w:rsidR="00207ED3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ploč</w:t>
      </w:r>
      <w:r w:rsidR="00207ED3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suda dana </w:t>
      </w:r>
      <w:r w:rsidR="00A666AF">
        <w:rPr>
          <w:rFonts w:hAnsi="Times New Roman" w:ascii="Times New Roman"/>
          <w:b w:val="false"/>
        </w:rPr>
        <w:t>09</w:t>
      </w:r>
      <w:r w:rsidR="00165032">
        <w:rPr>
          <w:rFonts w:hAnsi="Times New Roman" w:ascii="Times New Roman"/>
          <w:b w:val="false"/>
        </w:rPr>
        <w:t>. ožujka</w:t>
      </w:r>
      <w:r w:rsidR="00632920">
        <w:rPr>
          <w:rFonts w:hAnsi="Times New Roman" w:ascii="Times New Roman"/>
          <w:b w:val="false"/>
        </w:rPr>
        <w:t xml:space="preserve"> 2016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 xml:space="preserve">ovlaštene za </w:t>
      </w:r>
      <w:r w:rsidR="00042D66">
        <w:rPr>
          <w:rFonts w:hAnsi="Times New Roman" w:ascii="Times New Roman"/>
          <w:b w:val="false"/>
        </w:rPr>
        <w:lastRenderedPageBreak/>
        <w:t>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</w:t>
      </w:r>
      <w:r w:rsidR="00FF36BD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A666AF">
        <w:rPr>
          <w:rFonts w:hAnsi="Times New Roman" w:ascii="Times New Roman"/>
          <w:b w:val="false"/>
        </w:rPr>
        <w:t>12</w:t>
      </w:r>
      <w:r w:rsidR="00CA17F9">
        <w:rPr>
          <w:rFonts w:hAnsi="Times New Roman" w:ascii="Times New Roman"/>
          <w:b w:val="false"/>
        </w:rPr>
        <w:t>. srpnja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536C8A" w:rsidR="00E205A6" w:rsidRPr="00E205A6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645A00">
        <w:rPr>
          <w:rFonts w:hAnsi="Times New Roman" w:ascii="Times New Roman"/>
          <w:b w:val="false"/>
        </w:rPr>
        <w:t xml:space="preserve"> </w:t>
      </w:r>
      <w:r w:rsidR="00B43909">
        <w:rPr>
          <w:rFonts w:hAnsi="Times New Roman" w:ascii="Times New Roman"/>
          <w:b w:val="false"/>
        </w:rPr>
        <w:t xml:space="preserve"> </w:t>
      </w:r>
      <w:r w:rsidR="00536C8A">
        <w:rPr>
          <w:rFonts w:hAnsi="Times New Roman" w:ascii="Times New Roman"/>
          <w:b w:val="false"/>
        </w:rPr>
        <w:t xml:space="preserve"> </w:t>
      </w:r>
    </w:p>
    <w:p w:rsidRDefault="00D5273F" w:rsidP="00D5273F" w:rsidR="00D5273F">
      <w:pPr>
        <w:jc w:val="both"/>
        <w:rPr>
          <w:rFonts w:hAnsi="Times New Roman" w:ascii="Times New Roman"/>
        </w:rPr>
      </w:pPr>
    </w:p>
    <w:p w:rsidRDefault="0018105F" w:rsidP="00D5273F" w:rsidR="0018105F" w:rsidRPr="00F8611B">
      <w:pPr>
        <w:jc w:val="both"/>
        <w:rPr>
          <w:rFonts w:hAnsi="Times New Roman" w:ascii="Times New Roman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</w:t>
      </w:r>
      <w:r w:rsidR="00FF36BD">
        <w:rPr>
          <w:rFonts w:hAnsi="Times New Roman" w:ascii="Times New Roman"/>
          <w:b w:val="false"/>
        </w:rPr>
        <w:t>a</w:t>
      </w:r>
      <w:r w:rsidRPr="00597DD8">
        <w:rPr>
          <w:rFonts w:hAnsi="Times New Roman" w:ascii="Times New Roman"/>
          <w:b w:val="false"/>
        </w:rPr>
        <w:t xml:space="preserve"> ploč</w:t>
      </w:r>
      <w:r w:rsidR="00FF36BD">
        <w:rPr>
          <w:rFonts w:hAnsi="Times New Roman" w:ascii="Times New Roman"/>
          <w:b w:val="false"/>
        </w:rPr>
        <w:t>a</w:t>
      </w:r>
      <w:r w:rsidRPr="00597DD8">
        <w:rPr>
          <w:rFonts w:hAnsi="Times New Roman" w:ascii="Times New Roman"/>
          <w:b w:val="false"/>
        </w:rPr>
        <w:t xml:space="preserve"> suda.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4A1FAF">
        <w:rPr>
          <w:rFonts w:hAnsi="Times New Roman" w:ascii="Times New Roman"/>
          <w:b w:val="false"/>
          <w:sz w:val="20"/>
          <w:szCs w:val="20"/>
        </w:rPr>
        <w:t>Rijeka</w:t>
      </w:r>
    </w:p>
    <w:p w:rsidRDefault="00206795" w:rsidP="00042D66" w:rsidR="00206795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FINA </w:t>
      </w:r>
      <w:r w:rsidR="004A1FAF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4B4494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  <w:r w:rsidR="00350DFB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</w:t>
      </w:r>
      <w:r w:rsidR="004A1FAF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736740" w:rsidP="00AD727D" w:rsidR="00AD727D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 w:rsidR="003E4E87">
        <w:rPr>
          <w:rFonts w:hAnsi="Times New Roman" w:ascii="Times New Roman"/>
          <w:b w:val="false"/>
          <w:sz w:val="20"/>
          <w:szCs w:val="20"/>
        </w:rPr>
        <w:t xml:space="preserve">  </w:t>
      </w:r>
      <w:r w:rsidR="007B5410">
        <w:rPr>
          <w:rFonts w:hAnsi="Times New Roman" w:ascii="Times New Roman"/>
          <w:b w:val="false"/>
          <w:sz w:val="20"/>
          <w:szCs w:val="20"/>
        </w:rPr>
        <w:t xml:space="preserve"> </w:t>
      </w:r>
      <w:r w:rsidR="00C75083">
        <w:rPr>
          <w:rFonts w:hAnsi="Times New Roman" w:ascii="Times New Roman"/>
          <w:b w:val="false"/>
          <w:sz w:val="20"/>
          <w:szCs w:val="20"/>
        </w:rPr>
        <w:t xml:space="preserve"> </w:t>
      </w:r>
      <w:r w:rsidR="000E163F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 </w:t>
      </w:r>
      <w:r w:rsidR="00B65D04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2D733B" w:rsidP="007B5410" w:rsidR="002D733B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CA17F9">
        <w:rPr>
          <w:rFonts w:hAnsi="Times New Roman" w:ascii="Times New Roman"/>
          <w:b w:val="false"/>
          <w:sz w:val="20"/>
          <w:szCs w:val="20"/>
        </w:rPr>
        <w:t>30.8.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  <w:r w:rsidR="00C6410C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A666AF">
        <w:rPr>
          <w:rFonts w:hAnsi="Times New Roman" w:ascii="Times New Roman"/>
          <w:b w:val="false"/>
          <w:sz w:val="20"/>
          <w:szCs w:val="20"/>
        </w:rPr>
        <w:t>12</w:t>
      </w:r>
      <w:r w:rsidR="00CA17F9">
        <w:rPr>
          <w:rFonts w:hAnsi="Times New Roman" w:ascii="Times New Roman"/>
          <w:b w:val="false"/>
          <w:sz w:val="20"/>
          <w:szCs w:val="20"/>
        </w:rPr>
        <w:t>.7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536C8A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FB5FE8">
      <w:rPr>
        <w:rFonts w:hAnsi="Times New Roman" w:ascii="Times New Roman"/>
      </w:rPr>
      <w:t>1218</w:t>
    </w:r>
    <w:r w:rsidR="00016929">
      <w:rPr>
        <w:rFonts w:hAnsi="Times New Roman" w:ascii="Times New Roman"/>
      </w:rPr>
      <w:t>/15-</w:t>
    </w:r>
    <w:r w:rsidR="00BB17A1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01C82"/>
    <w:rsid w:val="00016929"/>
    <w:rsid w:val="0002396D"/>
    <w:rsid w:val="00027744"/>
    <w:rsid w:val="0003216A"/>
    <w:rsid w:val="000422F3"/>
    <w:rsid w:val="00042D66"/>
    <w:rsid w:val="000737F1"/>
    <w:rsid w:val="00090785"/>
    <w:rsid w:val="00091476"/>
    <w:rsid w:val="000C044D"/>
    <w:rsid w:val="000C4C8C"/>
    <w:rsid w:val="000D2067"/>
    <w:rsid w:val="000D2A78"/>
    <w:rsid w:val="000E081A"/>
    <w:rsid w:val="000E163F"/>
    <w:rsid w:val="00105385"/>
    <w:rsid w:val="0011065F"/>
    <w:rsid w:val="00112565"/>
    <w:rsid w:val="001165C5"/>
    <w:rsid w:val="001212B4"/>
    <w:rsid w:val="001361A3"/>
    <w:rsid w:val="00136634"/>
    <w:rsid w:val="00152CFE"/>
    <w:rsid w:val="00154CF4"/>
    <w:rsid w:val="001632EE"/>
    <w:rsid w:val="00165032"/>
    <w:rsid w:val="00166F0E"/>
    <w:rsid w:val="00167A8A"/>
    <w:rsid w:val="0018105F"/>
    <w:rsid w:val="00182063"/>
    <w:rsid w:val="001A63C3"/>
    <w:rsid w:val="001B59BB"/>
    <w:rsid w:val="001C70F0"/>
    <w:rsid w:val="001E3AFA"/>
    <w:rsid w:val="001E7A70"/>
    <w:rsid w:val="001F4A69"/>
    <w:rsid w:val="00206795"/>
    <w:rsid w:val="00206B7C"/>
    <w:rsid w:val="00207ED3"/>
    <w:rsid w:val="00213D07"/>
    <w:rsid w:val="0021570C"/>
    <w:rsid w:val="00226D78"/>
    <w:rsid w:val="00230010"/>
    <w:rsid w:val="00261446"/>
    <w:rsid w:val="00263BAF"/>
    <w:rsid w:val="0027694E"/>
    <w:rsid w:val="00291F8A"/>
    <w:rsid w:val="002D5DEF"/>
    <w:rsid w:val="002D6B34"/>
    <w:rsid w:val="002D733B"/>
    <w:rsid w:val="002E103A"/>
    <w:rsid w:val="002F56B2"/>
    <w:rsid w:val="00307C82"/>
    <w:rsid w:val="003123C5"/>
    <w:rsid w:val="003320FF"/>
    <w:rsid w:val="00332760"/>
    <w:rsid w:val="00333469"/>
    <w:rsid w:val="00333F51"/>
    <w:rsid w:val="00347A43"/>
    <w:rsid w:val="003502CE"/>
    <w:rsid w:val="00350DFB"/>
    <w:rsid w:val="00357E32"/>
    <w:rsid w:val="003B32EC"/>
    <w:rsid w:val="003D0DDA"/>
    <w:rsid w:val="003E4E87"/>
    <w:rsid w:val="003F1529"/>
    <w:rsid w:val="003F3CB6"/>
    <w:rsid w:val="00497BFB"/>
    <w:rsid w:val="004A0035"/>
    <w:rsid w:val="004A1FAF"/>
    <w:rsid w:val="004B3D8D"/>
    <w:rsid w:val="004B4494"/>
    <w:rsid w:val="004D01BB"/>
    <w:rsid w:val="004E09A8"/>
    <w:rsid w:val="004E5F5A"/>
    <w:rsid w:val="004E6AD4"/>
    <w:rsid w:val="004E6E4A"/>
    <w:rsid w:val="005001B7"/>
    <w:rsid w:val="00514F48"/>
    <w:rsid w:val="00520B0A"/>
    <w:rsid w:val="00536C8A"/>
    <w:rsid w:val="00545C1C"/>
    <w:rsid w:val="005565AC"/>
    <w:rsid w:val="005574D9"/>
    <w:rsid w:val="00584B51"/>
    <w:rsid w:val="00597DD8"/>
    <w:rsid w:val="005B0204"/>
    <w:rsid w:val="005B787F"/>
    <w:rsid w:val="005C61BD"/>
    <w:rsid w:val="006006B2"/>
    <w:rsid w:val="00600871"/>
    <w:rsid w:val="0062497C"/>
    <w:rsid w:val="00627033"/>
    <w:rsid w:val="00632920"/>
    <w:rsid w:val="00635EE0"/>
    <w:rsid w:val="00645A00"/>
    <w:rsid w:val="00645F24"/>
    <w:rsid w:val="00650462"/>
    <w:rsid w:val="006529B7"/>
    <w:rsid w:val="00681DEF"/>
    <w:rsid w:val="006A6685"/>
    <w:rsid w:val="006D1F7E"/>
    <w:rsid w:val="00705834"/>
    <w:rsid w:val="00736740"/>
    <w:rsid w:val="00745685"/>
    <w:rsid w:val="00745BF5"/>
    <w:rsid w:val="00750208"/>
    <w:rsid w:val="0076240F"/>
    <w:rsid w:val="00764CB2"/>
    <w:rsid w:val="0078206E"/>
    <w:rsid w:val="007829B2"/>
    <w:rsid w:val="0078516E"/>
    <w:rsid w:val="00793484"/>
    <w:rsid w:val="007B46A8"/>
    <w:rsid w:val="007B5410"/>
    <w:rsid w:val="007C707A"/>
    <w:rsid w:val="007E0BC6"/>
    <w:rsid w:val="007E503F"/>
    <w:rsid w:val="007E6D72"/>
    <w:rsid w:val="007F2F32"/>
    <w:rsid w:val="007F625A"/>
    <w:rsid w:val="00843A4B"/>
    <w:rsid w:val="00845715"/>
    <w:rsid w:val="008477D7"/>
    <w:rsid w:val="00863CD1"/>
    <w:rsid w:val="00872EA4"/>
    <w:rsid w:val="008C6259"/>
    <w:rsid w:val="008E2FE2"/>
    <w:rsid w:val="008F6A30"/>
    <w:rsid w:val="00911316"/>
    <w:rsid w:val="009154F3"/>
    <w:rsid w:val="00926181"/>
    <w:rsid w:val="00933F60"/>
    <w:rsid w:val="00940DEE"/>
    <w:rsid w:val="0094425D"/>
    <w:rsid w:val="00945332"/>
    <w:rsid w:val="00957E1D"/>
    <w:rsid w:val="009703F1"/>
    <w:rsid w:val="00970E25"/>
    <w:rsid w:val="00972453"/>
    <w:rsid w:val="0098033D"/>
    <w:rsid w:val="0099736D"/>
    <w:rsid w:val="009E3531"/>
    <w:rsid w:val="009F13AB"/>
    <w:rsid w:val="00A01925"/>
    <w:rsid w:val="00A02FD8"/>
    <w:rsid w:val="00A1629D"/>
    <w:rsid w:val="00A33727"/>
    <w:rsid w:val="00A401BE"/>
    <w:rsid w:val="00A50178"/>
    <w:rsid w:val="00A5199E"/>
    <w:rsid w:val="00A666AF"/>
    <w:rsid w:val="00A82D23"/>
    <w:rsid w:val="00A978AA"/>
    <w:rsid w:val="00AA0625"/>
    <w:rsid w:val="00AD727D"/>
    <w:rsid w:val="00B000B2"/>
    <w:rsid w:val="00B43909"/>
    <w:rsid w:val="00B54200"/>
    <w:rsid w:val="00B65002"/>
    <w:rsid w:val="00B65D04"/>
    <w:rsid w:val="00B76BB3"/>
    <w:rsid w:val="00B8159B"/>
    <w:rsid w:val="00B928AA"/>
    <w:rsid w:val="00B94AB0"/>
    <w:rsid w:val="00BB17A1"/>
    <w:rsid w:val="00BC23E3"/>
    <w:rsid w:val="00BC332C"/>
    <w:rsid w:val="00BD1E2E"/>
    <w:rsid w:val="00BD366E"/>
    <w:rsid w:val="00BE29D5"/>
    <w:rsid w:val="00BE5099"/>
    <w:rsid w:val="00BF1071"/>
    <w:rsid w:val="00C024CA"/>
    <w:rsid w:val="00C05689"/>
    <w:rsid w:val="00C0606D"/>
    <w:rsid w:val="00C066B6"/>
    <w:rsid w:val="00C16818"/>
    <w:rsid w:val="00C206B8"/>
    <w:rsid w:val="00C26B2C"/>
    <w:rsid w:val="00C42EF1"/>
    <w:rsid w:val="00C4398D"/>
    <w:rsid w:val="00C44874"/>
    <w:rsid w:val="00C5212E"/>
    <w:rsid w:val="00C6410C"/>
    <w:rsid w:val="00C7411F"/>
    <w:rsid w:val="00C75083"/>
    <w:rsid w:val="00C83D27"/>
    <w:rsid w:val="00C84333"/>
    <w:rsid w:val="00C871ED"/>
    <w:rsid w:val="00C879D9"/>
    <w:rsid w:val="00C915B4"/>
    <w:rsid w:val="00CA17F9"/>
    <w:rsid w:val="00CB31AC"/>
    <w:rsid w:val="00CD4A73"/>
    <w:rsid w:val="00D043BE"/>
    <w:rsid w:val="00D11147"/>
    <w:rsid w:val="00D14025"/>
    <w:rsid w:val="00D2348B"/>
    <w:rsid w:val="00D27CBA"/>
    <w:rsid w:val="00D3340C"/>
    <w:rsid w:val="00D45224"/>
    <w:rsid w:val="00D5273F"/>
    <w:rsid w:val="00D56FD4"/>
    <w:rsid w:val="00D9348C"/>
    <w:rsid w:val="00DB11FD"/>
    <w:rsid w:val="00DB711B"/>
    <w:rsid w:val="00DB7DBF"/>
    <w:rsid w:val="00DC5BD4"/>
    <w:rsid w:val="00DD5257"/>
    <w:rsid w:val="00DE4786"/>
    <w:rsid w:val="00DE6472"/>
    <w:rsid w:val="00DF0EA3"/>
    <w:rsid w:val="00E16774"/>
    <w:rsid w:val="00E205A6"/>
    <w:rsid w:val="00E24052"/>
    <w:rsid w:val="00E42557"/>
    <w:rsid w:val="00E719F7"/>
    <w:rsid w:val="00E71C57"/>
    <w:rsid w:val="00E8641F"/>
    <w:rsid w:val="00EB2305"/>
    <w:rsid w:val="00EC2473"/>
    <w:rsid w:val="00EE2190"/>
    <w:rsid w:val="00EE2783"/>
    <w:rsid w:val="00EF0207"/>
    <w:rsid w:val="00F04CCF"/>
    <w:rsid w:val="00F14F45"/>
    <w:rsid w:val="00F15E68"/>
    <w:rsid w:val="00F214AE"/>
    <w:rsid w:val="00F5226E"/>
    <w:rsid w:val="00F61D81"/>
    <w:rsid w:val="00F61D91"/>
    <w:rsid w:val="00F6382F"/>
    <w:rsid w:val="00F731C0"/>
    <w:rsid w:val="00F8611B"/>
    <w:rsid w:val="00FA6A8B"/>
    <w:rsid w:val="00FB5FE8"/>
    <w:rsid w:val="00FD66D6"/>
    <w:rsid w:val="00FF3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36C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6C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6C8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6C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6C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36C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6C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6C8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6C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6C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2016.</izvorni_sadrzaj>
    <derivirana_varijabla naziv="DomainObject.DatumDonosenjaOdluke_1">12.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1218</izvorni_sadrzaj>
    <derivirana_varijabla naziv="DomainObject.Predmet.Broj_1">1218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St-1218/2015</izvorni_sadrzaj>
    <derivirana_varijabla naziv="DomainObject.Predmet.OznakaBroj_1">St-1218/2015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POSLOVNI PROCESI d.o.o.</izvorni_sadrzaj>
    <derivirana_varijabla naziv="DomainObject.Predmet.ProtustrankaFormated_1">  POSLOVNI PROCESI d.o.o.</derivirana_varijabla>
  </DomainObject.Predmet.ProtustrankaFormated>
  <DomainObject.Predmet.ProtustrankaFormatedOIB>
    <izvorni_sadrzaj>  POSLOVNI PROCESI d.o.o., OIB 69263295827</izvorni_sadrzaj>
    <derivirana_varijabla naziv="DomainObject.Predmet.ProtustrankaFormatedOIB_1">  POSLOVNI PROCESI d.o.o., OIB 69263295827</derivirana_varijabla>
  </DomainObject.Predmet.ProtustrankaFormatedOIB>
  <DomainObject.Predmet.ProtustrankaFormatedWithAdress>
    <izvorni_sadrzaj> POSLOVNI PROCESI d.o.o., Zdenka Petranovića 1, 51000 Rijeka</izvorni_sadrzaj>
    <derivirana_varijabla naziv="DomainObject.Predmet.ProtustrankaFormatedWithAdress_1"> POSLOVNI PROCESI d.o.o., Zdenka Petranovića 1, 51000 Rijeka</derivirana_varijabla>
  </DomainObject.Predmet.ProtustrankaFormatedWithAdress>
  <DomainObject.Predmet.ProtustrankaFormatedWithAdressOIB>
    <izvorni_sadrzaj> POSLOVNI PROCESI d.o.o., OIB 69263295827, Zdenka Petranovića 1, 51000 Rijeka</izvorni_sadrzaj>
    <derivirana_varijabla naziv="DomainObject.Predmet.ProtustrankaFormatedWithAdressOIB_1"> POSLOVNI PROCESI d.o.o., OIB 69263295827, Zdenka Petranovića 1, 51000 Rijeka</derivirana_varijabla>
  </DomainObject.Predmet.ProtustrankaFormatedWithAdressOIB>
  <DomainObject.Predmet.ProtustrankaWithAdress>
    <izvorni_sadrzaj>POSLOVNI PROCESI d.o.o. Zdenka Petranovića 1, 51000 Rijeka</izvorni_sadrzaj>
    <derivirana_varijabla naziv="DomainObject.Predmet.ProtustrankaWithAdress_1">POSLOVNI PROCESI d.o.o. Zdenka Petranovića 1, 51000 Rijeka</derivirana_varijabla>
  </DomainObject.Predmet.ProtustrankaWithAdress>
  <DomainObject.Predmet.ProtustrankaWithAdressOIB>
    <izvorni_sadrzaj>POSLOVNI PROCESI d.o.o., OIB 69263295827, Zdenka Petranovića 1, 51000 Rijeka</izvorni_sadrzaj>
    <derivirana_varijabla naziv="DomainObject.Predmet.ProtustrankaWithAdressOIB_1">POSLOVNI PROCESI d.o.o., OIB 69263295827, Zdenka Petranovića 1, 51000 Rijeka</derivirana_varijabla>
  </DomainObject.Predmet.ProtustrankaWithAdressOIB>
  <DomainObject.Predmet.ProtustrankaNazivFormated>
    <izvorni_sadrzaj>POSLOVNI PROCESI d.o.o.</izvorni_sadrzaj>
    <derivirana_varijabla naziv="DomainObject.Predmet.ProtustrankaNazivFormated_1">POSLOVNI PROCESI d.o.o.</derivirana_varijabla>
  </DomainObject.Predmet.ProtustrankaNazivFormated>
  <DomainObject.Predmet.ProtustrankaNazivFormatedOIB>
    <izvorni_sadrzaj>POSLOVNI PROCESI d.o.o., OIB 69263295827</izvorni_sadrzaj>
    <derivirana_varijabla naziv="DomainObject.Predmet.ProtustrankaNazivFormatedOIB_1">POSLOVNI PROCESI d.o.o., OIB 69263295827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POSLOVNI PROCESI d.o.o.</item>
    </izvorni_sadrzaj>
    <derivirana_varijabla naziv="DomainObject.Predmet.ProtuStrankaListFormated_1">
      <item>POSLOVNI PROCESI d.o.o.</item>
    </derivirana_varijabla>
  </DomainObject.Predmet.ProtuStrankaListFormated>
  <DomainObject.Predmet.ProtuStrankaListFormatedOIB>
    <izvorni_sadrzaj>
      <item>POSLOVNI PROCESI d.o.o., OIB 69263295827</item>
    </izvorni_sadrzaj>
    <derivirana_varijabla naziv="DomainObject.Predmet.ProtuStrankaListFormatedOIB_1">
      <item>POSLOVNI PROCESI d.o.o., OIB 69263295827</item>
    </derivirana_varijabla>
  </DomainObject.Predmet.ProtuStrankaListFormatedOIB>
  <DomainObject.Predmet.ProtuStrankaListFormatedWithAdress>
    <izvorni_sadrzaj>
      <item>POSLOVNI PROCESI d.o.o., Zdenka Petranovića 1, 51000 Rijeka</item>
    </izvorni_sadrzaj>
    <derivirana_varijabla naziv="DomainObject.Predmet.ProtuStrankaListFormatedWithAdress_1">
      <item>POSLOVNI PROCESI d.o.o., Zdenka Petranovića 1, 51000 Rijeka</item>
    </derivirana_varijabla>
  </DomainObject.Predmet.ProtuStrankaListFormatedWithAdress>
  <DomainObject.Predmet.ProtuStrankaListFormatedWithAdressOIB>
    <izvorni_sadrzaj>
      <item>POSLOVNI PROCESI d.o.o., OIB 69263295827, Zdenka Petranovića 1, 51000 Rijeka</item>
    </izvorni_sadrzaj>
    <derivirana_varijabla naziv="DomainObject.Predmet.ProtuStrankaListFormatedWithAdressOIB_1">
      <item>POSLOVNI PROCESI d.o.o., OIB 69263295827, Zdenka Petranovića 1, 51000 Rijeka</item>
    </derivirana_varijabla>
  </DomainObject.Predmet.ProtuStrankaListFormatedWithAdressOIB>
  <DomainObject.Predmet.ProtuStrankaListNazivFormated>
    <izvorni_sadrzaj>
      <item>POSLOVNI PROCESI d.o.o.</item>
    </izvorni_sadrzaj>
    <derivirana_varijabla naziv="DomainObject.Predmet.ProtuStrankaListNazivFormated_1">
      <item>POSLOVNI PROCESI d.o.o.</item>
    </derivirana_varijabla>
  </DomainObject.Predmet.ProtuStrankaListNazivFormated>
  <DomainObject.Predmet.ProtuStrankaListNazivFormatedOIB>
    <izvorni_sadrzaj>
      <item>POSLOVNI PROCESI d.o.o., OIB 69263295827</item>
    </izvorni_sadrzaj>
    <derivirana_varijabla naziv="DomainObject.Predmet.ProtuStrankaListNazivFormatedOIB_1">
      <item>POSLOVNI PROCESI d.o.o., OIB 69263295827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2016.</izvorni_sadrzaj>
    <derivirana_varijabla naziv="DomainObject.Datum_1">12.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POSLOVNI PROCESI d.o.o.</izvorni_sadrzaj>
    <derivirana_varijabla naziv="DomainObject.Predmet.ProtustrankaIDrugi_1">POSLOVNI PROCESI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POSLOVNI PROCESI d.o.o., OIB 69263295827, Zdenka Petranovića 1, 51000 Rijeka</izvorni_sadrzaj>
    <derivirana_varijabla naziv="DomainObject.Predmet.ProtustrankaIDrugiAdressOIB_1">POSLOVNI PROCESI d.o.o., OIB 69263295827, Zdenka Petranovića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POSLOVNI PROCESI d.o.o.</item>
    </izvorni_sadrzaj>
    <derivirana_varijabla naziv="DomainObject.Predmet.SudioniciListNaziv_1">
      <item>FINA  Rijeka</item>
      <item>POSLOVNI PROCESI d.o.o.</item>
    </derivirana_varijabla>
  </DomainObject.Predmet.SudioniciListNaziv>
  <DomainObject.Predmet.SudioniciListAdressOIB>
    <izvorni_sadrzaj>
      <item>FINA  Rijeka, OIB 85821130368, Frana Kurelca 8,51000 Rijeka</item>
      <item>POSLOVNI PROCESI d.o.o., OIB 69263295827, Zdenka Petranovića 1,51000 Rijeka</item>
    </izvorni_sadrzaj>
    <derivirana_varijabla naziv="DomainObject.Predmet.SudioniciListAdressOIB_1">
      <item>FINA  Rijeka, OIB 85821130368, Frana Kurelca 8,51000 Rijeka</item>
      <item>POSLOVNI PROCESI d.o.o., OIB 69263295827, Zdenka Petranovića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69263295827</item>
    </izvorni_sadrzaj>
    <derivirana_varijabla naziv="DomainObject.Predmet.SudioniciListNazivOIB_1">
      <item>, OIB 85821130368</item>
      <item>, OIB 69263295827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7A1ACF-1C68-40F1-8D4B-A3E31D56F9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517</properties:Words>
  <properties:Characters>2894</properties:Characters>
  <properties:Lines>90</properties:Lines>
  <properties:Paragraphs>37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3466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2016-07-12T12:32:00Z</dcterms:created>
  <dc:creator>ksarlija</dc:creator>
  <cp:lastModifiedBy>Jasna Radulović</cp:lastModifiedBy>
  <cp:lastPrinted>2016-07-12T12:31:00Z</cp:lastPrinted>
  <dcterms:modified xmlns:xsi="http://www.w3.org/2001/XMLSchema-instance" xsi:type="dcterms:W3CDTF">2016-07-12T12:33:00Z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