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faa5" w14:paraId="3e1faa5" w:rsidRDefault="00AE649C" w:rsidP="009D37A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D37AA" w:rsidP="009D37AA" w:rsidR="009D37AA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D37A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Poslovni broj: 4 St-360/16-4</w:t>
      </w:r>
    </w:p>
    <w:p w:rsidRDefault="009D37AA" w:rsidP="009D37AA" w:rsidR="009D37A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D37AA" w:rsidP="009D37AA" w:rsidR="009D37A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D37AA" w:rsidP="009D37AA" w:rsidR="009D37A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D37AA" w:rsidP="009D37AA" w:rsidR="009D37AA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D37AA" w:rsidP="009D37AA" w:rsidR="009D37AA">
      <w:pPr>
        <w:pStyle w:val="Zaglavlje"/>
        <w:spacing w:after="0"/>
      </w:pPr>
    </w:p>
    <w:p w:rsidRDefault="009D37AA" w:rsidP="009D37AA" w:rsidR="009D37AA">
      <w:pPr>
        <w:pStyle w:val="Zaglavlje"/>
        <w:spacing w:after="0"/>
      </w:pPr>
    </w:p>
    <w:p w:rsidRDefault="009D37AA" w:rsidP="009D37AA" w:rsidR="009D37AA">
      <w:pPr>
        <w:pStyle w:val="Zaglavlje"/>
        <w:spacing w:after="0"/>
        <w:jc w:val="center"/>
      </w:pPr>
      <w:r>
        <w:t>Z A K LJ U Č A K</w:t>
      </w:r>
    </w:p>
    <w:p w:rsidRDefault="009D37AA" w:rsidP="009D37AA" w:rsidR="009D37AA">
      <w:pPr>
        <w:spacing w:after="0"/>
      </w:pPr>
    </w:p>
    <w:p w:rsidRDefault="009D37AA" w:rsidP="009D37AA" w:rsidR="009D37AA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REMORKER PET d.o.o., Novi Marof, Donje Makojišće 76/a, OIB: 04174836834, dana 7. srpnja 2016.               </w:t>
      </w:r>
    </w:p>
    <w:p w:rsidRDefault="009D37AA" w:rsidP="009D37AA" w:rsidR="009D37AA">
      <w:pPr>
        <w:spacing w:after="0"/>
      </w:pPr>
    </w:p>
    <w:p w:rsidRDefault="009D37AA" w:rsidP="009D37AA" w:rsidR="009D37AA">
      <w:pPr>
        <w:spacing w:after="0"/>
        <w:jc w:val="center"/>
      </w:pPr>
      <w:r>
        <w:t xml:space="preserve">  z a k lj u č i o   j e</w:t>
      </w:r>
    </w:p>
    <w:p w:rsidRDefault="009D37AA" w:rsidP="009D37AA" w:rsidR="009D37AA">
      <w:pPr>
        <w:spacing w:after="0"/>
        <w:jc w:val="center"/>
      </w:pPr>
    </w:p>
    <w:p w:rsidRDefault="009D37AA" w:rsidP="009D37AA" w:rsidR="009D37AA">
      <w:pPr>
        <w:spacing w:after="0"/>
        <w:jc w:val="center"/>
      </w:pPr>
    </w:p>
    <w:p w:rsidRDefault="009D37AA" w:rsidP="009D37AA" w:rsidR="009D37A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720"/>
        <w:contextualSpacing/>
      </w:pPr>
      <w:r>
        <w:t xml:space="preserve">Nalaže se direktoru dužnika REMORKER PET d.o.o., Novi Marof, </w:t>
      </w:r>
      <w:r>
        <w:rPr>
          <w:u w:val="single"/>
        </w:rPr>
        <w:t>Željku Maroviću iz Solina, Ulica Svetog Nikole 44, OIB: 69409251411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9D37AA" w:rsidP="009D37AA" w:rsidR="009D37AA">
      <w:pPr>
        <w:spacing w:after="0"/>
        <w:jc w:val="both"/>
      </w:pPr>
    </w:p>
    <w:p w:rsidRDefault="009D37AA" w:rsidP="009D37AA" w:rsidR="009D37AA">
      <w:pPr>
        <w:spacing w:after="0"/>
        <w:jc w:val="both"/>
      </w:pPr>
      <w:r>
        <w:t>1. nekretnina i pokretnina dužnika</w:t>
      </w:r>
    </w:p>
    <w:p w:rsidRDefault="009D37AA" w:rsidP="009D37AA" w:rsidR="009D37AA">
      <w:pPr>
        <w:spacing w:after="0"/>
        <w:jc w:val="both"/>
      </w:pPr>
      <w:r>
        <w:t>2. imovinskih prava dužnika na tuđim stvarima</w:t>
      </w:r>
    </w:p>
    <w:p w:rsidRDefault="009D37AA" w:rsidP="009D37AA" w:rsidR="009D37AA">
      <w:pPr>
        <w:spacing w:after="0"/>
        <w:jc w:val="both"/>
      </w:pPr>
      <w:r>
        <w:t>3. novčanih i nenovčanih tražbina dužnika</w:t>
      </w:r>
    </w:p>
    <w:p w:rsidRDefault="009D37AA" w:rsidP="009D37AA" w:rsidR="009D37AA">
      <w:pPr>
        <w:spacing w:after="0"/>
        <w:jc w:val="both"/>
      </w:pPr>
      <w:r>
        <w:t>4. drugih prava koja čine imovinu dužnika</w:t>
      </w:r>
    </w:p>
    <w:p w:rsidRDefault="009D37AA" w:rsidP="009D37AA" w:rsidR="009D37AA">
      <w:pPr>
        <w:spacing w:after="0"/>
        <w:jc w:val="both"/>
      </w:pPr>
      <w:r>
        <w:t>5. novčanih sredstava na računima</w:t>
      </w:r>
    </w:p>
    <w:p w:rsidRDefault="009D37AA" w:rsidP="009D37AA" w:rsidR="009D37AA">
      <w:pPr>
        <w:spacing w:after="0"/>
        <w:jc w:val="both"/>
      </w:pPr>
      <w:r>
        <w:t>6. druge imovine dužnika</w:t>
      </w:r>
    </w:p>
    <w:p w:rsidRDefault="009D37AA" w:rsidP="009D37AA" w:rsidR="009D37AA">
      <w:pPr>
        <w:spacing w:after="0"/>
        <w:jc w:val="both"/>
      </w:pPr>
      <w:r>
        <w:t>7. obveza dužnika unesenih u njegove poslovne knjige</w:t>
      </w:r>
    </w:p>
    <w:p w:rsidRDefault="009D37AA" w:rsidP="009D37AA" w:rsidR="009D37AA">
      <w:pPr>
        <w:spacing w:after="0"/>
        <w:jc w:val="both"/>
      </w:pPr>
      <w:r>
        <w:t>8. drugih novčanih i nenovčanih obveza dužnika</w:t>
      </w:r>
    </w:p>
    <w:p w:rsidRDefault="009D37AA" w:rsidP="009D37AA" w:rsidR="009D37AA">
      <w:pPr>
        <w:spacing w:after="0"/>
        <w:jc w:val="both"/>
      </w:pPr>
      <w:r>
        <w:t>9. razlučnih prava na imovini dužnika</w:t>
      </w:r>
    </w:p>
    <w:p w:rsidRDefault="009D37AA" w:rsidP="009D37AA" w:rsidR="009D37AA">
      <w:pPr>
        <w:spacing w:after="0"/>
        <w:jc w:val="both"/>
      </w:pPr>
      <w:r>
        <w:t>10. izlučnih prava</w:t>
      </w:r>
    </w:p>
    <w:p w:rsidRDefault="009D37AA" w:rsidP="009D37AA" w:rsidR="009D37AA">
      <w:pPr>
        <w:spacing w:after="0"/>
        <w:jc w:val="both"/>
      </w:pPr>
      <w:r>
        <w:t>11. prosječnih mjesečnih troškova redovnoga poslovanja dužnika u posljednjih godinu dana</w:t>
      </w:r>
    </w:p>
    <w:p w:rsidRDefault="009D37AA" w:rsidP="009D37AA" w:rsidR="009D37AA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9D37AA" w:rsidP="009D37AA" w:rsidR="009D37AA">
      <w:pPr>
        <w:spacing w:after="0"/>
        <w:jc w:val="both"/>
      </w:pPr>
    </w:p>
    <w:p w:rsidRDefault="009D37AA" w:rsidP="009D37AA" w:rsidR="009D37A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D37AA" w:rsidP="009D37AA" w:rsidR="009D37AA">
      <w:pPr>
        <w:spacing w:after="0"/>
        <w:jc w:val="both"/>
      </w:pPr>
    </w:p>
    <w:p w:rsidRDefault="009D37AA" w:rsidP="009D37AA" w:rsidR="009D37A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9D37AA" w:rsidP="009D37AA" w:rsidR="009D37AA">
      <w:pPr>
        <w:pStyle w:val="Odlomakpopisa"/>
        <w:spacing w:after="0"/>
      </w:pPr>
    </w:p>
    <w:p w:rsidRDefault="009D37AA" w:rsidP="009D37AA" w:rsidR="009D37A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D37AA" w:rsidP="009D37AA" w:rsidR="009D37AA">
      <w:pPr>
        <w:spacing w:after="0"/>
        <w:jc w:val="center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9D37AA" w:rsidP="009D37AA" w:rsidR="009D37AA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81.560,73 kn te da dužnik ima 1 zaposlenog.</w:t>
      </w:r>
    </w:p>
    <w:p w:rsidRDefault="009D37AA" w:rsidP="009D37AA" w:rsidR="009D37AA">
      <w:pPr>
        <w:spacing w:after="0"/>
        <w:jc w:val="both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9D37AA" w:rsidP="009D37AA" w:rsidR="009D37AA">
      <w:pPr>
        <w:spacing w:after="0"/>
        <w:jc w:val="both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7. srpnja 2016.</w:t>
      </w:r>
    </w:p>
    <w:p w:rsidRDefault="009D37AA" w:rsidP="009D37AA" w:rsidR="009D37AA">
      <w:pPr>
        <w:spacing w:after="0"/>
        <w:jc w:val="center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jc w:val="center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D37AA" w:rsidR="009D37AA">
        <w:trPr>
          <w:trHeight w:val="2009"/>
        </w:trPr>
        <w:tc>
          <w:tcPr>
            <w:tcW w:type="dxa" w:w="4928"/>
          </w:tcPr>
          <w:p w:rsidRDefault="009D37AA" w:rsidP="009D37AA" w:rsidR="009D37AA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D37AA" w:rsidP="009D37AA" w:rsidR="009D37A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9D37AA" w:rsidP="009D37AA" w:rsidR="009D37AA">
            <w:pPr>
              <w:spacing w:after="0"/>
              <w:jc w:val="center"/>
              <w:rPr>
                <w:lang w:eastAsia="hr-HR"/>
              </w:rPr>
            </w:pPr>
          </w:p>
          <w:p w:rsidRDefault="009D37AA" w:rsidP="009D37AA" w:rsidR="009D37A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9D37AA" w:rsidP="009D37AA" w:rsidR="009D37AA">
            <w:pPr>
              <w:spacing w:after="0"/>
              <w:jc w:val="center"/>
              <w:rPr>
                <w:lang w:eastAsia="hr-HR"/>
              </w:rPr>
            </w:pPr>
          </w:p>
          <w:p w:rsidRDefault="009D37AA" w:rsidP="009D37AA" w:rsidR="009D37A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9D37AA" w:rsidP="009D37AA" w:rsidR="009D37A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9D37AA" w:rsidP="009D37AA" w:rsidR="009D37AA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D37AA" w:rsidP="009D37AA" w:rsidR="009D37AA">
      <w:pPr>
        <w:spacing w:after="0"/>
        <w:jc w:val="both"/>
      </w:pPr>
      <w:r>
        <w:t>UPUTA O PRAVNOM LIJEKU :</w:t>
      </w:r>
    </w:p>
    <w:p w:rsidRDefault="009D37AA" w:rsidP="009D37AA" w:rsidR="009D37AA">
      <w:pPr>
        <w:spacing w:after="0"/>
        <w:jc w:val="both"/>
      </w:pPr>
      <w:r>
        <w:t>Protiv ovoga zaključka žalba nije dopuštena (čl. 19. st. 7. SZ-a).</w:t>
      </w:r>
    </w:p>
    <w:p w:rsidRDefault="009D37AA" w:rsidP="009D37AA" w:rsidR="009D37AA">
      <w:pPr>
        <w:spacing w:after="0"/>
        <w:jc w:val="both"/>
      </w:pPr>
    </w:p>
    <w:p w:rsidRDefault="009D37AA" w:rsidP="009D37AA" w:rsidR="009D37AA">
      <w:pPr>
        <w:spacing w:after="0"/>
        <w:jc w:val="both"/>
      </w:pPr>
      <w:r>
        <w:t>DNA:</w:t>
      </w:r>
    </w:p>
    <w:p w:rsidRDefault="009D37AA" w:rsidP="009D37AA" w:rsidR="009D37AA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Željku Maroviću iz Solina, Ulica Svetog Nikole 44</w:t>
      </w:r>
    </w:p>
    <w:p w:rsidRDefault="009D37AA" w:rsidP="009D37AA" w:rsidR="009D37AA">
      <w:pPr>
        <w:spacing w:after="0"/>
        <w:jc w:val="both"/>
      </w:pPr>
      <w:r>
        <w:t>2. e-Oglasna ploča suda</w:t>
      </w:r>
    </w:p>
    <w:p w:rsidRDefault="009D37AA" w:rsidP="009D37AA" w:rsidR="009D37AA">
      <w:pPr>
        <w:spacing w:after="0"/>
        <w:jc w:val="both"/>
      </w:pPr>
    </w:p>
    <w:p w:rsidRDefault="00CB0EA4" w:rsidP="009D37AA" w:rsidR="00CB0EA4">
      <w:pPr>
        <w:pStyle w:val="Naslovdokumenta"/>
        <w:spacing w:after="0"/>
      </w:pPr>
    </w:p>
    <w:p w:rsidRDefault="0071688E" w:rsidP="009D37AA" w:rsidR="0071688E">
      <w:pPr>
        <w:pStyle w:val="Poetniodjeljak"/>
        <w:spacing w:after="0"/>
      </w:pPr>
    </w:p>
    <w:p w:rsidRDefault="00A21F0D" w:rsidP="009D37AA" w:rsidR="00A21F0D">
      <w:pPr>
        <w:pStyle w:val="NormaleSPIS"/>
        <w:spacing w:after="0"/>
        <w:rPr>
          <w:noProof/>
        </w:rPr>
      </w:pPr>
    </w:p>
    <w:p w:rsidRDefault="00DA0242" w:rsidP="009D37A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7AA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04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St-360/2016-4</izvorni_sadrzaj>
    <derivirana_varijabla naziv="DomainObject.Oznaka_1">St-360/2016-4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REMORKER PET d.o.o. za usluge i trgovinu zastupanog po punomoćniku Željko Marović</izvorni_sadrzaj>
    <derivirana_varijabla naziv="DomainObject.Predmet.ProtustrankaFormated_1">  REMORKER PET d.o.o. za usluge i trgovinu zastupanog po punomoćniku Željko Marović</derivirana_varijabla>
  </DomainObject.Predmet.ProtustrankaFormated>
  <DomainObject.Predmet.ProtustrankaFormatedOIB>
    <izvorni_sadrzaj>  REMORKER PET d.o.o. za usluge i trgovinu, OIB 04174836834 zastupanog po punomoćniku Željko Marović</izvorni_sadrzaj>
    <derivirana_varijabla naziv="DomainObject.Predmet.ProtustrankaFormatedOIB_1">  REMORKER PET d.o.o. za usluge i trgovinu, OIB 04174836834 zastupanog po punomoćniku Željko Marović</derivirana_varijabla>
  </DomainObject.Predmet.ProtustrankaFormatedOIB>
  <DomainObject.Predmet.ProtustrankaFormatedWithAdress>
    <izvorni_sadrzaj> REMORKER PET d.o.o. za usluge i trgovinu, Donje Makojišće 76/a, 42220 Novi Marof zastupanog po punomoćniku Željko Marović</izvorni_sadrzaj>
    <derivirana_varijabla naziv="DomainObject.Predmet.ProtustrankaFormatedWithAdress_1"> REMORKER PET d.o.o. za usluge i trgovinu, Donje Makojišće 76/a, 42220 Novi Marof zastupanog po punomoćniku Željko Marović</derivirana_varijabla>
  </DomainObject.Predmet.ProtustrankaFormatedWithAdress>
  <DomainObject.Predmet.ProtustrankaFormatedWithAdressOIB>
    <izvorni_sadrzaj> REMORKER PET d.o.o. za usluge i trgovinu, OIB 04174836834, Donje Makojišće 76/a, 42220 Novi Marof zastupanog po punomoćniku Željko Marović</izvorni_sadrzaj>
    <derivirana_varijabla naziv="DomainObject.Predmet.ProtustrankaFormatedWithAdressOIB_1"> REMORKER PET d.o.o. za usluge i trgovinu, OIB 04174836834, Donje Makojišće 76/a, 42220 Novi Marof zastupanog po punomoćniku Željko Marović</derivirana_varijabla>
  </DomainObject.Predmet.ProtustrankaFormatedWithAdressOIB>
  <DomainObject.Predmet.ProtustrankaWithAdress>
    <izvorni_sadrzaj>REMORKER PET d.o.o. za usluge i trgovinu Donje Makojišće 76/a, 42220 Novi Marof</izvorni_sadrzaj>
    <derivirana_varijabla naziv="DomainObject.Predmet.ProtustrankaWithAdress_1">REMORKER PET d.o.o. za usluge i trgovinu Donje Makojišće 76/a, 42220 Novi Marof</derivirana_varijabla>
  </DomainObject.Predmet.ProtustrankaWithAdress>
  <DomainObject.Predmet.ProtustrankaWithAdressOIB>
    <izvorni_sadrzaj>REMORKER PET d.o.o. za usluge i trgovinu, OIB 04174836834, Donje Makojišće 76/a, 42220 Novi Marof</izvorni_sadrzaj>
    <derivirana_varijabla naziv="DomainObject.Predmet.ProtustrankaWithAdressOIB_1">REMORKER PET d.o.o. za usluge i trgovinu, OIB 04174836834, Donje Makojišće 76/a, 42220 Novi Marof</derivirana_varijabla>
  </DomainObject.Predmet.ProtustrankaWithAdressOIB>
  <DomainObject.Predmet.ProtustrankaNazivFormated>
    <izvorni_sadrzaj>REMORKER PET d.o.o. za usluge i trgovinu</izvorni_sadrzaj>
    <derivirana_varijabla naziv="DomainObject.Predmet.ProtustrankaNazivFormated_1">REMORKER PET d.o.o. za usluge i trgovinu</derivirana_varijabla>
  </DomainObject.Predmet.ProtustrankaNazivFormated>
  <DomainObject.Predmet.ProtustrankaNazivFormatedOIB>
    <izvorni_sadrzaj>REMORKER PET d.o.o. za usluge i trgovinu, OIB 04174836834</izvorni_sadrzaj>
    <derivirana_varijabla naziv="DomainObject.Predmet.ProtustrankaNazivFormatedOIB_1">REMORKER PET d.o.o. za usluge i trgovinu, OIB 04174836834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81560.73</izvorni_sadrzaj>
    <derivirana_varijabla naziv="DomainObject.Predmet.TrenutnaVrijednost_1">81560.73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REMORKER PET d.o.o. za usluge i trgovinu zastupanog po punomoćniku Željko Marović</item>
    </izvorni_sadrzaj>
    <derivirana_varijabla naziv="DomainObject.Predmet.ProtuStrankaListFormated_1">
      <item>REMORKER PET d.o.o. za usluge i trgovinu zastupanog po punomoćniku Željko Marović</item>
    </derivirana_varijabla>
  </DomainObject.Predmet.ProtuStrankaListFormated>
  <DomainObject.Predmet.ProtuStrankaListFormatedOIB>
    <izvorni_sadrzaj>
      <item>REMORKER PET d.o.o. za usluge i trgovinu, OIB 04174836834 zastupanog po punomoćniku Željko Marović</item>
    </izvorni_sadrzaj>
    <derivirana_varijabla naziv="DomainObject.Predmet.ProtuStrankaListFormatedOIB_1">
      <item>REMORKER PET d.o.o. za usluge i trgovinu, OIB 04174836834 zastupanog po punomoćniku Željko Marović</item>
    </derivirana_varijabla>
  </DomainObject.Predmet.ProtuStrankaListFormatedOIB>
  <DomainObject.Predmet.ProtuStrankaListFormatedWithAdress>
    <izvorni_sadrzaj>
      <item>REMORKER PET d.o.o. za usluge i trgovinu, Donje Makojišće 76/a, 42220 Novi Marof zastupanog po punomoćniku Željko Marović</item>
    </izvorni_sadrzaj>
    <derivirana_varijabla naziv="DomainObject.Predmet.ProtuStrankaListFormatedWithAdress_1">
      <item>REMORKER PET d.o.o. za usluge i trgovinu, Donje Makojišće 76/a, 42220 Novi Marof zastupanog po punomoćniku Željko Marović</item>
    </derivirana_varijabla>
  </DomainObject.Predmet.ProtuStrankaListFormatedWithAdress>
  <DomainObject.Predmet.ProtuStrankaListFormatedWithAdressOIB>
    <izvorni_sadrzaj>
      <item>REMORKER PET d.o.o. za usluge i trgovinu, OIB 04174836834, Donje Makojišće 76/a, 42220 Novi Marof zastupanog po punomoćniku Željko Marović</item>
    </izvorni_sadrzaj>
    <derivirana_varijabla naziv="DomainObject.Predmet.ProtuStrankaListFormatedWithAdressOIB_1">
      <item>REMORKER PET d.o.o. za usluge i trgovinu, OIB 04174836834, Donje Makojišće 76/a, 42220 Novi Marof zastupanog po punomoćniku Željko Marović</item>
    </derivirana_varijabla>
  </DomainObject.Predmet.ProtuStrankaListFormatedWithAdressOIB>
  <DomainObject.Predmet.ProtuStrankaListNazivFormated>
    <izvorni_sadrzaj>
      <item>REMORKER PET d.o.o. za usluge i trgovinu</item>
    </izvorni_sadrzaj>
    <derivirana_varijabla naziv="DomainObject.Predmet.ProtuStrankaListNazivFormated_1">
      <item>REMORKER PET d.o.o. za usluge i trgovinu</item>
    </derivirana_varijabla>
  </DomainObject.Predmet.ProtuStrankaListNazivFormated>
  <DomainObject.Predmet.ProtuStrankaListNazivFormatedOIB>
    <izvorni_sadrzaj>
      <item>REMORKER PET d.o.o. za usluge i trgovinu, OIB 04174836834</item>
    </izvorni_sadrzaj>
    <derivirana_varijabla naziv="DomainObject.Predmet.ProtuStrankaListNazivFormatedOIB_1">
      <item>REMORKER PET d.o.o. za usluge i trgovinu, OIB 04174836834</item>
    </derivirana_varijabla>
  </DomainObject.Predmet.ProtuStrankaListNazivFormatedOIB>
  <DomainObject.Predmet.OstaliListFormated>
    <izvorni_sadrzaj>
      <item>E-oglasna</item>
      <item>Sudski registar</item>
      <item>Željko Marović punomoćnik sudionika u postupku REMORKER PET d.o.o. za usluge i trgovinu</item>
    </izvorni_sadrzaj>
    <derivirana_varijabla naziv="DomainObject.Predmet.OstaliListFormated_1">
      <item>E-oglasna</item>
      <item>Sudski registar</item>
      <item>Željko Marović punomoćnik sudionika u postupku REMORKER PET d.o.o. za usluge i trgovinu</item>
    </derivirana_varijabla>
  </DomainObject.Predmet.OstaliListFormated>
  <DomainObject.Predmet.OstaliListFormatedOIB>
    <izvorni_sadrzaj>
      <item>E-oglasna</item>
      <item>Sudski registar</item>
      <item>Željko Marović, OIB 69409251411 punomoćnik sudionika u postupku REMORKER PET d.o.o. za usluge i trgovinu</item>
    </izvorni_sadrzaj>
    <derivirana_varijabla naziv="DomainObject.Predmet.OstaliListFormatedOIB_1">
      <item>E-oglasna</item>
      <item>Sudski registar</item>
      <item>Željko Marović, OIB 69409251411 punomoćnik sudionika u postupku REMORKER PET d.o.o. za usluge i trgovinu</item>
    </derivirana_varijabla>
  </DomainObject.Predmet.OstaliListFormatedOIB>
  <DomainObject.Predmet.OstaliListFormatedWithAdress>
    <izvorni_sadrzaj>
      <item>E-oglasna</item>
      <item>Sudski registar</item>
      <item>Željko Marović, Ulica Svetog Nikole 44, 21210 Solin punomoćnik sudionika u postupku REMORKER PET d.o.o. za usluge i trgovinu</item>
    </izvorni_sadrzaj>
    <derivirana_varijabla naziv="DomainObject.Predmet.OstaliListFormatedWithAdress_1">
      <item>E-oglasna</item>
      <item>Sudski registar</item>
      <item>Željko Marović, Ulica Svetog Nikole 44, 21210 Solin punomoćnik sudionika u postupku REMORKER PET d.o.o. za usluge i trgovinu</item>
    </derivirana_varijabla>
  </DomainObject.Predmet.OstaliListFormatedWithAdress>
  <DomainObject.Predmet.OstaliListFormatedWithAdressOIB>
    <izvorni_sadrzaj>
      <item>E-oglasna</item>
      <item>Sudski registar</item>
      <item>Željko Marović, OIB 69409251411, Ulica Svetog Nikole 44, 21210 Solin punomoćnik sudionika u postupku REMORKER PET d.o.o. za usluge i trgovinu</item>
    </izvorni_sadrzaj>
    <derivirana_varijabla naziv="DomainObject.Predmet.OstaliListFormatedWithAdressOIB_1">
      <item>E-oglasna</item>
      <item>Sudski registar</item>
      <item>Željko Marović, OIB 69409251411, Ulica Svetog Nikole 44, 21210 Solin punomoćnik sudionika u postupku REMORKER PET d.o.o. za usluge i trgovinu</item>
    </derivirana_varijabla>
  </DomainObject.Predmet.OstaliListFormatedWithAdressOIB>
  <DomainObject.Predmet.OstaliListNazivFormated>
    <izvorni_sadrzaj>
      <item>E-oglasna</item>
      <item>Sudski registar</item>
      <item>Željko Marović</item>
    </izvorni_sadrzaj>
    <derivirana_varijabla naziv="DomainObject.Predmet.OstaliListNazivFormated_1">
      <item>E-oglasna</item>
      <item>Sudski registar</item>
      <item>Željko Marović</item>
    </derivirana_varijabla>
  </DomainObject.Predmet.OstaliListNazivFormated>
  <DomainObject.Predmet.OstaliListNazivFormatedOIB>
    <izvorni_sadrzaj>
      <item>E-oglasna</item>
      <item>Sudski registar</item>
      <item>Željko Marović, OIB 69409251411</item>
    </izvorni_sadrzaj>
    <derivirana_varijabla naziv="DomainObject.Predmet.OstaliListNazivFormatedOIB_1">
      <item>E-oglasna</item>
      <item>Sudski registar</item>
      <item>Željko Marović, OIB 69409251411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St-360/2016-4</izvorni_sadrzaj>
    <derivirana_varijabla naziv="DomainObject.PoslovniBrojDokumenta_1">St-360/2016-4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REMORKER PET d.o.o. za usluge i trgovinu</izvorni_sadrzaj>
    <derivirana_varijabla naziv="DomainObject.Predmet.ProtustrankaIDrugi_1">REMORKER PET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REMORKER PET d.o.o. za usluge i trgovinu, OIB 04174836834, Donje Makojišće 76/a, 42220 Novi Marof</izvorni_sadrzaj>
    <derivirana_varijabla naziv="DomainObject.Predmet.ProtustrankaIDrugiAdressOIB_1">REMORKER PET d.o.o. za usluge i trgovinu, OIB 04174836834, Donje Makojišće 76/a,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REMORKER PET d.o.o. za usluge i trgovinu</item>
      <item>E-oglasna</item>
      <item>Sudski registar</item>
      <item>Željko Marović</item>
    </izvorni_sadrzaj>
    <derivirana_varijabla naziv="DomainObject.Predmet.SudioniciListNaziv_1">
      <item>Financijska agencija</item>
      <item>REMORKER PET d.o.o. za usluge i trgovinu</item>
      <item>E-oglasna</item>
      <item>Sudski registar</item>
      <item>Željko Marović</item>
    </derivirana_varijabla>
  </DomainObject.Predmet.SudioniciListNaziv>
  <DomainObject.Predmet.SudioniciListAdressOIB>
    <izvorni_sadrzaj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</izvorni_sadrzaj>
    <derivirana_varijabla naziv="DomainObject.Predmet.SudioniciListAdressOIB_1"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D9C9D-CF13-4131-A4A6-23EDBB419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2205</properties:Characters>
  <properties:Lines>80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2016-07-07T12:41:00Z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