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f04d" w14:paraId="badf04d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3C3CC7" w:rsidR="003C3CC7" w:rsidRPr="003C3CC7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3C3CC7" w:rsidRPr="003C3CC7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3C3CC7" w:rsidP="003C3CC7" w:rsidR="00706655">
      <w:pPr>
        <w:jc w:val="both"/>
        <w:rPr>
          <w:sz w:val="24"/>
          <w:szCs w:val="24"/>
        </w:rPr>
      </w:pPr>
      <w:r w:rsidRPr="003C3CC7">
        <w:rPr>
          <w:sz w:val="24"/>
          <w:szCs w:val="24"/>
        </w:rPr>
        <w:t>PARABOLA j.d.o.o., Zagreb (Grad Zagreb), Froudeova 3, OIB: 29709115622</w:t>
      </w:r>
      <w:r w:rsidR="00436A46" w:rsidRPr="00436A46">
        <w:rPr>
          <w:sz w:val="24"/>
          <w:szCs w:val="24"/>
        </w:rPr>
        <w:t>,</w:t>
      </w:r>
      <w:r w:rsidR="00EE66E1">
        <w:rPr>
          <w:sz w:val="24"/>
          <w:szCs w:val="24"/>
        </w:rPr>
        <w:t xml:space="preserve"> dana 1</w:t>
      </w:r>
      <w:r w:rsidR="00436A46"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048C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3C3CC7" w:rsidRPr="003C3CC7">
        <w:rPr>
          <w:sz w:val="24"/>
          <w:szCs w:val="24"/>
        </w:rPr>
        <w:t>PARABOLA j.d.o.o., Zagreb (Grad Zagreb), Froudeova 3, OIB: 29709115622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106786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II. Za stečajnog upravitelja imenuje se</w:t>
      </w:r>
      <w:r w:rsidR="00106786">
        <w:rPr>
          <w:sz w:val="24"/>
          <w:szCs w:val="24"/>
        </w:rPr>
        <w:t xml:space="preserve"> </w:t>
      </w:r>
      <w:r w:rsidR="000F2A05" w:rsidRPr="000F2A05">
        <w:rPr>
          <w:sz w:val="24"/>
          <w:szCs w:val="24"/>
        </w:rPr>
        <w:t>IVAN ČULIĆ, Trg Josipa Jurja Strossmayera 25, Križevci, OIB: 28643153330</w:t>
      </w:r>
      <w:r w:rsidR="00D048C0" w:rsidRPr="00D048C0">
        <w:rPr>
          <w:sz w:val="24"/>
          <w:szCs w:val="24"/>
        </w:rPr>
        <w:t>.</w:t>
      </w:r>
      <w:r w:rsidR="00106786">
        <w:rPr>
          <w:sz w:val="24"/>
          <w:szCs w:val="24"/>
        </w:rPr>
        <w:t xml:space="preserve"> </w:t>
      </w:r>
    </w:p>
    <w:p w:rsidRDefault="001C364D" w:rsidP="00D048C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3C3CC7" w:rsidRPr="003C3CC7">
        <w:rPr>
          <w:sz w:val="24"/>
          <w:szCs w:val="24"/>
        </w:rPr>
        <w:t>PARABOLA j.d.o.o., Zagreb (Grad Zagreb), Froudeova 3, OIB: 29709115622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 xml:space="preserve">Financijska agencija, kao predlagatelj, navela je u prijedlogu za otvaranje stečajnog postupka kako dužnik na dan 1. 9. 2016. u Očevidniku redoslijeda osnova za plaćanje ima evidentirane neizvršene osnove za plaćanje u neprekinutom razdoblju od 120 dana, u ukupnom iznosu od 6.420,41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Rješenjem od 20. ožujka 2017. pokrenut je prethodni postupak, a po prijedlogu FINA-e, radi utvrđivanja uvjeta za otvaranje stečajnog postupka nad dužnikom, te je određeno ročište radi izjašnjenja o prijedlogu za otvaranje stečajnog postupka.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Na ročište radi očitovanja o prijedlogu za otvaranjem stečajnog postupka dana 26. travnja 2017. godine nije pristupio zastupnik po zakonu dužnika. Pročitan je podnesak predlagatelja u kojem predlagatelj ostaje kod prijedloga.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Ročište radi rasprave o pretpostavkama za otvaranje stečajnog postupka održano je 14. studenoga 2017. godine. Na ročištu je pročitana potvrda MUP-a od 9.10.2017.g. iz koje je vidljivo kako dužnik nije evidentiran kao vlasnik vozila, te je izvršen uvid u podatak o vlasništvu nekretnina iz kojeg je vidljivo kako predloženi stečajni dužnik nije evidentiran kao vlasnik nekretnine (list 19 spisa). Pročitan je i podnesak predlagatelja od 28.9.2017.g. u kojem isti ostaju kod prijedloga, te potvrđuju kako je račun predloženog stečajnog dužnika blokiran u razdoblju duljem od 60 dana.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3C3CC7" w:rsidP="003C3CC7" w:rsidR="003C3CC7" w:rsidRPr="003C3CC7">
      <w:pPr>
        <w:overflowPunct w:val="false"/>
        <w:ind w:firstLine="708"/>
        <w:jc w:val="both"/>
        <w:rPr>
          <w:sz w:val="24"/>
          <w:szCs w:val="24"/>
        </w:rPr>
      </w:pPr>
    </w:p>
    <w:p w:rsidRDefault="003C3CC7" w:rsidP="003C3CC7" w:rsidR="000F2A05">
      <w:pPr>
        <w:overflowPunct w:val="false"/>
        <w:ind w:firstLine="708"/>
        <w:jc w:val="both"/>
        <w:rPr>
          <w:sz w:val="24"/>
          <w:szCs w:val="24"/>
        </w:rPr>
      </w:pPr>
      <w:r w:rsidRPr="003C3CC7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3C3CC7" w:rsidP="003C3CC7" w:rsidR="003C3CC7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106786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0C6C90" w:rsidP="00E91121" w:rsidR="000C6C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6C90" w:rsidP="00E91121" w:rsidR="000C6C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6C90" w:rsidP="00E91121" w:rsidR="000C6C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0C6C90" w:rsidP="00E91121" w:rsidR="000C6C9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6C90" w:rsidP="00E91121" w:rsidR="000C6C9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6C90" w:rsidP="00E91121" w:rsidR="000C6C9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6C90" w:rsidP="00E91121" w:rsidR="000C6C9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0C6C90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1C71" w:rsidP="000277AD" w:rsidR="00311C7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0C6C90" w:rsidP="00743790" w:rsidR="000C6C90">
      <w:pPr>
        <w:jc w:val="both"/>
        <w:rPr>
          <w:b/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1513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3C3CC7">
      <w:rPr>
        <w:sz w:val="24"/>
        <w:szCs w:val="24"/>
      </w:rPr>
      <w:t>2413</w:t>
    </w:r>
    <w:r w:rsidR="004D2B70">
      <w:rPr>
        <w:sz w:val="24"/>
        <w:szCs w:val="24"/>
      </w:rPr>
      <w:t>/2016</w:t>
    </w:r>
    <w:r w:rsidR="000C6C90">
      <w:rPr>
        <w:sz w:val="24"/>
        <w:szCs w:val="24"/>
      </w:rPr>
      <w:t>-16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C6C90"/>
    <w:rsid w:val="000D0DBD"/>
    <w:rsid w:val="000D0E18"/>
    <w:rsid w:val="000F2A05"/>
    <w:rsid w:val="00103BB3"/>
    <w:rsid w:val="00106786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44F3F"/>
    <w:rsid w:val="00361247"/>
    <w:rsid w:val="00392C86"/>
    <w:rsid w:val="003C3CC7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6D2E"/>
    <w:rsid w:val="0058449E"/>
    <w:rsid w:val="005F6972"/>
    <w:rsid w:val="005F7734"/>
    <w:rsid w:val="006061EB"/>
    <w:rsid w:val="00611328"/>
    <w:rsid w:val="00615139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481C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048C0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1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1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1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1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1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1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1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1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St-2413/2016</izvorni_sadrzaj>
    <derivirana_varijabla naziv="DomainObject.Predmet.OznakaBroj_1">St-2413/2016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PARABOLA j.d.o.o. za usluge</izvorni_sadrzaj>
    <derivirana_varijabla naziv="DomainObject.Predmet.ProtustrankaFormated_1">  PARABOLA j.d.o.o. za usluge</derivirana_varijabla>
  </DomainObject.Predmet.ProtustrankaFormated>
  <DomainObject.Predmet.ProtustrankaFormatedOIB>
    <izvorni_sadrzaj>  PARABOLA j.d.o.o. za usluge, OIB 29709115622</izvorni_sadrzaj>
    <derivirana_varijabla naziv="DomainObject.Predmet.ProtustrankaFormatedOIB_1">  PARABOLA j.d.o.o. za usluge, OIB 29709115622</derivirana_varijabla>
  </DomainObject.Predmet.ProtustrankaFormatedOIB>
  <DomainObject.Predmet.ProtustrankaFormatedWithAdress>
    <izvorni_sadrzaj> PARABOLA j.d.o.o. za usluge, Froudeova 3, 10000 Zagreb</izvorni_sadrzaj>
    <derivirana_varijabla naziv="DomainObject.Predmet.ProtustrankaFormatedWithAdress_1"> PARABOLA j.d.o.o. za usluge, Froudeova 3, 10000 Zagreb</derivirana_varijabla>
  </DomainObject.Predmet.ProtustrankaFormatedWithAdress>
  <DomainObject.Predmet.ProtustrankaFormatedWithAdressOIB>
    <izvorni_sadrzaj> PARABOLA j.d.o.o. za usluge, OIB 29709115622, Froudeova 3, 10000 Zagreb</izvorni_sadrzaj>
    <derivirana_varijabla naziv="DomainObject.Predmet.ProtustrankaFormatedWithAdressOIB_1"> PARABOLA j.d.o.o. za usluge, OIB 29709115622, Froudeova 3, 10000 Zagreb</derivirana_varijabla>
  </DomainObject.Predmet.ProtustrankaFormatedWithAdressOIB>
  <DomainObject.Predmet.ProtustrankaWithAdress>
    <izvorni_sadrzaj>PARABOLA j.d.o.o. za usluge Froudeova 3, 10000 Zagreb</izvorni_sadrzaj>
    <derivirana_varijabla naziv="DomainObject.Predmet.ProtustrankaWithAdress_1">PARABOLA j.d.o.o. za usluge Froudeova 3, 10000 Zagreb</derivirana_varijabla>
  </DomainObject.Predmet.ProtustrankaWithAdress>
  <DomainObject.Predmet.ProtustrankaWithAdressOIB>
    <izvorni_sadrzaj>PARABOLA j.d.o.o. za usluge, OIB 29709115622, Froudeova 3, 10000 Zagreb</izvorni_sadrzaj>
    <derivirana_varijabla naziv="DomainObject.Predmet.ProtustrankaWithAdressOIB_1">PARABOLA j.d.o.o. za usluge, OIB 29709115622, Froudeova 3, 10000 Zagreb</derivirana_varijabla>
  </DomainObject.Predmet.ProtustrankaWithAdressOIB>
  <DomainObject.Predmet.ProtustrankaNazivFormated>
    <izvorni_sadrzaj>PARABOLA j.d.o.o. za usluge</izvorni_sadrzaj>
    <derivirana_varijabla naziv="DomainObject.Predmet.ProtustrankaNazivFormated_1">PARABOLA j.d.o.o. za usluge</derivirana_varijabla>
  </DomainObject.Predmet.ProtustrankaNazivFormated>
  <DomainObject.Predmet.ProtustrankaNazivFormatedOIB>
    <izvorni_sadrzaj>PARABOLA j.d.o.o. za usluge, OIB 29709115622</izvorni_sadrzaj>
    <derivirana_varijabla naziv="DomainObject.Predmet.ProtustrankaNazivFormatedOIB_1">PARABOLA j.d.o.o. za usluge, OIB 29709115622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Diana Relata</izvorni_sadrzaj>
    <derivirana_varijabla naziv="DomainObject.Predmet.StrankaFormated_1">  FINA Regionalni centar Zagreb; Diana Relata</derivirana_varijabla>
  </DomainObject.Predmet.StrankaFormated>
  <DomainObject.Predmet.StrankaFormatedOIB>
    <izvorni_sadrzaj>  FINA Regionalni centar Zagreb, OIB 85821130368; Diana Relata, OIB 82896781262</izvorni_sadrzaj>
    <derivirana_varijabla naziv="DomainObject.Predmet.StrankaFormatedOIB_1">  FINA Regionalni centar Zagreb, OIB 85821130368; Diana Relata, OIB 82896781262</derivirana_varijabla>
  </DomainObject.Predmet.StrankaFormatedOIB>
  <DomainObject.Predmet.StrankaFormatedWithAdress>
    <izvorni_sadrzaj> FINA Regionalni centar Zagreb, Trg svibanjskih žrtava 1995. br 1, 10000 Zagreb; Diana Relata, Gredice 122, 10000 Zagreb</izvorni_sadrzaj>
    <derivirana_varijabla naziv="DomainObject.Predmet.StrankaFormatedWithAdress_1"> FINA Regionalni centar Zagreb, Trg svibanjskih žrtava 1995. br 1, 10000 Zagreb; Diana Relata, Gredice 122, 10000 Zagreb</derivirana_varijabla>
  </DomainObject.Predmet.StrankaFormatedWithAdress>
  <DomainObject.Predmet.StrankaFormatedWithAdressOIB>
    <izvorni_sadrzaj> FINA Regionalni centar Zagreb, OIB 85821130368, Trg svibanjskih žrtava 1995. br 1, 10000 Zagreb; Diana Relata, OIB 82896781262, Gredice 122, 10000 Zagreb</izvorni_sadrzaj>
    <derivirana_varijabla naziv="DomainObject.Predmet.StrankaFormatedWithAdressOIB_1"> FINA Regionalni centar Zagreb, OIB 85821130368, Trg svibanjskih žrtava 1995. br 1, 10000 Zagreb; Diana Relata, OIB 82896781262, Gredice 122, 10000 Zagreb</derivirana_varijabla>
  </DomainObject.Predmet.StrankaFormatedWithAdressOIB>
  <DomainObject.Predmet.StrankaWithAdress>
    <izvorni_sadrzaj>FINA Regionalni centar Zagreb Trg svibanjskih žrtava 1995. br 1,10000 Zagreb,Diana Relata Gredice 122,10000 Zagreb</izvorni_sadrzaj>
    <derivirana_varijabla naziv="DomainObject.Predmet.StrankaWithAdress_1">FINA Regionalni centar Zagreb Trg svibanjskih žrtava 1995. br 1,10000 Zagreb,Diana Relata Gredice 122,10000 Zagreb</derivirana_varijabla>
  </DomainObject.Predmet.StrankaWithAdress>
  <DomainObject.Predmet.StrankaWithAdressOIB>
    <izvorni_sadrzaj>FINA Regionalni centar Zagreb, OIB 85821130368, Trg svibanjskih žrtava 1995. br 1,10000 Zagreb,Diana Relata, OIB 82896781262, Gredice 122,10000 Zagreb</izvorni_sadrzaj>
    <derivirana_varijabla naziv="DomainObject.Predmet.StrankaWithAdressOIB_1">FINA Regionalni centar Zagreb, OIB 85821130368, Trg svibanjskih žrtava 1995. br 1,10000 Zagreb,Diana Relata, OIB 82896781262, Gredice 122,10000 Zagreb</derivirana_varijabla>
  </DomainObject.Predmet.StrankaWithAdressOIB>
  <DomainObject.Predmet.StrankaNazivFormated>
    <izvorni_sadrzaj>FINA Regionalni centar Zagreb,Diana Relata</izvorni_sadrzaj>
    <derivirana_varijabla naziv="DomainObject.Predmet.StrankaNazivFormated_1">FINA Regionalni centar Zagreb,Diana Relata</derivirana_varijabla>
  </DomainObject.Predmet.StrankaNazivFormated>
  <DomainObject.Predmet.StrankaNazivFormatedOIB>
    <izvorni_sadrzaj>FINA Regionalni centar Zagreb, OIB 85821130368,Diana Relata, OIB 82896781262</izvorni_sadrzaj>
    <derivirana_varijabla naziv="DomainObject.Predmet.StrankaNazivFormatedOIB_1">FINA Regionalni centar Zagreb, OIB 85821130368,Diana Relata, OIB 82896781262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Diana Relata</item>
    </izvorni_sadrzaj>
    <derivirana_varijabla naziv="DomainObject.Predmet.StrankaListFormated_1">
      <item>FINA Regionalni centar Zagreb</item>
      <item>Diana Relata</item>
    </derivirana_varijabla>
  </DomainObject.Predmet.StrankaListFormated>
  <DomainObject.Predmet.StrankaListFormatedOIB>
    <izvorni_sadrzaj>
      <item>FINA Regionalni centar Zagreb, OIB 85821130368</item>
      <item>Diana Relata, OIB 82896781262</item>
    </izvorni_sadrzaj>
    <derivirana_varijabla naziv="DomainObject.Predmet.StrankaListFormatedOIB_1">
      <item>FINA Regionalni centar Zagreb, OIB 85821130368</item>
      <item>Diana Relata, OIB 82896781262</item>
    </derivirana_varijabla>
  </DomainObject.Predmet.StrankaListFormatedOIB>
  <DomainObject.Predmet.StrankaListFormatedWithAdress>
    <izvorni_sadrzaj>
      <item>FINA Regionalni centar Zagreb, Trg svibanjskih žrtava 1995. br 1, 10000 Zagreb</item>
      <item>Diana Relata, Gredice 122, 10000 Zagreb</item>
    </izvorni_sadrzaj>
    <derivirana_varijabla naziv="DomainObject.Predmet.StrankaListFormatedWithAdress_1">
      <item>FINA Regionalni centar Zagreb, Trg svibanjskih žrtava 1995. br 1, 10000 Zagreb</item>
      <item>Diana Relata, Gredice 122,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Diana Relata, OIB 82896781262, Gredice 122, 10000 Zagreb</item>
    </izvorni_sadrzaj>
    <derivirana_varijabla naziv="DomainObject.Predmet.StrankaListFormatedWithAdressOIB_1">
      <item>FINA Regionalni centar Zagreb, OIB 85821130368, Trg svibanjskih žrtava 1995. br 1, 10000 Zagreb</item>
      <item>Diana Relata, OIB 82896781262, Gredice 122, 10000 Zagreb</item>
    </derivirana_varijabla>
  </DomainObject.Predmet.StrankaListFormatedWithAdressOIB>
  <DomainObject.Predmet.StrankaListNazivFormated>
    <izvorni_sadrzaj>
      <item>FINA Regionalni centar Zagreb</item>
      <item>Diana Relata</item>
    </izvorni_sadrzaj>
    <derivirana_varijabla naziv="DomainObject.Predmet.StrankaListNazivFormated_1">
      <item>FINA Regionalni centar Zagreb</item>
      <item>Diana Relata</item>
    </derivirana_varijabla>
  </DomainObject.Predmet.StrankaListNazivFormated>
  <DomainObject.Predmet.StrankaListNazivFormatedOIB>
    <izvorni_sadrzaj>
      <item>FINA Regionalni centar Zagreb, OIB 85821130368</item>
      <item>Diana Relata, OIB 82896781262</item>
    </izvorni_sadrzaj>
    <derivirana_varijabla naziv="DomainObject.Predmet.StrankaListNazivFormatedOIB_1">
      <item>FINA Regionalni centar Zagreb, OIB 85821130368</item>
      <item>Diana Relata, OIB 82896781262</item>
    </derivirana_varijabla>
  </DomainObject.Predmet.StrankaListNazivFormatedOIB>
  <DomainObject.Predmet.ProtuStrankaListFormated>
    <izvorni_sadrzaj>
      <item>PARABOLA j.d.o.o. za usluge</item>
    </izvorni_sadrzaj>
    <derivirana_varijabla naziv="DomainObject.Predmet.ProtuStrankaListFormated_1">
      <item>PARABOLA j.d.o.o. za usluge</item>
    </derivirana_varijabla>
  </DomainObject.Predmet.ProtuStrankaListFormated>
  <DomainObject.Predmet.ProtuStrankaListFormatedOIB>
    <izvorni_sadrzaj>
      <item>PARABOLA j.d.o.o. za usluge, OIB 29709115622</item>
    </izvorni_sadrzaj>
    <derivirana_varijabla naziv="DomainObject.Predmet.ProtuStrankaListFormatedOIB_1">
      <item>PARABOLA j.d.o.o. za usluge, OIB 29709115622</item>
    </derivirana_varijabla>
  </DomainObject.Predmet.ProtuStrankaListFormatedOIB>
  <DomainObject.Predmet.ProtuStrankaListFormatedWithAdress>
    <izvorni_sadrzaj>
      <item>PARABOLA j.d.o.o. za usluge, Froudeova 3, 10000 Zagreb</item>
    </izvorni_sadrzaj>
    <derivirana_varijabla naziv="DomainObject.Predmet.ProtuStrankaListFormatedWithAdress_1">
      <item>PARABOLA j.d.o.o. za usluge, Froudeova 3, 10000 Zagreb</item>
    </derivirana_varijabla>
  </DomainObject.Predmet.ProtuStrankaListFormatedWithAdress>
  <DomainObject.Predmet.ProtuStrankaListFormatedWithAdressOIB>
    <izvorni_sadrzaj>
      <item>PARABOLA j.d.o.o. za usluge, OIB 29709115622, Froudeova 3, 10000 Zagreb</item>
    </izvorni_sadrzaj>
    <derivirana_varijabla naziv="DomainObject.Predmet.ProtuStrankaListFormatedWithAdressOIB_1">
      <item>PARABOLA j.d.o.o. za usluge, OIB 29709115622, Froudeova 3, 10000 Zagreb</item>
    </derivirana_varijabla>
  </DomainObject.Predmet.ProtuStrankaListFormatedWithAdressOIB>
  <DomainObject.Predmet.ProtuStrankaListNazivFormated>
    <izvorni_sadrzaj>
      <item>PARABOLA j.d.o.o. za usluge</item>
    </izvorni_sadrzaj>
    <derivirana_varijabla naziv="DomainObject.Predmet.ProtuStrankaListNazivFormated_1">
      <item>PARABOLA j.d.o.o. za usluge</item>
    </derivirana_varijabla>
  </DomainObject.Predmet.ProtuStrankaListNazivFormated>
  <DomainObject.Predmet.ProtuStrankaListNazivFormatedOIB>
    <izvorni_sadrzaj>
      <item>PARABOLA j.d.o.o. za usluge, OIB 29709115622</item>
    </izvorni_sadrzaj>
    <derivirana_varijabla naziv="DomainObject.Predmet.ProtuStrankaListNazivFormatedOIB_1">
      <item>PARABOLA j.d.o.o. za usluge, OIB 29709115622</item>
    </derivirana_varijabla>
  </DomainObject.Predmet.ProtuStrankaListNazivFormatedOIB>
  <DomainObject.Predmet.OstaliListFormated>
    <izvorni_sadrzaj>
      <item>Diana Relata</item>
      <item>ŽDO Zagreb</item>
      <item>RH MUP</item>
    </izvorni_sadrzaj>
    <derivirana_varijabla naziv="DomainObject.Predmet.OstaliListFormated_1">
      <item>Diana Relata</item>
      <item>ŽDO Zagreb</item>
      <item>RH MUP</item>
    </derivirana_varijabla>
  </DomainObject.Predmet.OstaliListFormated>
  <DomainObject.Predmet.OstaliListFormatedOIB>
    <izvorni_sadrzaj>
      <item>Diana Relata, OIB 82896781262</item>
      <item>ŽDO Zagreb, OIB 16488001145</item>
      <item>RH MUP</item>
    </izvorni_sadrzaj>
    <derivirana_varijabla naziv="DomainObject.Predmet.OstaliListFormatedOIB_1">
      <item>Diana Relata, OIB 82896781262</item>
      <item>ŽDO Zagreb, OIB 16488001145</item>
      <item>RH MUP</item>
    </derivirana_varijabla>
  </DomainObject.Predmet.OstaliListFormatedOIB>
  <DomainObject.Predmet.OstaliListFormatedWithAdress>
    <izvorni_sadrzaj>
      <item>Diana Relata, Gredice 122, 10000 Zagreb</item>
      <item>ŽDO Zagreb</item>
      <item>RH MUP, Heinzelova 98, 10000 Zagreb</item>
    </izvorni_sadrzaj>
    <derivirana_varijabla naziv="DomainObject.Predmet.OstaliListFormatedWithAdress_1">
      <item>Diana Relata, Gredice 122,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Diana Relata, OIB 82896781262, Gredice 122, 10000 Zagreb</item>
      <item>ŽDO Zagreb, OIB 16488001145</item>
      <item>RH MUP, Heinzelova 98, 10000 Zagreb</item>
    </izvorni_sadrzaj>
    <derivirana_varijabla naziv="DomainObject.Predmet.OstaliListFormatedWithAdressOIB_1">
      <item>Diana Relata, OIB 82896781262, Gredice 122, 10000 Zagreb</item>
      <item>ŽDO Zagreb, OIB 16488001145</item>
      <item>RH MUP, Heinzelova 98, 10000 Zagreb</item>
    </derivirana_varijabla>
  </DomainObject.Predmet.OstaliListFormatedWithAdressOIB>
  <DomainObject.Predmet.OstaliListNazivFormated>
    <izvorni_sadrzaj>
      <item>Diana Relata</item>
      <item>ŽDO Zagreb</item>
      <item>RH MUP</item>
    </izvorni_sadrzaj>
    <derivirana_varijabla naziv="DomainObject.Predmet.OstaliListNazivFormated_1">
      <item>Diana Relata</item>
      <item>ŽDO Zagreb</item>
      <item>RH MUP</item>
    </derivirana_varijabla>
  </DomainObject.Predmet.OstaliListNazivFormated>
  <DomainObject.Predmet.OstaliListNazivFormatedOIB>
    <izvorni_sadrzaj>
      <item>Diana Relata, OIB 82896781262</item>
      <item>ŽDO Zagreb, OIB 16488001145</item>
      <item>RH MUP</item>
    </izvorni_sadrzaj>
    <derivirana_varijabla naziv="DomainObject.Predmet.OstaliListNazivFormatedOIB_1">
      <item>Diana Relata, OIB 82896781262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PARABOLA j.d.o.o. za usluge</izvorni_sadrzaj>
    <derivirana_varijabla naziv="DomainObject.Predmet.ProtustrankaIDrugi_1">PARABOLA j.d.o.o. za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PARABOLA j.d.o.o. za usluge, OIB 29709115622, Froudeova 3, 10000 Zagreb</izvorni_sadrzaj>
    <derivirana_varijabla naziv="DomainObject.Predmet.ProtustrankaIDrugiAdressOIB_1">PARABOLA j.d.o.o. za usluge, OIB 29709115622,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PARABOLA j.d.o.o. za usluge</item>
      <item>Diana Relata</item>
      <item>Diana Relata</item>
      <item>ŽDO Zagreb</item>
      <item>RH MUP</item>
    </izvorni_sadrzaj>
    <derivirana_varijabla naziv="DomainObject.Predmet.SudioniciListNaziv_1">
      <item>FINA Regionalni centar Zagreb</item>
      <item>PARABOLA j.d.o.o. za usluge</item>
      <item>Diana Relata</item>
      <item>Diana Relata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  <item>RH MUP, Heinzelova 98,10000 Zagreb</item>
    </izvorni_sadrzaj>
    <derivirana_varijabla naziv="DomainObject.Predmet.SudioniciListAdressOIB_1">
      <item>FINA Regionalni centar Zagreb, OIB 85821130368, Trg svibanjskih žrtava 1995. br 1,10000 Zagreb</item>
      <item>PARABOLA j.d.o.o. za usluge, OIB 29709115622, Froudeova 3,10000 Zagreb</item>
      <item>Diana Relata, OIB 82896781262, Gredice 122,10000 Zagreb</item>
      <item>Diana Relata, OIB 82896781262, Gredice 122,10000 Zagreb</item>
      <item>ŽDO Zagreb, OIB 16488001145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29709115622</item>
      <item>, OIB 82896781262</item>
      <item>, OIB 82896781262</item>
      <item>, OIB 16488001145</item>
      <item>, OIB null</item>
    </izvorni_sadrzaj>
    <derivirana_varijabla naziv="DomainObject.Predmet.SudioniciListNazivOIB_1">
      <item>, OIB 85821130368</item>
      <item>, OIB 29709115622</item>
      <item>, OIB 82896781262</item>
      <item>, OIB 82896781262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857</properties:Words>
  <properties:Characters>4789</properties:Characters>
  <properties:Lines>148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2017-12-19T13:18:00Z</dcterms:created>
  <dc:creator>nribaric</dc:creator>
  <cp:lastModifiedBy>Jadranka Zelić</cp:lastModifiedBy>
  <cp:lastPrinted>2017-12-19T13:28:00Z</cp:lastPrinted>
  <dcterms:modified xmlns:xsi="http://www.w3.org/2001/XMLSchema-instance" xsi:type="dcterms:W3CDTF">2017-12-19T13:29:00Z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