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043b" w14:paraId="53e043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3323CC">
        <w:rPr>
          <w:szCs w:val="24"/>
          <w:lang w:val="hr-HR"/>
        </w:rPr>
        <w:t>68</w:t>
      </w:r>
      <w:r w:rsidR="0045634D">
        <w:rPr>
          <w:szCs w:val="24"/>
          <w:lang w:val="hr-HR"/>
        </w:rPr>
        <w:t>8</w:t>
      </w:r>
      <w:r>
        <w:rPr>
          <w:szCs w:val="24"/>
          <w:lang w:val="hr-HR"/>
        </w:rPr>
        <w:t>/2016-</w:t>
      </w:r>
      <w:r w:rsidR="004160D2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810A6B">
        <w:rPr>
          <w:lang w:val="hr-HR"/>
        </w:rPr>
        <w:t xml:space="preserve">BRAVAR - MONT  društvo s ograničenom odgovornošću za proizvodnju i montažu građevinskih konstrukcija i bravarije u likvidaciji, Petravec, Petravec 35, </w:t>
      </w:r>
      <w:r w:rsidR="00810A6B" w:rsidRPr="000664E3">
        <w:rPr>
          <w:lang w:val="hr-HR"/>
        </w:rPr>
        <w:t>MB</w:t>
      </w:r>
      <w:r w:rsidR="00810A6B">
        <w:rPr>
          <w:lang w:val="hr-HR"/>
        </w:rPr>
        <w:t>S: 080359943, OIB: 23198453892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810A6B">
        <w:rPr>
          <w:lang w:val="hr-HR"/>
        </w:rPr>
        <w:t xml:space="preserve">BRAVAR - MONT  društvo s ograničenom odgovornošću za proizvodnju i montažu građevinskih konstrukcija i bravarije u likvidaciji, Petravec, Petravec 35, </w:t>
      </w:r>
      <w:r w:rsidR="00810A6B" w:rsidRPr="000664E3">
        <w:rPr>
          <w:lang w:val="hr-HR"/>
        </w:rPr>
        <w:t>MB</w:t>
      </w:r>
      <w:r w:rsidR="00810A6B">
        <w:rPr>
          <w:lang w:val="hr-HR"/>
        </w:rPr>
        <w:t>S: 080359943, OIB: 23198453892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810A6B">
        <w:rPr>
          <w:szCs w:val="24"/>
          <w:lang w:val="hr-HR"/>
        </w:rPr>
        <w:t>IVANA BREBRIĆ, Zagreb, Palinovečka 19P, OIB:</w:t>
      </w:r>
      <w:r w:rsidR="00810A6B" w:rsidRPr="004B4BC0">
        <w:rPr>
          <w:lang w:val="hr-HR"/>
        </w:rPr>
        <w:t xml:space="preserve"> </w:t>
      </w:r>
      <w:r w:rsidR="00810A6B">
        <w:rPr>
          <w:lang w:val="hr-HR"/>
        </w:rPr>
        <w:t>01354117686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810A6B">
        <w:rPr>
          <w:lang w:val="hr-HR"/>
        </w:rPr>
        <w:t xml:space="preserve">BRAVAR - MONT  društvo s ograničenom odgovornošću za proizvodnju i montažu građevinskih konstrukcija i bravarije u likvidaciji, Petravec, Petravec 35, </w:t>
      </w:r>
      <w:r w:rsidR="00810A6B" w:rsidRPr="000664E3">
        <w:rPr>
          <w:lang w:val="hr-HR"/>
        </w:rPr>
        <w:t>MB</w:t>
      </w:r>
      <w:r w:rsidR="00810A6B">
        <w:rPr>
          <w:lang w:val="hr-HR"/>
        </w:rPr>
        <w:t>S: 080359943, OIB: 23198453892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BC2F4F">
        <w:rPr>
          <w:szCs w:val="24"/>
          <w:lang w:val="hr-HR"/>
        </w:rPr>
        <w:t>68</w:t>
      </w:r>
      <w:r w:rsidR="0045634D">
        <w:rPr>
          <w:szCs w:val="24"/>
          <w:lang w:val="hr-HR"/>
        </w:rPr>
        <w:t>8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C571FF">
        <w:rPr>
          <w:szCs w:val="24"/>
          <w:lang w:val="hr-HR"/>
        </w:rPr>
        <w:t>09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1C11A2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865844"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C571FF">
        <w:rPr>
          <w:szCs w:val="24"/>
          <w:lang w:val="hr-HR"/>
        </w:rPr>
        <w:t>9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61E59"/>
    <w:rsid w:val="000E4C4F"/>
    <w:rsid w:val="001277DF"/>
    <w:rsid w:val="00174F97"/>
    <w:rsid w:val="001C11A2"/>
    <w:rsid w:val="001F5FA1"/>
    <w:rsid w:val="00221BE3"/>
    <w:rsid w:val="002527D0"/>
    <w:rsid w:val="003323CC"/>
    <w:rsid w:val="00373185"/>
    <w:rsid w:val="003E6298"/>
    <w:rsid w:val="004160D2"/>
    <w:rsid w:val="0045634D"/>
    <w:rsid w:val="004B4BC0"/>
    <w:rsid w:val="004F1638"/>
    <w:rsid w:val="004F39E3"/>
    <w:rsid w:val="00552523"/>
    <w:rsid w:val="005526B8"/>
    <w:rsid w:val="00597456"/>
    <w:rsid w:val="00606200"/>
    <w:rsid w:val="006815A7"/>
    <w:rsid w:val="006F510B"/>
    <w:rsid w:val="007C3F0A"/>
    <w:rsid w:val="00810A6B"/>
    <w:rsid w:val="00852587"/>
    <w:rsid w:val="00865844"/>
    <w:rsid w:val="0088713A"/>
    <w:rsid w:val="00887739"/>
    <w:rsid w:val="008E1710"/>
    <w:rsid w:val="00926723"/>
    <w:rsid w:val="00965400"/>
    <w:rsid w:val="00973645"/>
    <w:rsid w:val="009B2393"/>
    <w:rsid w:val="00A71FB6"/>
    <w:rsid w:val="00B07175"/>
    <w:rsid w:val="00B27D38"/>
    <w:rsid w:val="00B773EF"/>
    <w:rsid w:val="00B970D3"/>
    <w:rsid w:val="00BC2F4F"/>
    <w:rsid w:val="00C512C2"/>
    <w:rsid w:val="00C571FF"/>
    <w:rsid w:val="00C91888"/>
    <w:rsid w:val="00C96925"/>
    <w:rsid w:val="00CA10EC"/>
    <w:rsid w:val="00CE67F4"/>
    <w:rsid w:val="00D45DC5"/>
    <w:rsid w:val="00D81EE5"/>
    <w:rsid w:val="00DD2D39"/>
    <w:rsid w:val="00E00414"/>
    <w:rsid w:val="00E823BA"/>
    <w:rsid w:val="00E832D5"/>
    <w:rsid w:val="00EC2F04"/>
    <w:rsid w:val="00ED353F"/>
    <w:rsid w:val="00EE5336"/>
    <w:rsid w:val="00F104F7"/>
    <w:rsid w:val="00F313EB"/>
    <w:rsid w:val="00F53BB8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7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D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D3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D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D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7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D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D3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D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D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St-688/2016-3</izvorni_sadrzaj>
    <derivirana_varijabla naziv="DomainObject.Oznaka_1">St-688/2016-3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BRAVAR-MONT d.o.o. zastupanog po punomoćniku Josip Ostojić</izvorni_sadrzaj>
    <derivirana_varijabla naziv="DomainObject.Predmet.ProtustrankaFormated_1">  BRAVAR-MONT d.o.o. zastupanog po punomoćniku Josip Ostojić</derivirana_varijabla>
  </DomainObject.Predmet.ProtustrankaFormated>
  <DomainObject.Predmet.ProtustrankaFormatedOIB>
    <izvorni_sadrzaj>  BRAVAR-MONT d.o.o., OIB 23198453892 zastupanog po punomoćniku Josip Ostojić</izvorni_sadrzaj>
    <derivirana_varijabla naziv="DomainObject.Predmet.ProtustrankaFormatedOIB_1">  BRAVAR-MONT d.o.o., OIB 23198453892 zastupanog po punomoćniku Josip Ostojić</derivirana_varijabla>
  </DomainObject.Predmet.ProtustrankaFormatedOIB>
  <DomainObject.Predmet.ProtustrankaFormatedWithAdress>
    <izvorni_sadrzaj> BRAVAR-MONT d.o.o., Petravec 35, 10418 Petravec zastupanog po punomoćniku Josip Ostojić</izvorni_sadrzaj>
    <derivirana_varijabla naziv="DomainObject.Predmet.ProtustrankaFormatedWithAdress_1"> BRAVAR-MONT d.o.o., Petravec 35, 10418 Petravec zastupanog po punomoćniku Josip Ostojić</derivirana_varijabla>
  </DomainObject.Predmet.ProtustrankaFormatedWithAdress>
  <DomainObject.Predmet.ProtustrankaFormatedWithAdressOIB>
    <izvorni_sadrzaj> BRAVAR-MONT d.o.o., OIB 23198453892, Petravec 35, 10418 Petravec zastupanog po punomoćniku Josip Ostojić</izvorni_sadrzaj>
    <derivirana_varijabla naziv="DomainObject.Predmet.ProtustrankaFormatedWithAdressOIB_1"> BRAVAR-MONT d.o.o., OIB 23198453892, Petravec 35, 10418 Petravec zastupanog po punomoćniku Josip Ostojić</derivirana_varijabla>
  </DomainObject.Predmet.ProtustrankaFormatedWithAdressOIB>
  <DomainObject.Predmet.ProtustrankaWithAdress>
    <izvorni_sadrzaj>BRAVAR-MONT d.o.o. Petravec 35, 10418 Petravec</izvorni_sadrzaj>
    <derivirana_varijabla naziv="DomainObject.Predmet.ProtustrankaWithAdress_1">BRAVAR-MONT d.o.o. Petravec 35, 10418 Petravec</derivirana_varijabla>
  </DomainObject.Predmet.ProtustrankaWithAdress>
  <DomainObject.Predmet.ProtustrankaWithAdressOIB>
    <izvorni_sadrzaj>BRAVAR-MONT d.o.o., OIB 23198453892, Petravec 35, 10418 Petravec</izvorni_sadrzaj>
    <derivirana_varijabla naziv="DomainObject.Predmet.ProtustrankaWithAdressOIB_1">BRAVAR-MONT d.o.o., OIB 23198453892, Petravec 35, 10418 Petravec</derivirana_varijabla>
  </DomainObject.Predmet.ProtustrankaWithAdressOIB>
  <DomainObject.Predmet.ProtustrankaNazivFormated>
    <izvorni_sadrzaj>BRAVAR-MONT d.o.o.</izvorni_sadrzaj>
    <derivirana_varijabla naziv="DomainObject.Predmet.ProtustrankaNazivFormated_1">BRAVAR-MONT d.o.o.</derivirana_varijabla>
  </DomainObject.Predmet.ProtustrankaNazivFormated>
  <DomainObject.Predmet.ProtustrankaNazivFormatedOIB>
    <izvorni_sadrzaj>BRAVAR-MONT d.o.o., OIB 23198453892</izvorni_sadrzaj>
    <derivirana_varijabla naziv="DomainObject.Predmet.ProtustrankaNazivFormatedOIB_1">BRAVAR-MONT d.o.o., OIB 23198453892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BRAVAR-MONT d.o.o. zastupanog po punomoćniku Josip Ostojić</item>
    </izvorni_sadrzaj>
    <derivirana_varijabla naziv="DomainObject.Predmet.ProtuStrankaListFormated_1">
      <item>BRAVAR-MONT d.o.o. zastupanog po punomoćniku Josip Ostojić</item>
    </derivirana_varijabla>
  </DomainObject.Predmet.ProtuStrankaListFormated>
  <DomainObject.Predmet.ProtuStrankaListFormatedOIB>
    <izvorni_sadrzaj>
      <item>BRAVAR-MONT d.o.o., OIB 23198453892 zastupanog po punomoćniku Josip Ostojić</item>
    </izvorni_sadrzaj>
    <derivirana_varijabla naziv="DomainObject.Predmet.ProtuStrankaListFormatedOIB_1">
      <item>BRAVAR-MONT d.o.o., OIB 23198453892 zastupanog po punomoćniku Josip Ostojić</item>
    </derivirana_varijabla>
  </DomainObject.Predmet.ProtuStrankaListFormatedOIB>
  <DomainObject.Predmet.ProtuStrankaListFormatedWithAdress>
    <izvorni_sadrzaj>
      <item>BRAVAR-MONT d.o.o., Petravec 35, 10418 Petravec zastupanog po punomoćniku Josip Ostojić</item>
    </izvorni_sadrzaj>
    <derivirana_varijabla naziv="DomainObject.Predmet.ProtuStrankaListFormatedWithAdress_1">
      <item>BRAVAR-MONT d.o.o., Petravec 35, 10418 Petravec zastupanog po punomoćniku Josip Ostojić</item>
    </derivirana_varijabla>
  </DomainObject.Predmet.ProtuStrankaListFormatedWithAdress>
  <DomainObject.Predmet.ProtuStrankaListFormatedWithAdressOIB>
    <izvorni_sadrzaj>
      <item>BRAVAR-MONT d.o.o., OIB 23198453892, Petravec 35, 10418 Petravec zastupanog po punomoćniku Josip Ostojić</item>
    </izvorni_sadrzaj>
    <derivirana_varijabla naziv="DomainObject.Predmet.ProtuStrankaListFormatedWithAdressOIB_1">
      <item>BRAVAR-MONT d.o.o., OIB 23198453892, Petravec 35, 10418 Petravec zastupanog po punomoćniku Josip Ostojić</item>
    </derivirana_varijabla>
  </DomainObject.Predmet.ProtuStrankaListFormatedWithAdressOIB>
  <DomainObject.Predmet.ProtuStrankaListNazivFormated>
    <izvorni_sadrzaj>
      <item>BRAVAR-MONT d.o.o.</item>
    </izvorni_sadrzaj>
    <derivirana_varijabla naziv="DomainObject.Predmet.ProtuStrankaListNazivFormated_1">
      <item>BRAVAR-MONT d.o.o.</item>
    </derivirana_varijabla>
  </DomainObject.Predmet.ProtuStrankaListNazivFormated>
  <DomainObject.Predmet.ProtuStrankaListNazivFormatedOIB>
    <izvorni_sadrzaj>
      <item>BRAVAR-MONT d.o.o., OIB 23198453892</item>
    </izvorni_sadrzaj>
    <derivirana_varijabla naziv="DomainObject.Predmet.ProtuStrankaListNazivFormatedOIB_1">
      <item>BRAVAR-MONT d.o.o., OIB 23198453892</item>
    </derivirana_varijabla>
  </DomainObject.Predmet.ProtuStrankaListNazivFormatedOIB>
  <DomainObject.Predmet.OstaliListFormated>
    <izvorni_sadrzaj>
      <item>Josip Ostojić punomoćnik sudionika u postupku BRAVAR-MONT d.o.o.</item>
    </izvorni_sadrzaj>
    <derivirana_varijabla naziv="DomainObject.Predmet.OstaliListFormated_1">
      <item>Josip Ostojić punomoćnik sudionika u postupku BRAVAR-MONT d.o.o.</item>
    </derivirana_varijabla>
  </DomainObject.Predmet.OstaliListFormated>
  <DomainObject.Predmet.OstaliListFormatedOIB>
    <izvorni_sadrzaj>
      <item>Josip Ostojić, OIB 00781489692 punomoćnik sudionika u postupku BRAVAR-MONT d.o.o.</item>
    </izvorni_sadrzaj>
    <derivirana_varijabla naziv="DomainObject.Predmet.OstaliListFormatedOIB_1">
      <item>Josip Ostojić, OIB 00781489692 punomoćnik sudionika u postupku BRAVAR-MONT d.o.o.</item>
    </derivirana_varijabla>
  </DomainObject.Predmet.OstaliListFormatedOIB>
  <DomainObject.Predmet.OstaliListFormatedWithAdress>
    <izvorni_sadrzaj>
      <item>Josip Ostojić, Petravec 35, 10418 Petravec punomoćnik sudionika u postupku BRAVAR-MONT d.o.o.</item>
    </izvorni_sadrzaj>
    <derivirana_varijabla naziv="DomainObject.Predmet.OstaliListFormatedWithAdress_1">
      <item>Josip Ostojić, Petravec 35, 10418 Petravec punomoćnik sudionika u postupku BRAVAR-MONT d.o.o.</item>
    </derivirana_varijabla>
  </DomainObject.Predmet.OstaliListFormatedWithAdress>
  <DomainObject.Predmet.OstaliListFormatedWithAdressOIB>
    <izvorni_sadrzaj>
      <item>Josip Ostojić, OIB 00781489692, Petravec 35, 10418 Petravec punomoćnik sudionika u postupku BRAVAR-MONT d.o.o.</item>
    </izvorni_sadrzaj>
    <derivirana_varijabla naziv="DomainObject.Predmet.OstaliListFormatedWithAdressOIB_1">
      <item>Josip Ostojić, OIB 00781489692, Petravec 35, 10418 Petravec punomoćnik sudionika u postupku BRAVAR-MONT d.o.o.</item>
    </derivirana_varijabla>
  </DomainObject.Predmet.OstaliListFormatedWithAdressOIB>
  <DomainObject.Predmet.OstaliListNazivFormated>
    <izvorni_sadrzaj>
      <item>Josip Ostojić</item>
    </izvorni_sadrzaj>
    <derivirana_varijabla naziv="DomainObject.Predmet.OstaliListNazivFormated_1">
      <item>Josip Ostojić</item>
    </derivirana_varijabla>
  </DomainObject.Predmet.OstaliListNazivFormated>
  <DomainObject.Predmet.OstaliListNazivFormatedOIB>
    <izvorni_sadrzaj>
      <item>Josip Ostojić, OIB 00781489692</item>
    </izvorni_sadrzaj>
    <derivirana_varijabla naziv="DomainObject.Predmet.OstaliListNazivFormatedOIB_1">
      <item>Josip Ostojić, OIB 00781489692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St-688/2016-3</izvorni_sadrzaj>
    <derivirana_varijabla naziv="DomainObject.PoslovniBrojDokumenta_1">St-688/2016-3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BRAVAR-MONT d.o.o.</izvorni_sadrzaj>
    <derivirana_varijabla naziv="DomainObject.Predmet.ProtustrankaIDrugi_1">BRAVAR-MONT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BRAVAR-MONT d.o.o., OIB 23198453892, Petravec 35, 10418 Petravec</izvorni_sadrzaj>
    <derivirana_varijabla naziv="DomainObject.Predmet.ProtustrankaIDrugiAdressOIB_1">BRAVAR-MONT d.o.o., OIB 23198453892, Petravec 35, 10418 Petravec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BRAVAR-MONT d.o.o.</item>
      <item>FINA Regionalni centar Zagreb</item>
      <item>Josip Ostojić</item>
    </izvorni_sadrzaj>
    <derivirana_varijabla naziv="DomainObject.Predmet.SudioniciListNaziv_1">
      <item>BRAVAR-MONT d.o.o.</item>
      <item>FINA Regionalni centar Zagreb</item>
      <item>Josip Ostojić</item>
    </derivirana_varijabla>
  </DomainObject.Predmet.SudioniciListNaziv>
  <DomainObject.Predmet.SudioniciListAdressOIB>
    <izvorni_sadrzaj>
      <item>BRAVAR-MONT d.o.o., OIB 23198453892, Petravec 35,10418 Petravec</item>
      <item>FINA Regionalni centar Zagreb, OIB 85821130368, Trg svibanjskih žrtava 1995. 1,10000 Zagreb</item>
      <item>Josip Ostojić, OIB 00781489692, Petravec 35,10418 Petravec</item>
    </izvorni_sadrzaj>
    <derivirana_varijabla naziv="DomainObject.Predmet.SudioniciListAdressOIB_1">
      <item>BRAVAR-MONT d.o.o., OIB 23198453892, Petravec 35,10418 Petravec</item>
      <item>FINA Regionalni centar Zagreb, OIB 85821130368, Trg svibanjskih žrtava 1995. 1,10000 Zagreb</item>
      <item>Josip Ostojić, OIB 00781489692, Petravec 35,10418 Petravec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23198453892</item>
      <item>, OIB 85821130368</item>
      <item>, OIB 00781489692</item>
    </izvorni_sadrzaj>
    <derivirana_varijabla naziv="DomainObject.Predmet.SudioniciListNazivOIB_1">
      <item>, OIB 23198453892</item>
      <item>, OIB 85821130368</item>
      <item>, OIB 00781489692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736</properties:Words>
  <properties:Characters>3982</properties:Characters>
  <properties:Lines>114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2016-08-09T06:08:00Z</dcterms:created>
  <dc:creator>Miroslav Lovreković</dc:creator>
  <cp:lastModifiedBy>Miroslav Lovreković</cp:lastModifiedBy>
  <cp:lastPrinted>2016-08-09T06:06:00Z</cp:lastPrinted>
  <dcterms:modified xmlns:xsi="http://www.w3.org/2001/XMLSchema-instance" xsi:type="dcterms:W3CDTF">2016-08-09T06:13:00Z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St-688/2016-3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