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6c2d" w14:paraId="f4f6c2d" w:rsidRDefault="00687BEB" w:rsidP="00687BEB" w:rsidR="00687BEB">
      <w:pPr>
        <w:spacing w:after="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87BEB" w:rsidP="00687BEB" w:rsidR="00687BEB">
      <w:pPr>
        <w:spacing w:after="0"/>
        <w:jc w:val="both"/>
      </w:pPr>
      <w:r>
        <w:t xml:space="preserve">       REPUBLIKA HRVATSKA</w:t>
      </w:r>
    </w:p>
    <w:p w:rsidRDefault="00687BEB" w:rsidP="00687BEB" w:rsidR="00687BEB">
      <w:pPr>
        <w:spacing w:after="0"/>
        <w:jc w:val="both"/>
      </w:pPr>
      <w:r>
        <w:t>TRGOVAČKI SUD U VARAŽDINU</w:t>
      </w:r>
    </w:p>
    <w:p w:rsidRDefault="00687BEB" w:rsidP="00687BEB" w:rsidR="00687BEB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/II              </w:t>
      </w:r>
    </w:p>
    <w:p w:rsidRDefault="00687BEB" w:rsidP="00687BEB" w:rsidR="00687BEB">
      <w:pPr>
        <w:spacing w:after="0"/>
        <w:rPr>
          <w:bCs/>
        </w:rPr>
      </w:pPr>
      <w:r>
        <w:rPr>
          <w:bCs/>
        </w:rPr>
        <w:t xml:space="preserve">   </w:t>
      </w:r>
    </w:p>
    <w:p w:rsidRDefault="00687BEB" w:rsidP="00687BEB" w:rsidR="00687BEB">
      <w:pPr>
        <w:pStyle w:val="Zaglavlje"/>
        <w:tabs>
          <w:tab w:pos="708" w:val="left"/>
        </w:tabs>
        <w:spacing w:after="0"/>
        <w:jc w:val="center"/>
      </w:pPr>
      <w:r>
        <w:t xml:space="preserve">R E P U B L I K A    H R V A T S K  A </w:t>
      </w:r>
    </w:p>
    <w:p w:rsidRDefault="00687BEB" w:rsidP="00687BEB" w:rsidR="00687BEB">
      <w:pPr>
        <w:pStyle w:val="Zaglavlje"/>
        <w:tabs>
          <w:tab w:pos="708" w:val="left"/>
        </w:tabs>
        <w:spacing w:after="0"/>
      </w:pPr>
    </w:p>
    <w:p w:rsidRDefault="00687BEB" w:rsidP="00687BEB" w:rsidR="00687BEB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spacing w:after="0"/>
        <w:ind w:firstLine="708"/>
        <w:jc w:val="both"/>
      </w:pPr>
      <w:r>
        <w:t>Trgovački sud u Varaždinu, po sucu toga suda Kseniji Flack-Makitan, kao sucu pojedincu, povodom prijedloga predlagatelja-dužnika, za sklapanje postupka predstečajne nagodbe nad dužnikom</w:t>
      </w:r>
      <w:r w:rsidR="00CA53CD">
        <w:t xml:space="preserve"> VARSATEX d.o.o., Zagrebačka 71/3, Varaždin, OIB: 22030548389</w:t>
      </w:r>
      <w:r>
        <w:t xml:space="preserve">, </w:t>
      </w:r>
      <w:r w:rsidR="00CA53CD">
        <w:t>25. kolovoza</w:t>
      </w:r>
      <w:r>
        <w:t xml:space="preserve"> 2017.</w:t>
      </w:r>
    </w:p>
    <w:p w:rsidRDefault="00687BEB" w:rsidP="00687BEB" w:rsidR="00687BEB">
      <w:pPr>
        <w:spacing w:after="0"/>
        <w:ind w:firstLine="708"/>
        <w:jc w:val="both"/>
        <w:rPr>
          <w:b/>
          <w:bCs/>
        </w:rPr>
      </w:pPr>
    </w:p>
    <w:p w:rsidRDefault="00687BEB" w:rsidP="00687BEB" w:rsidR="00687BEB">
      <w:pPr>
        <w:spacing w:after="0"/>
        <w:jc w:val="center"/>
        <w:rPr>
          <w:bCs/>
        </w:rPr>
      </w:pPr>
      <w:r>
        <w:rPr>
          <w:bCs/>
        </w:rPr>
        <w:t>r i j e š i o  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(Narodne novine broj 108/12, </w:t>
      </w:r>
      <w:r>
        <w:rPr>
          <w:color w:val="000000"/>
        </w:rPr>
        <w:t>144/12, 81/13 i 113/13</w:t>
      </w:r>
      <w:r>
        <w:t>) određuje se ročište radi sklapanja postupka predstečajne nagodbe nad dužnikom</w:t>
      </w:r>
      <w:r w:rsidR="00F13840">
        <w:t xml:space="preserve"> VARSATEX d.o.o., Zagrebačka 71/III, Varaždin, OIB: 22030548389</w:t>
      </w:r>
      <w:r>
        <w:rPr>
          <w:bCs/>
        </w:rPr>
        <w:t>,</w:t>
      </w:r>
      <w:r>
        <w:rPr>
          <w:b/>
        </w:rPr>
        <w:t xml:space="preserve"> </w:t>
      </w:r>
      <w:r>
        <w:t>za</w:t>
      </w:r>
    </w:p>
    <w:p w:rsidRDefault="00687BEB" w:rsidP="00687BEB" w:rsidR="00687BEB">
      <w:pPr>
        <w:spacing w:after="0"/>
        <w:jc w:val="both"/>
      </w:pPr>
    </w:p>
    <w:p w:rsidRDefault="00687BEB" w:rsidP="00687BEB" w:rsidR="00687BEB">
      <w:pPr>
        <w:spacing w:after="0"/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 w:rsidR="00CA53CD">
        <w:rPr>
          <w:b/>
          <w:bCs/>
          <w:u w:val="single"/>
        </w:rPr>
        <w:t>5. listopada</w:t>
      </w:r>
      <w:r w:rsidR="00924B97">
        <w:rPr>
          <w:b/>
          <w:bCs/>
          <w:u w:val="single"/>
        </w:rPr>
        <w:t xml:space="preserve"> 2017</w:t>
      </w:r>
      <w:r>
        <w:rPr>
          <w:b/>
          <w:bCs/>
          <w:u w:val="single"/>
        </w:rPr>
        <w:t xml:space="preserve">. godine u </w:t>
      </w:r>
      <w:r w:rsidR="00CA53CD">
        <w:rPr>
          <w:b/>
          <w:bCs/>
          <w:u w:val="single"/>
        </w:rPr>
        <w:t>08,3</w:t>
      </w:r>
      <w:r>
        <w:rPr>
          <w:b/>
          <w:bCs/>
          <w:u w:val="single"/>
        </w:rPr>
        <w:t>0 sati,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87BEB" w:rsidP="00687BEB" w:rsidR="00687BEB">
      <w:pPr>
        <w:spacing w:after="0"/>
        <w:ind w:left="1065"/>
        <w:jc w:val="both"/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>Na ročište se dostavom ovoga rješenja smatraju pozvani:</w:t>
      </w:r>
    </w:p>
    <w:p w:rsidRDefault="00687BEB" w:rsidP="00687BEB" w:rsidR="00687BEB">
      <w:pPr>
        <w:spacing w:after="0"/>
        <w:ind w:left="1425"/>
        <w:jc w:val="both"/>
      </w:pPr>
    </w:p>
    <w:p w:rsidRDefault="00924B97" w:rsidP="00924B97" w:rsidR="00687BEB">
      <w:pPr>
        <w:numPr>
          <w:ilvl w:val="1"/>
          <w:numId w:val="1"/>
        </w:numPr>
        <w:spacing w:after="0"/>
        <w:jc w:val="both"/>
      </w:pPr>
      <w:r>
        <w:t>Dužnik,</w:t>
      </w:r>
      <w:r w:rsidR="00F13840">
        <w:t xml:space="preserve"> VARSATEX d.o.o., Zagrebačka 71/III, Varaždin.</w:t>
      </w:r>
    </w:p>
    <w:p w:rsidRDefault="00687BEB" w:rsidP="00687BEB" w:rsidR="00687BEB">
      <w:pPr>
        <w:tabs>
          <w:tab w:pos="7513" w:val="left"/>
        </w:tabs>
        <w:spacing w:after="0"/>
        <w:ind w:left="1980"/>
        <w:jc w:val="both"/>
      </w:pPr>
      <w:r>
        <w:tab/>
      </w:r>
    </w:p>
    <w:p w:rsidRDefault="00687BEB" w:rsidP="00F13840" w:rsidR="00924B97">
      <w:pPr>
        <w:numPr>
          <w:ilvl w:val="0"/>
          <w:numId w:val="1"/>
        </w:numPr>
        <w:spacing w:after="0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87BEB" w:rsidP="00687BEB" w:rsidR="00687BEB">
      <w:pPr>
        <w:pStyle w:val="Naslov3"/>
        <w:spacing w:after="0"/>
        <w:jc w:val="center"/>
        <w:rPr>
          <w:b w:val="false"/>
          <w:color w:val="auto"/>
        </w:rPr>
      </w:pPr>
      <w:r>
        <w:rPr>
          <w:b w:val="false"/>
          <w:color w:val="auto"/>
        </w:rPr>
        <w:t xml:space="preserve">U Varaždinu, </w:t>
      </w:r>
      <w:r w:rsidR="00B452CB">
        <w:rPr>
          <w:b w:val="false"/>
          <w:color w:val="auto"/>
        </w:rPr>
        <w:t>25. kolovoza</w:t>
      </w:r>
      <w:r>
        <w:rPr>
          <w:b w:val="false"/>
          <w:color w:val="auto"/>
        </w:rPr>
        <w:t xml:space="preserve"> 2017. godine.</w:t>
      </w:r>
    </w:p>
    <w:p w:rsidRDefault="00687BEB" w:rsidP="00F22D84" w:rsidR="00F22D84" w:rsidRPr="00F13840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3840" w:rsidP="00F13840" w:rsidR="00F13840" w:rsidRPr="006F44C4">
      <w:pPr>
        <w:ind w:firstLine="708" w:left="5664"/>
        <w:jc w:val="both"/>
      </w:pPr>
      <w:r w:rsidRPr="006F44C4">
        <w:t>SUDAC</w:t>
      </w:r>
    </w:p>
    <w:p w:rsidRDefault="00F13840" w:rsidP="00F13840" w:rsidR="00F13840" w:rsidRPr="006F44C4">
      <w:pPr>
        <w:ind w:firstLine="708" w:left="4956"/>
        <w:jc w:val="both"/>
      </w:pPr>
      <w:r w:rsidRPr="006F44C4">
        <w:t>Ksenija Flack-Makitan, v.r.</w:t>
      </w:r>
    </w:p>
    <w:p w:rsidRDefault="00F13840" w:rsidP="00F13840" w:rsidR="00F13840" w:rsidRPr="006F44C4">
      <w:pPr>
        <w:ind w:left="4956"/>
        <w:jc w:val="both"/>
      </w:pPr>
      <w:r w:rsidRPr="006F44C4">
        <w:t>Za točnost otpravka – ovlašteni službenik:</w:t>
      </w:r>
    </w:p>
    <w:p w:rsidRDefault="00F13840" w:rsidP="00F13840" w:rsidR="00F13840" w:rsidRPr="00F13840">
      <w:pPr>
        <w:ind w:firstLine="708" w:left="4956"/>
        <w:jc w:val="both"/>
      </w:pPr>
    </w:p>
    <w:p w:rsidRDefault="00687BEB" w:rsidP="00687BEB" w:rsidR="00687BEB">
      <w:pPr>
        <w:spacing w:after="0"/>
        <w:jc w:val="both"/>
        <w:rPr>
          <w:bCs/>
        </w:rPr>
      </w:pPr>
      <w:r>
        <w:rPr>
          <w:bCs/>
        </w:rPr>
        <w:t>DNA: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 xml:space="preserve">Dužnik, </w:t>
      </w:r>
      <w:r w:rsidR="00F13840">
        <w:t xml:space="preserve">VARSATEX d.o.o., Zagrebačka 71/III, Varaždin, 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>Financijska agencija, Regionalni centar Zagreb, Ulica grada Vukovara 70,</w:t>
      </w:r>
    </w:p>
    <w:p w:rsidRDefault="00F13840" w:rsidP="00F13840" w:rsidR="00687BEB">
      <w:pPr>
        <w:numPr>
          <w:ilvl w:val="0"/>
          <w:numId w:val="2"/>
        </w:numPr>
        <w:spacing w:after="0"/>
        <w:jc w:val="both"/>
      </w:pPr>
      <w:r>
        <w:t>E-O</w:t>
      </w:r>
      <w:r w:rsidR="00687BEB">
        <w:t>glasna ploča suda</w:t>
      </w:r>
      <w:r w:rsidR="0016483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687BEB" w:rsidP="00687BEB" w:rsidR="00687BE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54519" w:rsidR="00954519"/>
    <w:sectPr w:rsidSect="00F13840" w:rsidR="00954519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A6E" w:rsidP="00687BEB" w:rsidR="005B0A6E">
      <w:pPr>
        <w:spacing w:after="0"/>
      </w:pPr>
      <w:r>
        <w:separator/>
      </w:r>
    </w:p>
  </w:endnote>
  <w:endnote w:id="0" w:type="continuationSeparator">
    <w:p w:rsidRDefault="005B0A6E" w:rsidP="00687BEB" w:rsidR="005B0A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A6E" w:rsidP="00687BEB" w:rsidR="005B0A6E">
      <w:pPr>
        <w:spacing w:after="0"/>
      </w:pPr>
      <w:r>
        <w:separator/>
      </w:r>
    </w:p>
  </w:footnote>
  <w:footnote w:id="0" w:type="continuationSeparator">
    <w:p w:rsidRDefault="005B0A6E" w:rsidP="00687BEB" w:rsidR="005B0A6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67466"/>
      <w:docPartObj>
        <w:docPartGallery w:val="Page Numbers (Top of Page)"/>
        <w:docPartUnique/>
      </w:docPartObj>
    </w:sdtPr>
    <w:sdtEndPr/>
    <w:sdtContent>
      <w:p w:rsidRDefault="00687BEB" w:rsidR="00687B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840">
          <w:t>2</w:t>
        </w:r>
        <w:r>
          <w:fldChar w:fldCharType="end"/>
        </w:r>
      </w:p>
      <w:p w:rsidRDefault="00CA53CD" w:rsidP="00687BEB" w:rsidR="00687BEB">
        <w:pPr>
          <w:pStyle w:val="Zaglavlje"/>
        </w:pPr>
        <w:r>
          <w:t>Poslovni broj: 5 St-270/17-5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D84" w:rsidR="00687BEB">
    <w:pPr>
      <w:pStyle w:val="Zaglavlje"/>
    </w:pPr>
    <w:r>
      <w:t>Poslovni broj: 5 St-</w:t>
    </w:r>
    <w:r w:rsidR="00CA53CD">
      <w:t>270/17-5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7A2B2907"/>
    <w:multiLevelType w:val="hybridMultilevel"/>
    <w:tmpl w:val="30DEFD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BEB"/>
    <w:rsid w:val="0001435B"/>
    <w:rsid w:val="00164835"/>
    <w:rsid w:val="005B0A6E"/>
    <w:rsid w:val="00687BEB"/>
    <w:rsid w:val="007A10CF"/>
    <w:rsid w:val="007B29B8"/>
    <w:rsid w:val="00826138"/>
    <w:rsid w:val="00924B97"/>
    <w:rsid w:val="00954519"/>
    <w:rsid w:val="009F76DB"/>
    <w:rsid w:val="00B452CB"/>
    <w:rsid w:val="00B7663D"/>
    <w:rsid w:val="00CA53CD"/>
    <w:rsid w:val="00F13840"/>
    <w:rsid w:val="00F22D84"/>
    <w:rsid w:val="00FA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BE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687BE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87BE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687BEB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87BEB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7BEB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8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8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8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8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BE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687BE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87BE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687BEB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87BEB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87BEB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8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83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8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8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VARSATEX d.o.o. za promet robe na veliko i malo, uvoz-izvoz, konzalting, te proizvodnja tekstilnih i obućarskih proizvoda</izvorni_sadrzaj>
    <derivirana_varijabla naziv="DomainObject.Predmet.StrankaFormated_1">  VARSATEX d.o.o. za promet robe na veliko i malo, uvoz-izvoz, konzalting, te proizvodnja tekstilnih i obućarskih proizvoda</derivirana_varijabla>
  </DomainObject.Predmet.StrankaFormated>
  <DomainObject.Predmet.StrankaFormatedOIB>
    <izvorni_sadrzaj>  VARSATEX d.o.o. za promet robe na veliko i malo, uvoz-izvoz, konzalting, te proizvodnja tekstilnih i obućarskih proizvoda, OIB 22030548389</izvorni_sadrzaj>
    <derivirana_varijabla naziv="DomainObject.Predmet.StrankaFormatedOIB_1">  VARSATEX d.o.o. za promet robe na veliko i malo, uvoz-izvoz, konzalting, te proizvodnja tekstilnih i obućarskih proizvoda, OIB 22030548389</derivirana_varijabla>
  </DomainObject.Predmet.StrankaFormatedOIB>
  <DomainObject.Predmet.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StrankaFormatedWithAdress_1"> VARSATEX d.o.o. za promet robe na veliko i malo, uvoz-izvoz, konzalting, te proizvodnja tekstilnih i obućarskih proizvoda, Zagrebačka 71/III, 42000 Varaždin</derivirana_varijabla>
  </DomainObject.Predmet.StrankaFormatedWithAdress>
  <DomainObject.Predmet.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StrankaFormatedWithAdressOIB_1"> VARSATEX d.o.o. za promet robe na veliko i malo, uvoz-izvoz, konzalting, te proizvodnja tekstilnih i obućarskih proizvoda, OIB 22030548389, Zagrebačka 71/III, 42000 Varaždin</derivirana_varijabla>
  </DomainObject.Predmet.StrankaFormatedWithAdressOIB>
  <DomainObject.Predmet.StrankaWithAdress>
    <izvorni_sadrzaj>VARSATEX d.o.o. za promet robe na veliko i malo, uvoz-izvoz, konzalting, te proizvodnja tekstilnih i obućarskih proizvoda Zagrebačka 71/III,42000 Varaždin</izvorni_sadrzaj>
    <derivirana_varijabla naziv="DomainObject.Predmet.StrankaWithAdress_1">VARSATEX d.o.o. za promet robe na veliko i malo, uvoz-izvoz, konzalting, te proizvodnja tekstilnih i obućarskih proizvoda Zagrebačka 71/III,42000 Varaždin</derivirana_varijabla>
  </DomainObject.Predmet.StrankaWithAdress>
  <DomainObject.Predmet.StrankaWithAdressOIB>
    <izvorni_sadrzaj>VARSATEX d.o.o. za promet robe na veliko i malo, uvoz-izvoz, konzalting, te proizvodnja tekstilnih i obućarskih proizvoda, OIB 22030548389, Zagrebačka 71/III,42000 Varaždin</izvorni_sadrzaj>
    <derivirana_varijabla naziv="DomainObject.Predmet.StrankaWithAdressOIB_1">VARSATEX d.o.o. za promet robe na veliko i malo, uvoz-izvoz, konzalting, te proizvodnja tekstilnih i obućarskih proizvoda, OIB 22030548389, Zagrebačka 71/III,42000 Varaždin</derivirana_varijabla>
  </DomainObject.Predmet.StrankaWithAdressOIB>
  <DomainObject.Predmet.StrankaNazivFormated>
    <izvorni_sadrzaj>VARSATEX d.o.o. za promet robe na veliko i malo, uvoz-izvoz, konzalting, te proizvodnja tekstilnih i obućarskih proizvoda</izvorni_sadrzaj>
    <derivirana_varijabla naziv="DomainObject.Predmet.StrankaNazivFormated_1">VARSATEX d.o.o. za promet robe na veliko i malo, uvoz-izvoz, konzalting, te proizvodnja tekstilnih i obućarskih proizvoda</derivirana_varijabla>
  </DomainObject.Predmet.StrankaNazivFormated>
  <DomainObject.Predmet.StrankaNazivFormatedOIB>
    <izvorni_sadrzaj>VARSATEX d.o.o. za promet robe na veliko i malo, uvoz-izvoz, konzalting, te proizvodnja tekstilnih i obućarskih proizvoda, OIB 22030548389</izvorni_sadrzaj>
    <derivirana_varijabla naziv="DomainObject.Predmet.StrankaNazivFormatedOIB_1">VARSATEX d.o.o. za promet robe na veliko i malo, uvoz-izvoz, konzalting, te proizvodnja tekstilnih i obućarskih proizvoda, OIB 22030548389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10923577.50</izvorni_sadrzaj>
    <derivirana_varijabla naziv="DomainObject.Predmet.TrenutnaVrijednost_1">10923577.50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VARSATEX d.o.o. za promet robe na veliko i malo, uvoz-izvoz, konzalting, te proizvodnja tekstilnih i obućarskih proizvoda</item>
    </izvorni_sadrzaj>
    <derivirana_varijabla naziv="DomainObject.Predmet.StrankaListFormated_1">
      <item>VARSATEX d.o.o. za promet robe na veliko i malo, uvoz-izvoz, konzalting, te proizvodnja tekstilnih i obućarskih proizvoda</item>
    </derivirana_varijabla>
  </DomainObject.Predmet.StrankaListFormated>
  <DomainObject.Predmet.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FormatedOIB_1">
      <item>VARSATEX d.o.o. za promet robe na veliko i malo, uvoz-izvoz, konzalting, te proizvodnja tekstilnih i obućarskih proizvoda, OIB 22030548389</item>
    </derivirana_varijabla>
  </DomainObject.Predmet.StrankaListFormatedOIB>
  <DomainObject.Predmet.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StrankaListFormatedWithAdress_1">
      <item>VARSATEX d.o.o. za promet robe na veliko i malo, uvoz-izvoz, konzalting, te proizvodnja tekstilnih i obućarskih proizvoda, Zagrebačka 71/III, 42000 Varaždin</item>
    </derivirana_varijabla>
  </DomainObject.Predmet.StrankaListFormatedWithAdress>
  <DomainObject.Predmet.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StrankaListFormatedWithAdressOIB>
  <DomainObject.Predmet.StrankaListNazivFormated>
    <izvorni_sadrzaj>
      <item>VARSATEX d.o.o. za promet robe na veliko i malo, uvoz-izvoz, konzalting, te proizvodnja tekstilnih i obućarskih proizvoda</item>
    </izvorni_sadrzaj>
    <derivirana_varijabla naziv="DomainObject.Predmet.StrankaListNazivFormated_1">
      <item>VARSATEX d.o.o. za promet robe na veliko i malo, uvoz-izvoz, konzalting, te proizvodnja tekstilnih i obućarskih proizvoda</item>
    </derivirana_varijabla>
  </DomainObject.Predmet.StrankaListNazivFormated>
  <DomainObject.Predmet.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NazivFormatedOIB_1">
      <item>VARSATEX d.o.o. za promet robe na veliko i malo, uvoz-izvoz, konzalting, te proizvodnja tekstilnih i obućarskih proizvoda, OIB 22030548389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</item>
    </izvorni_sadrzaj>
    <derivirana_varijabla naziv="DomainObject.Predmet.OstaliListFormatedOIB_1">
      <item>Sudski registar</item>
      <item>Financijska agencija</item>
    </derivirana_varijabla>
  </DomainObject.Predmet.OstaliListFormatedOIB>
  <DomainObject.Predmet.OstaliListFormatedWithAdress>
    <izvorni_sadrzaj>
      <item>Sudski registar</item>
      <item>Financijska agencija</item>
    </izvorni_sadrzaj>
    <derivirana_varijabla naziv="DomainObject.Predmet.OstaliListFormatedWithAdress_1">
      <item>Sudski registar</item>
      <item>Financijska agencija</item>
    </derivirana_varijabla>
  </DomainObject.Predmet.OstaliListFormatedWithAdress>
  <DomainObject.Predmet.OstaliListFormatedWithAdressOIB>
    <izvorni_sadrzaj>
      <item>Sudski registar</item>
      <item>Financijska agencija</item>
    </izvorni_sadrzaj>
    <derivirana_varijabla naziv="DomainObject.Predmet.OstaliListFormatedWithAdressOIB_1">
      <item>Sudski registar</item>
      <item>Financijska agencija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</item>
    </izvorni_sadrzaj>
    <derivirana_varijabla naziv="DomainObject.Predmet.OstaliListNazivFormatedOIB_1"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VARSATEX d.o.o. za promet robe na veliko i malo, uvoz-izvoz, konzalting, te proizvodnja tekstilnih i obućarskih proizvoda</izvorni_sadrzaj>
    <derivirana_varijabla naziv="DomainObject.Predmet.StrankaIDrugi_1">VARSATEX d.o.o. za promet robe na veliko i malo, uvoz-izvoz, konzalting, te proizvodnja tekstilnih i obućarskih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StrankaIDrugiAdressOIB_1">VARSATEX d.o.o. za promet robe na veliko i malo, uvoz-izvoz, konzalting, te proizvodnja tekstilnih i obućarskih proizvoda, OIB 22030548389, Zagrebačka 71/III,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VARSATEX d.o.o. za promet robe na veliko i malo, uvoz-izvoz, konzalting, te proizvodnja tekstilnih i obućarskih proizvoda</item>
      <item>Sudski registar</item>
      <item>Financijska agencija</item>
    </izvorni_sadrzaj>
    <derivirana_varijabla naziv="DomainObject.Predmet.SudioniciListNaziv_1">
      <item>VARSATEX d.o.o. za promet robe na veliko i malo, uvoz-izvoz, konzalting, te proizvodnja tekstilnih i obućarskih proizvoda</item>
      <item>Sudski registar</item>
      <item>Financijska agencija</item>
    </derivirana_varijabla>
  </DomainObject.Predmet.SudioniciListNaziv>
  <DomainObject.Predmet.SudioniciListAdressOIB>
    <izvorni_sadrzaj>
      <item>VARSATEX d.o.o. za promet robe na veliko i malo, uvoz-izvoz, konzalting, te proizvodnja tekstilnih i obućarskih proizvoda, OIB 22030548389, Zagrebačka 71/III,42000 Varaždin</item>
      <item>Sudski registar</item>
      <item>Financijska agencija</item>
    </izvorni_sadrzaj>
    <derivirana_varijabla naziv="DomainObject.Predmet.SudioniciListAdressOIB_1">
      <item>VARSATEX d.o.o. za promet robe na veliko i malo, uvoz-izvoz, konzalting, te proizvodnja tekstilnih i obućarskih proizvoda, OIB 22030548389, Zagrebačka 71/III,42000 Varaždin</item>
      <item>Sudski registar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22030548389</item>
      <item>, OIB null</item>
      <item>, OIB null</item>
    </izvorni_sadrzaj>
    <derivirana_varijabla naziv="DomainObject.Predmet.SudioniciListNazivOIB_1"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1252</properties:Characters>
  <properties:Lines>44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2017-03-16T11:10:00Z</dcterms:created>
  <dc:creator>Lea Rogina</dc:creator>
  <cp:lastModifiedBy>Lea Rogina</cp:lastModifiedBy>
  <cp:lastPrinted>2017-08-28T10:01:00Z</cp:lastPrinted>
  <dcterms:modified xmlns:xsi="http://www.w3.org/2001/XMLSchema-instance" xsi:type="dcterms:W3CDTF">2017-08-28T10:08:00Z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