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e4d3" w14:paraId="e4fe4d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A45777">
        <w:t>27</w:t>
      </w:r>
      <w:r w:rsidR="00C572D2">
        <w:t xml:space="preserve">. </w:t>
      </w:r>
      <w:r w:rsidR="00A45777">
        <w:t xml:space="preserve">listopada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45777">
        <w:t>FILIP 2006 j.d.o.o., Zadar, Zrinsko-Frankopanska 30, OIB:54125905961</w:t>
      </w:r>
      <w:r w:rsidR="0039437A" w:rsidRPr="0039437A">
        <w:t>,</w:t>
      </w:r>
      <w:r w:rsidR="00EF3F9E">
        <w:t xml:space="preserve"> </w:t>
      </w:r>
      <w:r w:rsidR="00DC228A">
        <w:t>1</w:t>
      </w:r>
      <w:r w:rsidR="00A45777">
        <w:t>7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45777">
        <w:t>FILIP 2006 j.d.o.o., Zadar, Zrinsko-Frankopanska 30, OIB:54125905961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</w:t>
      </w:r>
      <w:r w:rsidR="00A45777">
        <w:t>7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13,</w:t>
      </w:r>
      <w:r w:rsidR="00A45777">
        <w:rPr>
          <w:color w:themeColor="text1" w:val="000000"/>
        </w:rPr>
        <w:t>1</w:t>
      </w:r>
      <w:r w:rsidR="00DC228A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A45777">
        <w:t xml:space="preserve">Ivan Gjurašić iz Zagreba, </w:t>
      </w:r>
      <w:r w:rsidR="00A45777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45777">
        <w:t>FILIP 2006 j.d.o.o., Zadar, Zrinsko-Frankopanska 30, OIB:54125905961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45777">
        <w:t>27</w:t>
      </w:r>
      <w:r w:rsidR="00C572D2">
        <w:t xml:space="preserve">. </w:t>
      </w:r>
      <w:r w:rsidR="00A45777">
        <w:t xml:space="preserve">listopada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45777">
        <w:t>24</w:t>
      </w:r>
      <w:r w:rsidR="0079567A" w:rsidRPr="00EF3F9E">
        <w:t>.</w:t>
      </w:r>
      <w:r w:rsidR="00E34074">
        <w:t xml:space="preserve"> </w:t>
      </w:r>
      <w:r w:rsidR="00A45777">
        <w:t xml:space="preserve">listopada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45777">
        <w:t>22.901,74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A45777">
        <w:t>Sberbank</w:t>
      </w:r>
      <w:r w:rsidR="00DC228A">
        <w:t xml:space="preserve">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45777">
        <w:t>20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228A">
        <w:t>1</w:t>
      </w:r>
      <w:r w:rsidR="00A45777">
        <w:t>7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A45777">
        <w:t>30.695,91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A45777">
        <w:t>263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A45777">
        <w:t>7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A45777" w:rsidP="00A45777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A45777" w:rsidP="00A45777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A45777" w:rsidR="00A45777">
      <w:pPr>
        <w:tabs>
          <w:tab w:pos="3815" w:val="left"/>
        </w:tabs>
        <w:jc w:val="both"/>
      </w:pPr>
      <w:r>
        <w:tab/>
      </w:r>
    </w:p>
    <w:p w:rsidRDefault="00A45777" w:rsidP="00F3159A" w:rsidR="00A45777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3C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228A">
      <w:t xml:space="preserve">Poslovni broj: 5 </w:t>
    </w:r>
    <w:r w:rsidR="00DC228A" w:rsidRPr="008C3132">
      <w:t>St-</w:t>
    </w:r>
    <w:r w:rsidR="00DC228A">
      <w:t>1</w:t>
    </w:r>
    <w:r w:rsidR="00A45777">
      <w:t>099</w:t>
    </w:r>
    <w:r w:rsidR="00DC228A">
      <w:t>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C228A">
      <w:t>1</w:t>
    </w:r>
    <w:r w:rsidR="00A45777">
      <w:t>099</w:t>
    </w:r>
    <w:r>
      <w:t>/16-1</w:t>
    </w:r>
    <w:r w:rsidR="00C509EF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03CE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16.12.2016.</izvorni_sadrzaj>
    <derivirana_varijabla naziv="DomainObject.Predmet.PrimjedbaSuca_1">UVID 16.12.2016.</derivirana_varijabla>
  </DomainObject.Predmet.PrimjedbaSuca>
  <DomainObject.Predmet.ProtustrankaFormated>
    <izvorni_sadrzaj>  FILIP 2006 j.d.o.o. za iznajmljivanje motornih vozila i turistička agencija</izvorni_sadrzaj>
    <derivirana_varijabla naziv="DomainObject.Predmet.ProtustrankaFormated_1">  FILIP 2006 j.d.o.o. za iznajmljivanje motornih vozila i turistička agencija</derivirana_varijabla>
  </DomainObject.Predmet.ProtustrankaFormated>
  <DomainObject.Predmet.ProtustrankaFormatedOIB>
    <izvorni_sadrzaj>  FILIP 2006 j.d.o.o. za iznajmljivanje motornih vozila i turistička agencija, OIB 54125905961</izvorni_sadrzaj>
    <derivirana_varijabla naziv="DomainObject.Predmet.ProtustrankaFormatedOIB_1">  FILIP 2006 j.d.o.o. za iznajmljivanje motornih vozila i turistička agencija, OIB 54125905961</derivirana_varijabla>
  </DomainObject.Predmet.ProtustrankaFormatedOIB>
  <DomainObject.Predmet.ProtustrankaFormatedWithAdress>
    <izvorni_sadrzaj> FILIP 2006 j.d.o.o. za iznajmljivanje motornih vozila i turistička agencija, Zrinsko-Frankopanska 30, 23000 Zadar</izvorni_sadrzaj>
    <derivirana_varijabla naziv="DomainObject.Predmet.ProtustrankaFormatedWithAdress_1"> FILIP 2006 j.d.o.o. za iznajmljivanje motornih vozila i turistička agencija, Zrinsko-Frankopanska 30, 23000 Zadar</derivirana_varijabla>
  </DomainObject.Predmet.ProtustrankaFormatedWithAdress>
  <DomainObject.Predmet.ProtustrankaFormatedWithAdressOIB>
    <izvorni_sadrzaj> FILIP 2006 j.d.o.o. za iznajmljivanje motornih vozila i turistička agencija, OIB 54125905961, Zrinsko-Frankopanska 30, 23000 Zadar</izvorni_sadrzaj>
    <derivirana_varijabla naziv="DomainObject.Predmet.ProtustrankaFormatedWithAdressOIB_1"> FILIP 2006 j.d.o.o. za iznajmljivanje motornih vozila i turistička agencija, OIB 54125905961, Zrinsko-Frankopanska 30, 23000 Zadar</derivirana_varijabla>
  </DomainObject.Predmet.ProtustrankaFormatedWithAdressOIB>
  <DomainObject.Predmet.ProtustrankaWithAdress>
    <izvorni_sadrzaj>FILIP 2006 j.d.o.o. za iznajmljivanje motornih vozila i turistička agencija Zrinsko-Frankopanska 30, 23000 Zadar</izvorni_sadrzaj>
    <derivirana_varijabla naziv="DomainObject.Predmet.ProtustrankaWithAdress_1">FILIP 2006 j.d.o.o. za iznajmljivanje motornih vozila i turistička agencija Zrinsko-Frankopanska 30, 23000 Zadar</derivirana_varijabla>
  </DomainObject.Predmet.ProtustrankaWithAdress>
  <DomainObject.Predmet.ProtustrankaWithAdressOIB>
    <izvorni_sadrzaj>FILIP 2006 j.d.o.o. za iznajmljivanje motornih vozila i turistička agencija, OIB 54125905961, Zrinsko-Frankopanska 30, 23000 Zadar</izvorni_sadrzaj>
    <derivirana_varijabla naziv="DomainObject.Predmet.ProtustrankaWithAdressOIB_1">FILIP 2006 j.d.o.o. za iznajmljivanje motornih vozila i turistička agencija, OIB 54125905961, Zrinsko-Frankopanska 30, 23000 Zadar</derivirana_varijabla>
  </DomainObject.Predmet.ProtustrankaWithAdressOIB>
  <DomainObject.Predmet.ProtustrankaNazivFormated>
    <izvorni_sadrzaj>FILIP 2006 j.d.o.o. za iznajmljivanje motornih vozila i turistička agencija</izvorni_sadrzaj>
    <derivirana_varijabla naziv="DomainObject.Predmet.ProtustrankaNazivFormated_1">FILIP 2006 j.d.o.o. za iznajmljivanje motornih vozila i turistička agencija</derivirana_varijabla>
  </DomainObject.Predmet.ProtustrankaNazivFormated>
  <DomainObject.Predmet.ProtustrankaNazivFormatedOIB>
    <izvorni_sadrzaj>FILIP 2006 j.d.o.o. za iznajmljivanje motornih vozila i turistička agencija, OIB 54125905961</izvorni_sadrzaj>
    <derivirana_varijabla naziv="DomainObject.Predmet.ProtustrankaNazivFormatedOIB_1">FILIP 2006 j.d.o.o. za iznajmljivanje motornih vozila i turistička agencija, OIB 54125905961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 2006 j.d.o.o. za iznajmljivanje motornih vozila i turistička agencija</item>
    </izvorni_sadrzaj>
    <derivirana_varijabla naziv="DomainObject.Predmet.ProtuStrankaListFormated_1">
      <item>FILIP 2006 j.d.o.o. za iznajmljivanje motornih vozila i turistička agencija</item>
    </derivirana_varijabla>
  </DomainObject.Predmet.ProtuStrankaListFormated>
  <DomainObject.Predmet.ProtuStrankaListFormatedOIB>
    <izvorni_sadrzaj>
      <item>FILIP 2006 j.d.o.o. za iznajmljivanje motornih vozila i turistička agencija, OIB 54125905961</item>
    </izvorni_sadrzaj>
    <derivirana_varijabla naziv="DomainObject.Predmet.ProtuStrankaListFormatedOIB_1">
      <item>FILIP 2006 j.d.o.o. za iznajmljivanje motornih vozila i turistička agencija, OIB 54125905961</item>
    </derivirana_varijabla>
  </DomainObject.Predmet.ProtuStrankaListFormatedOIB>
  <DomainObject.Predmet.ProtuStrankaListFormatedWithAdress>
    <izvorni_sadrzaj>
      <item>FILIP 2006 j.d.o.o. za iznajmljivanje motornih vozila i turistička agencija, Zrinsko-Frankopanska 30, 23000 Zadar</item>
    </izvorni_sadrzaj>
    <derivirana_varijabla naziv="DomainObject.Predmet.ProtuStrankaListFormatedWithAdress_1">
      <item>FILIP 2006 j.d.o.o. za iznajmljivanje motornih vozila i turistička agencija, Zrinsko-Frankopanska 30, 23000 Zadar</item>
    </derivirana_varijabla>
  </DomainObject.Predmet.ProtuStrankaListFormatedWithAdress>
  <DomainObject.Predmet.ProtuStrankaListFormatedWithAdressOIB>
    <izvorni_sadrzaj>
      <item>FILIP 2006 j.d.o.o. za iznajmljivanje motornih vozila i turistička agencija, OIB 54125905961, Zrinsko-Frankopanska 30, 23000 Zadar</item>
    </izvorni_sadrzaj>
    <derivirana_varijabla naziv="DomainObject.Predmet.ProtuStrankaListFormatedWithAdressOIB_1">
      <item>FILIP 2006 j.d.o.o. za iznajmljivanje motornih vozila i turistička agencija, OIB 54125905961, Zrinsko-Frankopanska 30, 23000 Zadar</item>
    </derivirana_varijabla>
  </DomainObject.Predmet.ProtuStrankaListFormatedWithAdressOIB>
  <DomainObject.Predmet.ProtuStrankaListNazivFormated>
    <izvorni_sadrzaj>
      <item>FILIP 2006 j.d.o.o. za iznajmljivanje motornih vozila i turistička agencija</item>
    </izvorni_sadrzaj>
    <derivirana_varijabla naziv="DomainObject.Predmet.ProtuStrankaListNazivFormated_1">
      <item>FILIP 2006 j.d.o.o. za iznajmljivanje motornih vozila i turistička agencija</item>
    </derivirana_varijabla>
  </DomainObject.Predmet.ProtuStrankaListNazivFormated>
  <DomainObject.Predmet.ProtuStrankaListNazivFormatedOIB>
    <izvorni_sadrzaj>
      <item>FILIP 2006 j.d.o.o. za iznajmljivanje motornih vozila i turistička agencija, OIB 54125905961</item>
    </izvorni_sadrzaj>
    <derivirana_varijabla naziv="DomainObject.Predmet.ProtuStrankaListNazivFormatedOIB_1">
      <item>FILIP 2006 j.d.o.o. za iznajmljivanje motornih vozila i turistička agencija, OIB 54125905961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 2006 j.d.o.o. za iznajmljivanje motornih vozila i turistička agencija</izvorni_sadrzaj>
    <derivirana_varijabla naziv="DomainObject.Predmet.ProtustrankaIDrugi_1">FILIP 2006 j.d.o.o. za iznajmljivanje motornih vozila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 2006 j.d.o.o. za iznajmljivanje motornih vozila i turistička agencija, OIB 54125905961, Zrinsko-Frankopanska 30, 23000 Zadar</izvorni_sadrzaj>
    <derivirana_varijabla naziv="DomainObject.Predmet.ProtustrankaIDrugiAdressOIB_1">FILIP 2006 j.d.o.o. za iznajmljivanje motornih vozila i turistička agencija, OIB 54125905961, Zrinsko-Frankopanska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 2006 j.d.o.o. za iznajmljivanje motornih vozila i turistička agencija</item>
    </izvorni_sadrzaj>
    <derivirana_varijabla naziv="DomainObject.Predmet.SudioniciListNaziv_1">
      <item>fina</item>
      <item>FILIP 2006 j.d.o.o. za iznajmljivanje motornih vozila i turistička agencija</item>
    </derivirana_varijabla>
  </DomainObject.Predmet.SudioniciListNaziv>
  <DomainObject.Predmet.SudioniciListAdressOIB>
    <izvorni_sadrzaj>
      <item>fina, OIB 85821130368</item>
      <item>FILIP 2006 j.d.o.o. za iznajmljivanje motornih vozila i turistička agencija, OIB 54125905961, Zrinsko-Frankopanska 30,23000 Zadar</item>
    </izvorni_sadrzaj>
    <derivirana_varijabla naziv="DomainObject.Predmet.SudioniciListAdressOIB_1">
      <item>fina, OIB 85821130368</item>
      <item>FILIP 2006 j.d.o.o. za iznajmljivanje motornih vozila i turistička agencija, OIB 54125905961, Zrinsko-Frankopanska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54125905961</item>
    </izvorni_sadrzaj>
    <derivirana_varijabla naziv="DomainObject.Predmet.SudioniciListNazivOIB_1">
      <item>, OIB 85821130368</item>
      <item>, OIB 54125905961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50C5E-FAC0-4194-8335-6DACED2B3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1001</properties:Words>
  <properties:Characters>5468</properties:Characters>
  <properties:Lines>168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2017-03-17T10:41:00Z</dcterms:created>
  <dc:creator>Administrator</dc:creator>
  <cp:lastModifiedBy>Krešimir Torbarina</cp:lastModifiedBy>
  <cp:lastPrinted>2017-03-17T10:41:00Z</cp:lastPrinted>
  <dcterms:modified xmlns:xsi="http://www.w3.org/2001/XMLSchema-instance" xsi:type="dcterms:W3CDTF">2017-03-17T10:43:00Z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