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32b4" w14:paraId="68b32b4" w:rsidRDefault="00C7042E" w:rsidP="00910611" w:rsidR="00C7042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42E" w:rsidP="00910611" w:rsidR="00C7042E">
      <w:r>
        <w:rPr>
          <w:rFonts w:eastAsia="MS Mincho"/>
        </w:rPr>
        <w:t>REPUBLIKA HRVATSKA</w:t>
      </w:r>
    </w:p>
    <w:p w:rsidRDefault="00C7042E" w:rsidP="00910611" w:rsidR="00C7042E">
      <w:r>
        <w:rPr>
          <w:rFonts w:eastAsia="MS Mincho"/>
        </w:rPr>
        <w:t>TRGOVAČKI SUD U RIJECI</w:t>
      </w:r>
    </w:p>
    <w:p w:rsidRDefault="00C7042E" w:rsidR="00C7042E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</w:t>
      </w:r>
      <w:r w:rsidR="00D36003">
        <w:t>33</w:t>
      </w:r>
      <w:r w:rsidR="00B64C66">
        <w:t>7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983335">
        <w:t>2</w:t>
      </w:r>
      <w:r w:rsidR="00A97E6B">
        <w:t>1</w:t>
      </w:r>
      <w:r w:rsidRPr="00A94E4D">
        <w:t xml:space="preserve">. </w:t>
      </w:r>
      <w:r w:rsidR="00D76AC5">
        <w:t xml:space="preserve">rujna </w:t>
      </w:r>
      <w:r w:rsidRPr="00A94E4D">
        <w:t>201</w:t>
      </w:r>
      <w:r w:rsidR="00A94E4D">
        <w:t>6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B64C66">
        <w:t xml:space="preserve">G. A. BOSS d.o.o. Rijeka </w:t>
      </w:r>
      <w:r w:rsidR="00B64C66" w:rsidRPr="002B06A4">
        <w:t>(OIB:</w:t>
      </w:r>
      <w:r w:rsidR="00B64C66">
        <w:t>85918943814</w:t>
      </w:r>
      <w:r w:rsidR="00B64C66" w:rsidRPr="002B06A4">
        <w:t>, MBS:040</w:t>
      </w:r>
      <w:r w:rsidR="00B64C66">
        <w:t>262103), Školjić 3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B64C66">
        <w:t>22</w:t>
      </w:r>
      <w:r w:rsidRPr="00A94E4D">
        <w:t xml:space="preserve">. </w:t>
      </w:r>
      <w:r w:rsidR="00D76AC5">
        <w:t>kolovoza 2</w:t>
      </w:r>
      <w:r w:rsidR="00A94E4D">
        <w:t>016</w:t>
      </w:r>
      <w:r w:rsidRPr="00A94E4D">
        <w:t xml:space="preserve">. iznosi </w:t>
      </w:r>
      <w:r w:rsidR="00231432">
        <w:t>6</w:t>
      </w:r>
      <w:r w:rsidR="00983335">
        <w:t>.</w:t>
      </w:r>
      <w:r w:rsidR="00B64C66">
        <w:t>092</w:t>
      </w:r>
      <w:r w:rsidR="001F1915">
        <w:t>,</w:t>
      </w:r>
      <w:r w:rsidR="00B64C66">
        <w:t>42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983335">
        <w:t>2</w:t>
      </w:r>
      <w:r w:rsidR="00A97E6B">
        <w:t>1</w:t>
      </w:r>
      <w:r w:rsidRPr="00A94E4D">
        <w:t xml:space="preserve">. </w:t>
      </w:r>
      <w:r w:rsidR="00231432">
        <w:t xml:space="preserve">rujna </w:t>
      </w:r>
      <w:r w:rsidR="002E1EFF">
        <w:t>2016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61F4A">
        <w:rPr>
          <w:sz w:val="20"/>
          <w:szCs w:val="20"/>
        </w:rPr>
        <w:t>21</w:t>
      </w:r>
      <w:r w:rsidRPr="00520908">
        <w:rPr>
          <w:sz w:val="20"/>
          <w:szCs w:val="20"/>
        </w:rPr>
        <w:t>.</w:t>
      </w:r>
      <w:r w:rsidR="00E61F4A">
        <w:rPr>
          <w:sz w:val="20"/>
          <w:szCs w:val="20"/>
        </w:rPr>
        <w:t>9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D36003">
      <w:t>33</w:t>
    </w:r>
    <w:r w:rsidR="00B64C66">
      <w:t>7</w:t>
    </w:r>
    <w:r>
      <w:t>/2016-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140B3"/>
    <w:rsid w:val="000600D3"/>
    <w:rsid w:val="00153BA1"/>
    <w:rsid w:val="001A2D9E"/>
    <w:rsid w:val="001A7646"/>
    <w:rsid w:val="001F1915"/>
    <w:rsid w:val="00231432"/>
    <w:rsid w:val="00284C72"/>
    <w:rsid w:val="002D1D1A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D16FE"/>
    <w:rsid w:val="004D543B"/>
    <w:rsid w:val="004E2F53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83861"/>
    <w:rsid w:val="007B0EBF"/>
    <w:rsid w:val="007C3BDB"/>
    <w:rsid w:val="007E3D43"/>
    <w:rsid w:val="008A0387"/>
    <w:rsid w:val="008B08C4"/>
    <w:rsid w:val="00913415"/>
    <w:rsid w:val="0098333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32559"/>
    <w:rsid w:val="00B64C66"/>
    <w:rsid w:val="00BA00AD"/>
    <w:rsid w:val="00BB79EE"/>
    <w:rsid w:val="00C07B68"/>
    <w:rsid w:val="00C64BA3"/>
    <w:rsid w:val="00C7042E"/>
    <w:rsid w:val="00C7229D"/>
    <w:rsid w:val="00CA6554"/>
    <w:rsid w:val="00CA7EA1"/>
    <w:rsid w:val="00CC75DC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61F4A"/>
    <w:rsid w:val="00E7514B"/>
    <w:rsid w:val="00E907ED"/>
    <w:rsid w:val="00EB11EB"/>
    <w:rsid w:val="00EB5A7D"/>
    <w:rsid w:val="00F11FCA"/>
    <w:rsid w:val="00F15304"/>
    <w:rsid w:val="00F61EBF"/>
    <w:rsid w:val="00F7585B"/>
    <w:rsid w:val="00FD580E"/>
    <w:rsid w:val="00FE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4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4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4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4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4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4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4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4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4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4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St-1337/2016</izvorni_sadrzaj>
    <derivirana_varijabla naziv="DomainObject.Predmet.OznakaBroj_1">St-1337/2016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A. BOSS društvo s ograničenom odgovornošću za graditeljstvo, trgovinu i usluge</izvorni_sadrzaj>
    <derivirana_varijabla naziv="DomainObject.Predmet.ProtustrankaFormated_1">  G. A. BOSS društvo s ograničenom odgovornošću za graditeljstvo, trgovinu i usluge</derivirana_varijabla>
  </DomainObject.Predmet.ProtustrankaFormated>
  <DomainObject.Predmet.ProtustrankaFormatedOIB>
    <izvorni_sadrzaj>  G. A. BOSS društvo s ograničenom odgovornošću za graditeljstvo, trgovinu i usluge, OIB 85918943814</izvorni_sadrzaj>
    <derivirana_varijabla naziv="DomainObject.Predmet.ProtustrankaFormatedOIB_1">  G. A. BOSS društvo s ograničenom odgovornošću za graditeljstvo, trgovinu i usluge, OIB 85918943814</derivirana_varijabla>
  </DomainObject.Predmet.ProtustrankaFormatedOIB>
  <DomainObject.Predmet.ProtustrankaFormatedWithAdress>
    <izvorni_sadrzaj> G. A. BOSS društvo s ograničenom odgovornošću za graditeljstvo, trgovinu i usluge, Školjić 3, 51000 Rijeka</izvorni_sadrzaj>
    <derivirana_varijabla naziv="DomainObject.Predmet.ProtustrankaFormatedWithAdress_1"> G. A. BOSS društvo s ograničenom odgovornošću za graditeljstvo, trgovinu i usluge, Školjić 3, 51000 Rijeka</derivirana_varijabla>
  </DomainObject.Predmet.ProtustrankaFormatedWithAdress>
  <DomainObject.Predmet.ProtustrankaFormatedWithAdressOIB>
    <izvorni_sadrzaj> G. A. BOSS društvo s ograničenom odgovornošću za graditeljstvo, trgovinu i usluge, OIB 85918943814, Školjić 3, 51000 Rijeka</izvorni_sadrzaj>
    <derivirana_varijabla naziv="DomainObject.Predmet.ProtustrankaFormatedWithAdressOIB_1"> G. A. BOSS društvo s ograničenom odgovornošću za graditeljstvo, trgovinu i usluge, OIB 85918943814, Školjić 3, 51000 Rijeka</derivirana_varijabla>
  </DomainObject.Predmet.ProtustrankaFormatedWithAdressOIB>
  <DomainObject.Predmet.ProtustrankaWithAdress>
    <izvorni_sadrzaj>G. A. BOSS društvo s ograničenom odgovornošću za graditeljstvo, trgovinu i usluge Školjić 3, 51000 Rijeka</izvorni_sadrzaj>
    <derivirana_varijabla naziv="DomainObject.Predmet.ProtustrankaWithAdress_1">G. A. BOSS društvo s ograničenom odgovornošću za graditeljstvo, trgovinu i usluge Školjić 3, 51000 Rijeka</derivirana_varijabla>
  </DomainObject.Predmet.ProtustrankaWithAdress>
  <DomainObject.Predmet.ProtustrankaWithAdressOIB>
    <izvorni_sadrzaj>G. A. BOSS društvo s ograničenom odgovornošću za graditeljstvo, trgovinu i usluge, OIB 85918943814, Školjić 3, 51000 Rijeka</izvorni_sadrzaj>
    <derivirana_varijabla naziv="DomainObject.Predmet.ProtustrankaWithAdressOIB_1">G. A. BOSS društvo s ograničenom odgovornošću za graditeljstvo, trgovinu i usluge, OIB 85918943814, Školjić 3, 51000 Rijeka</derivirana_varijabla>
  </DomainObject.Predmet.ProtustrankaWithAdressOIB>
  <DomainObject.Predmet.ProtustrankaNazivFormated>
    <izvorni_sadrzaj>G. A. BOSS društvo s ograničenom odgovornošću za graditeljstvo, trgovinu i usluge</izvorni_sadrzaj>
    <derivirana_varijabla naziv="DomainObject.Predmet.ProtustrankaNazivFormated_1">G. A. BOSS društvo s ograničenom odgovornošću za graditeljstvo, trgovinu i usluge</derivirana_varijabla>
  </DomainObject.Predmet.ProtustrankaNazivFormated>
  <DomainObject.Predmet.ProtustrankaNazivFormatedOIB>
    <izvorni_sadrzaj>G. A. BOSS društvo s ograničenom odgovornošću za graditeljstvo, trgovinu i usluge, OIB 85918943814</izvorni_sadrzaj>
    <derivirana_varijabla naziv="DomainObject.Predmet.ProtustrankaNazivFormatedOIB_1">G. A. BOSS društvo s ograničenom odgovornošću za graditeljstvo, trgovinu i usluge, OIB 85918943814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 A. BOSS društvo s ograničenom odgovornošću za graditeljstvo, trgovinu i usluge</item>
    </izvorni_sadrzaj>
    <derivirana_varijabla naziv="DomainObject.Predmet.ProtuStrankaListFormated_1">
      <item>G. A. BOSS društvo s ograničenom odgovornošću za graditeljstvo, trgovinu i usluge</item>
    </derivirana_varijabla>
  </DomainObject.Predmet.ProtuStrankaListFormated>
  <DomainObject.Predmet.ProtuStrankaListFormatedOIB>
    <izvorni_sadrzaj>
      <item>G. A. BOSS društvo s ograničenom odgovornošću za graditeljstvo, trgovinu i usluge, OIB 85918943814</item>
    </izvorni_sadrzaj>
    <derivirana_varijabla naziv="DomainObject.Predmet.ProtuStrankaListFormatedOIB_1">
      <item>G. A. BOSS društvo s ograničenom odgovornošću za graditeljstvo, trgovinu i usluge, OIB 85918943814</item>
    </derivirana_varijabla>
  </DomainObject.Predmet.ProtuStrankaListFormatedOIB>
  <DomainObject.Predmet.ProtuStrankaListFormatedWithAdress>
    <izvorni_sadrzaj>
      <item>G. A. BOSS društvo s ograničenom odgovornošću za graditeljstvo, trgovinu i usluge, Školjić 3, 51000 Rijeka</item>
    </izvorni_sadrzaj>
    <derivirana_varijabla naziv="DomainObject.Predmet.ProtuStrankaListFormatedWithAdress_1">
      <item>G. A. BOSS društvo s ograničenom odgovornošću za graditeljstvo, trgovinu i usluge, Školjić 3, 51000 Rijeka</item>
    </derivirana_varijabla>
  </DomainObject.Predmet.ProtuStrankaListFormatedWithAdress>
  <DomainObject.Predmet.ProtuStrankaListFormatedWithAdressOIB>
    <izvorni_sadrzaj>
      <item>G. A. BOSS društvo s ograničenom odgovornošću za graditeljstvo, trgovinu i usluge, OIB 85918943814, Školjić 3, 51000 Rijeka</item>
    </izvorni_sadrzaj>
    <derivirana_varijabla naziv="DomainObject.Predmet.ProtuStrankaListFormatedWithAdressOIB_1">
      <item>G. A. BOSS društvo s ograničenom odgovornošću za graditeljstvo, trgovinu i usluge, OIB 85918943814, Školjić 3, 51000 Rijeka</item>
    </derivirana_varijabla>
  </DomainObject.Predmet.ProtuStrankaListFormatedWithAdressOIB>
  <DomainObject.Predmet.ProtuStrankaListNazivFormated>
    <izvorni_sadrzaj>
      <item>G. A. BOSS društvo s ograničenom odgovornošću za graditeljstvo, trgovinu i usluge</item>
    </izvorni_sadrzaj>
    <derivirana_varijabla naziv="DomainObject.Predmet.ProtuStrankaListNazivFormated_1">
      <item>G. A. BOSS društvo s ograničenom odgovornošću za graditeljstvo, trgovinu i usluge</item>
    </derivirana_varijabla>
  </DomainObject.Predmet.ProtuStrankaListNazivFormated>
  <DomainObject.Predmet.ProtuStrankaListNazivFormatedOIB>
    <izvorni_sadrzaj>
      <item>G. A. BOSS društvo s ograničenom odgovornošću za graditeljstvo, trgovinu i usluge, OIB 85918943814</item>
    </izvorni_sadrzaj>
    <derivirana_varijabla naziv="DomainObject.Predmet.ProtuStrankaListNazivFormatedOIB_1">
      <item>G. A. BOSS društvo s ograničenom odgovornošću za graditeljstvo, trgovinu i usluge, OIB 85918943814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 A. BOSS društvo s ograničenom odgovornošću za graditeljstvo, trgovinu i usluge</izvorni_sadrzaj>
    <derivirana_varijabla naziv="DomainObject.Predmet.ProtustrankaIDrugi_1">G. A. BOSS društvo s ograničenom odgovornošću za graditeljstvo,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 A. BOSS društvo s ograničenom odgovornošću za graditeljstvo, trgovinu i usluge, OIB 85918943814, Školjić 3, 51000 Rijeka</izvorni_sadrzaj>
    <derivirana_varijabla naziv="DomainObject.Predmet.ProtustrankaIDrugiAdressOIB_1">G. A. BOSS društvo s ograničenom odgovornošću za graditeljstvo, trgovinu i usluge, OIB 85918943814, Školjić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 A. BOSS društvo s ograničenom odgovornošću za graditeljstvo, trgovinu i usluge</item>
    </izvorni_sadrzaj>
    <derivirana_varijabla naziv="DomainObject.Predmet.SudioniciListNaziv_1">
      <item>FINA Rijeka</item>
      <item>G. A. BOSS društvo s ograničenom odgovornošću za graditeljstvo, trgovinu i usluge</item>
    </derivirana_varijabla>
  </DomainObject.Predmet.SudioniciListNaziv>
  <DomainObject.Predmet.SudioniciListAdressOIB>
    <izvorni_sadrzaj>
      <item>FINA Rijeka, OIB 85821130368, Frana Kurelca 8,51000 Rijeka</item>
      <item>G. A. BOSS društvo s ograničenom odgovornošću za graditeljstvo, trgovinu i usluge, OIB 85918943814, Školjić 3,51000 Rijeka</item>
    </izvorni_sadrzaj>
    <derivirana_varijabla naziv="DomainObject.Predmet.SudioniciListAdressOIB_1">
      <item>FINA Rijeka, OIB 85821130368, Frana Kurelca 8,51000 Rijeka</item>
      <item>G. A. BOSS društvo s ograničenom odgovornošću za graditeljstvo, trgovinu i usluge, OIB 85918943814, Školjić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85918943814</item>
    </izvorni_sadrzaj>
    <derivirana_varijabla naziv="DomainObject.Predmet.SudioniciListNazivOIB_1">
      <item>, OIB 85821130368</item>
      <item>, OIB 85918943814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18B80-3A94-4E26-AC0E-E4B3E9AF5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1437</properties:Characters>
  <properties:Lines>59</properties:Lines>
  <properties:Paragraphs>23</properties:Paragraphs>
  <properties:TotalTime>1</properties:TotalTime>
  <properties:ScaleCrop>false</properties:ScaleCrop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2016-09-21T12:57:00Z</dcterms:created>
  <dc:creator>Željka Matovina</dc:creator>
  <cp:lastModifiedBy>Željka Matovina</cp:lastModifiedBy>
  <cp:lastPrinted>2016-09-21T12:13:00Z</cp:lastPrinted>
  <dcterms:modified xmlns:xsi="http://www.w3.org/2001/XMLSchema-instance" xsi:type="dcterms:W3CDTF">2016-09-21T13:00:00Z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