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18dd" w14:paraId="93218d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</w:t>
      </w:r>
      <w:r w:rsidR="006E6AE1">
        <w:rPr>
          <w:lang w:val="hr-HR"/>
        </w:rPr>
        <w:t>82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E6AE1">
        <w:rPr>
          <w:lang w:val="hr-HR"/>
        </w:rPr>
        <w:t>ZAŠTITA ZRIN d.o.o., Zagreb, A. Topića-Mimare 3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6E6AE1">
        <w:rPr>
          <w:lang w:val="hr-HR"/>
        </w:rPr>
        <w:t>080021034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6E6AE1">
        <w:rPr>
          <w:lang w:val="hr-HR"/>
        </w:rPr>
        <w:t>36442925433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</w:t>
      </w:r>
      <w:r w:rsidR="006E6AE1">
        <w:rPr>
          <w:lang w:val="hr-HR"/>
        </w:rPr>
        <w:t>82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</w:t>
      </w:r>
      <w:r w:rsidR="006E6AE1">
        <w:rPr>
          <w:lang w:val="hr-HR"/>
        </w:rPr>
        <w:t>8</w:t>
      </w:r>
      <w:r w:rsidR="00565FF8">
        <w:rPr>
          <w:lang w:val="hr-HR"/>
        </w:rPr>
        <w:t xml:space="preserve">. </w:t>
      </w:r>
      <w:r w:rsidR="006E6AE1">
        <w:rPr>
          <w:lang w:val="hr-HR"/>
        </w:rPr>
        <w:t>veljače</w:t>
      </w:r>
      <w:r w:rsidR="00565FF8">
        <w:rPr>
          <w:lang w:val="hr-HR"/>
        </w:rPr>
        <w:t xml:space="preserve"> 201</w:t>
      </w:r>
      <w:r w:rsidR="006E6AE1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E6AE1">
        <w:rPr>
          <w:lang w:val="hr-HR"/>
        </w:rPr>
        <w:t>9.049,01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E6AE1">
        <w:rPr>
          <w:lang w:val="hr-HR"/>
        </w:rPr>
        <w:t>Drago Ikić iz Zagreba, Milana Rešetara 23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E6AE1">
        <w:rPr>
          <w:lang w:val="hr-HR"/>
        </w:rPr>
        <w:t>74172199953</w:t>
      </w:r>
      <w:r w:rsidR="00601A3B">
        <w:rPr>
          <w:lang w:val="hr-HR"/>
        </w:rPr>
        <w:t xml:space="preserve"> i</w:t>
      </w:r>
      <w:r w:rsidRPr="000664E3">
        <w:rPr>
          <w:lang w:val="hr-HR"/>
        </w:rPr>
        <w:t xml:space="preserve"> </w:t>
      </w:r>
      <w:r w:rsidR="006E6AE1">
        <w:rPr>
          <w:lang w:val="hr-HR"/>
        </w:rPr>
        <w:t>Antonio Ikić iz Zagreba, Pavlenski put 7 c</w:t>
      </w:r>
      <w:r w:rsidR="00601A3B">
        <w:rPr>
          <w:lang w:val="hr-HR"/>
        </w:rPr>
        <w:t xml:space="preserve">, OIB: </w:t>
      </w:r>
      <w:r w:rsidR="006E6AE1">
        <w:rPr>
          <w:lang w:val="hr-HR"/>
        </w:rPr>
        <w:t>16853972506</w:t>
      </w:r>
      <w:r w:rsidR="00601A3B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379" w:rsidR="00242379">
      <w:r>
        <w:separator/>
      </w:r>
    </w:p>
  </w:endnote>
  <w:endnote w:id="0" w:type="continuationSeparator">
    <w:p w:rsidRDefault="00242379" w:rsidR="00242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379" w:rsidR="00242379">
      <w:r>
        <w:separator/>
      </w:r>
    </w:p>
  </w:footnote>
  <w:footnote w:id="0" w:type="continuationSeparator">
    <w:p w:rsidRDefault="00242379" w:rsidR="00242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42379"/>
    <w:rsid w:val="00255A57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43D1"/>
    <w:rsid w:val="004B7E8E"/>
    <w:rsid w:val="004F7B32"/>
    <w:rsid w:val="0052619D"/>
    <w:rsid w:val="005351C7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6AE1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DF5F7A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5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5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ZAŠTITA ZRIN d.o.o. zastupanog po punomoćniku Antonio Ikić; Drago Ikić</izvorni_sadrzaj>
    <derivirana_varijabla naziv="DomainObject.Predmet.ProtustrankaFormated_1">  ZAŠTITA ZRIN d.o.o. zastupanog po punomoćniku Antonio Ikić; Drago Ikić</derivirana_varijabla>
  </DomainObject.Predmet.ProtustrankaFormated>
  <DomainObject.Predmet.ProtustrankaFormatedOIB>
    <izvorni_sadrzaj>  ZAŠTITA ZRIN d.o.o., OIB 36442925433 zastupanog po punomoćniku Antonio Ikić; Drago Ikić</izvorni_sadrzaj>
    <derivirana_varijabla naziv="DomainObject.Predmet.ProtustrankaFormatedOIB_1">  ZAŠTITA ZRIN d.o.o., OIB 36442925433 zastupanog po punomoćniku Antonio Ikić; Drago Ikić</derivirana_varijabla>
  </DomainObject.Predmet.ProtustrankaFormatedOIB>
  <DomainObject.Predmet.ProtustrankaFormatedWithAdress>
    <izvorni_sadrzaj> ZAŠTITA ZRIN d.o.o., A.Topića-Mimare 3, 10000 Zagreb zastupanog po punomoćniku Antonio Ikić; Drago Ikić</izvorni_sadrzaj>
    <derivirana_varijabla naziv="DomainObject.Predmet.ProtustrankaFormatedWithAdress_1"> ZAŠTITA ZRIN d.o.o., A.Topića-Mimare 3, 10000 Zagreb zastupanog po punomoćniku Antonio Ikić; Drago Ikić</derivirana_varijabla>
  </DomainObject.Predmet.ProtustrankaFormatedWithAdress>
  <DomainObject.Predmet.ProtustrankaFormatedWithAdressOIB>
    <izvorni_sadrzaj> ZAŠTITA ZRIN d.o.o., OIB 36442925433, A.Topića-Mimare 3, 10000 Zagreb zastupanog po punomoćniku Antonio Ikić; Drago Ikić</izvorni_sadrzaj>
    <derivirana_varijabla naziv="DomainObject.Predmet.ProtustrankaFormatedWithAdressOIB_1"> ZAŠTITA ZRIN d.o.o., OIB 36442925433, A.Topića-Mimare 3, 10000 Zagreb zastupanog po punomoćniku Antonio Ikić; Drago Ikić</derivirana_varijabla>
  </DomainObject.Predmet.ProtustrankaFormatedWithAdressOIB>
  <DomainObject.Predmet.ProtustrankaWithAdress>
    <izvorni_sadrzaj>ZAŠTITA ZRIN d.o.o. A.Topića-Mimare 3, 10000 Zagreb</izvorni_sadrzaj>
    <derivirana_varijabla naziv="DomainObject.Predmet.ProtustrankaWithAdress_1">ZAŠTITA ZRIN d.o.o. A.Topića-Mimare 3, 10000 Zagreb</derivirana_varijabla>
  </DomainObject.Predmet.ProtustrankaWithAdress>
  <DomainObject.Predmet.ProtustrankaWithAdressOIB>
    <izvorni_sadrzaj>ZAŠTITA ZRIN d.o.o., OIB 36442925433, A.Topića-Mimare 3, 10000 Zagreb</izvorni_sadrzaj>
    <derivirana_varijabla naziv="DomainObject.Predmet.ProtustrankaWithAdressOIB_1">ZAŠTITA ZRIN d.o.o., OIB 36442925433, A.Topića-Mimare 3, 10000 Zagreb</derivirana_varijabla>
  </DomainObject.Predmet.ProtustrankaWithAdressOIB>
  <DomainObject.Predmet.ProtustrankaNazivFormated>
    <izvorni_sadrzaj>ZAŠTITA ZRIN d.o.o.</izvorni_sadrzaj>
    <derivirana_varijabla naziv="DomainObject.Predmet.ProtustrankaNazivFormated_1">ZAŠTITA ZRIN d.o.o.</derivirana_varijabla>
  </DomainObject.Predmet.ProtustrankaNazivFormated>
  <DomainObject.Predmet.ProtustrankaNazivFormatedOIB>
    <izvorni_sadrzaj>ZAŠTITA ZRIN d.o.o., OIB 36442925433</izvorni_sadrzaj>
    <derivirana_varijabla naziv="DomainObject.Predmet.ProtustrankaNazivFormatedOIB_1">ZAŠTITA ZRIN d.o.o., OIB 36442925433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ZAŠTITA ZRIN d.o.o. zastupanog po punomoćniku Antonio Ikić; Drago Ikić</item>
    </izvorni_sadrzaj>
    <derivirana_varijabla naziv="DomainObject.Predmet.ProtuStrankaListFormated_1">
      <item>ZAŠTITA ZRIN d.o.o. zastupanog po punomoćniku Antonio Ikić; Drago Ikić</item>
    </derivirana_varijabla>
  </DomainObject.Predmet.ProtuStrankaListFormated>
  <DomainObject.Predmet.ProtuStrankaListFormatedOIB>
    <izvorni_sadrzaj>
      <item>ZAŠTITA ZRIN d.o.o., OIB 36442925433 zastupanog po punomoćniku Antonio Ikić; Drago Ikić</item>
    </izvorni_sadrzaj>
    <derivirana_varijabla naziv="DomainObject.Predmet.ProtuStrankaListFormatedOIB_1">
      <item>ZAŠTITA ZRIN d.o.o., OIB 36442925433 zastupanog po punomoćniku Antonio Ikić; Drago Ikić</item>
    </derivirana_varijabla>
  </DomainObject.Predmet.ProtuStrankaListFormatedOIB>
  <DomainObject.Predmet.ProtuStrankaListFormatedWithAdress>
    <izvorni_sadrzaj>
      <item>ZAŠTITA ZRIN d.o.o., A.Topića-Mimare 3, 10000 Zagreb zastupanog po punomoćniku Antonio Ikić; Drago Ikić</item>
    </izvorni_sadrzaj>
    <derivirana_varijabla naziv="DomainObject.Predmet.ProtuStrankaListFormatedWithAdress_1">
      <item>ZAŠTITA ZRIN d.o.o., A.Topića-Mimare 3, 10000 Zagreb zastupanog po punomoćniku Antonio Ikić; Drago Ikić</item>
    </derivirana_varijabla>
  </DomainObject.Predmet.ProtuStrankaListFormatedWithAdress>
  <DomainObject.Predmet.ProtuStrankaListFormatedWithAdressOIB>
    <izvorni_sadrzaj>
      <item>ZAŠTITA ZRIN d.o.o., OIB 36442925433, A.Topića-Mimare 3, 10000 Zagreb zastupanog po punomoćniku Antonio Ikić; Drago Ikić</item>
    </izvorni_sadrzaj>
    <derivirana_varijabla naziv="DomainObject.Predmet.ProtuStrankaListFormatedWithAdressOIB_1">
      <item>ZAŠTITA ZRIN d.o.o., OIB 36442925433, A.Topića-Mimare 3, 10000 Zagreb zastupanog po punomoćniku Antonio Ikić; Drago Ikić</item>
    </derivirana_varijabla>
  </DomainObject.Predmet.ProtuStrankaListFormatedWithAdressOIB>
  <DomainObject.Predmet.ProtuStrankaListNazivFormated>
    <izvorni_sadrzaj>
      <item>ZAŠTITA ZRIN d.o.o.</item>
    </izvorni_sadrzaj>
    <derivirana_varijabla naziv="DomainObject.Predmet.ProtuStrankaListNazivFormated_1">
      <item>ZAŠTITA ZRIN d.o.o.</item>
    </derivirana_varijabla>
  </DomainObject.Predmet.ProtuStrankaListNazivFormated>
  <DomainObject.Predmet.ProtuStrankaListNazivFormatedOIB>
    <izvorni_sadrzaj>
      <item>ZAŠTITA ZRIN d.o.o., OIB 36442925433</item>
    </izvorni_sadrzaj>
    <derivirana_varijabla naziv="DomainObject.Predmet.ProtuStrankaListNazivFormatedOIB_1">
      <item>ZAŠTITA ZRIN d.o.o., OIB 36442925433</item>
    </derivirana_varijabla>
  </DomainObject.Predmet.ProtuStrankaListNazivFormatedOIB>
  <DomainObject.Predmet.OstaliListFormated>
    <izvorni_sadrzaj>
      <item>Antonio Ikić punomoćnik sudionika u postupku ZAŠTITA ZRIN d.o.o.</item>
      <item>Drago Ikić punomoćnik sudionika u postupku ZAŠTITA ZRIN d.o.o.</item>
    </izvorni_sadrzaj>
    <derivirana_varijabla naziv="DomainObject.Predmet.OstaliListFormated_1">
      <item>Antonio Ikić punomoćnik sudionika u postupku ZAŠTITA ZRIN d.o.o.</item>
      <item>Drago Ikić punomoćnik sudionika u postupku ZAŠTITA ZRIN d.o.o.</item>
    </derivirana_varijabla>
  </DomainObject.Predmet.OstaliListFormated>
  <DomainObject.Predmet.OstaliListFormatedOIB>
    <izvorni_sadrzaj>
      <item>Antonio Ikić, OIB 16853972506 punomoćnik sudionika u postupku ZAŠTITA ZRIN d.o.o.</item>
      <item>Drago Ikić, OIB 74172199953 punomoćnik sudionika u postupku ZAŠTITA ZRIN d.o.o.</item>
    </izvorni_sadrzaj>
    <derivirana_varijabla naziv="DomainObject.Predmet.OstaliListFormatedOIB_1">
      <item>Antonio Ikić, OIB 16853972506 punomoćnik sudionika u postupku ZAŠTITA ZRIN d.o.o.</item>
      <item>Drago Ikić, OIB 74172199953 punomoćnik sudionika u postupku ZAŠTITA ZRIN d.o.o.</item>
    </derivirana_varijabla>
  </DomainObject.Predmet.OstaliListFormatedOIB>
  <DomainObject.Predmet.OstaliListFormatedWithAdress>
    <izvorni_sadrzaj>
      <item>Antonio Ikić, Pavlenski put 7 C, 10000 Zagreb punomoćnik sudionika u postupku ZAŠTITA ZRIN d.o.o.</item>
      <item>Drago Ikić, Milana Rešetara 23, 10000 Zagreb punomoćnik sudionika u postupku ZAŠTITA ZRIN d.o.o.</item>
    </izvorni_sadrzaj>
    <derivirana_varijabla naziv="DomainObject.Predmet.OstaliListFormatedWithAdress_1">
      <item>Antonio Ikić, Pavlenski put 7 C, 10000 Zagreb punomoćnik sudionika u postupku ZAŠTITA ZRIN d.o.o.</item>
      <item>Drago Ikić, Milana Rešetara 23, 10000 Zagreb punomoćnik sudionika u postupku ZAŠTITA ZRIN d.o.o.</item>
    </derivirana_varijabla>
  </DomainObject.Predmet.OstaliListFormatedWithAdress>
  <DomainObject.Predmet.OstaliListFormatedWithAdressOIB>
    <izvorni_sadrzaj>
      <item>Antonio Ikić, OIB 16853972506, Pavlenski put 7 C, 10000 Zagreb punomoćnik sudionika u postupku ZAŠTITA ZRIN d.o.o.</item>
      <item>Drago Ikić, OIB 74172199953, Milana Rešetara 23, 10000 Zagreb punomoćnik sudionika u postupku ZAŠTITA ZRIN d.o.o.</item>
    </izvorni_sadrzaj>
    <derivirana_varijabla naziv="DomainObject.Predmet.OstaliListFormatedWithAdressOIB_1">
      <item>Antonio Ikić, OIB 16853972506, Pavlenski put 7 C, 10000 Zagreb punomoćnik sudionika u postupku ZAŠTITA ZRIN d.o.o.</item>
      <item>Drago Ikić, OIB 74172199953, Milana Rešetara 23, 10000 Zagreb punomoćnik sudionika u postupku ZAŠTITA ZRIN d.o.o.</item>
    </derivirana_varijabla>
  </DomainObject.Predmet.OstaliListFormatedWithAdressOIB>
  <DomainObject.Predmet.OstaliListNazivFormated>
    <izvorni_sadrzaj>
      <item>Antonio Ikić</item>
      <item>Drago Ikić</item>
    </izvorni_sadrzaj>
    <derivirana_varijabla naziv="DomainObject.Predmet.OstaliListNazivFormated_1">
      <item>Antonio Ikić</item>
      <item>Drago Ikić</item>
    </derivirana_varijabla>
  </DomainObject.Predmet.OstaliListNazivFormated>
  <DomainObject.Predmet.OstaliListNazivFormatedOIB>
    <izvorni_sadrzaj>
      <item>Antonio Ikić, OIB 16853972506</item>
      <item>Drago Ikić, OIB 74172199953</item>
    </izvorni_sadrzaj>
    <derivirana_varijabla naziv="DomainObject.Predmet.OstaliListNazivFormatedOIB_1">
      <item>Antonio Ikić, OIB 16853972506</item>
      <item>Drago Ikić, OIB 74172199953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ZAŠTITA ZRIN d.o.o.</izvorni_sadrzaj>
    <derivirana_varijabla naziv="DomainObject.Predmet.ProtustrankaIDrugi_1">ZAŠTITA ZRIN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ZAŠTITA ZRIN d.o.o., OIB 36442925433, A.Topića-Mimare 3, 10000 Zagreb</izvorni_sadrzaj>
    <derivirana_varijabla naziv="DomainObject.Predmet.ProtustrankaIDrugiAdressOIB_1">ZAŠTITA ZRIN d.o.o., OIB 36442925433, A.Topića-Mimare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ZAŠTITA ZRIN d.o.o.</item>
      <item>FINA Regionalni centar Zagreb</item>
      <item>Antonio Ikić</item>
      <item>Drago Ikić</item>
    </izvorni_sadrzaj>
    <derivirana_varijabla naziv="DomainObject.Predmet.SudioniciListNaziv_1">
      <item>ZAŠTITA ZRIN d.o.o.</item>
      <item>FINA Regionalni centar Zagreb</item>
      <item>Antonio Ikić</item>
      <item>Drago Ikić</item>
    </derivirana_varijabla>
  </DomainObject.Predmet.SudioniciListNaziv>
  <DomainObject.Predmet.SudioniciListAdressOIB>
    <izvorni_sadrzaj>
      <item>ZAŠTITA ZRIN d.o.o., OIB 36442925433, A.Topića-Mimare 3,10000 Zagreb</item>
      <item>FINA Regionalni centar Zagreb, OIB 85821130368, Trg svibanjskih žrtava 1995. br. 1,10000 Zagreb</item>
      <item>Antonio Ikić, OIB 16853972506, Pavlenski put 7 C,10000 Zagreb</item>
      <item>Drago Ikić, OIB 74172199953, Milana Rešetara 23,10000 Zagreb</item>
    </izvorni_sadrzaj>
    <derivirana_varijabla naziv="DomainObject.Predmet.SudioniciListAdressOIB_1">
      <item>ZAŠTITA ZRIN d.o.o., OIB 36442925433, A.Topića-Mimare 3,10000 Zagreb</item>
      <item>FINA Regionalni centar Zagreb, OIB 85821130368, Trg svibanjskih žrtava 1995. br. 1,10000 Zagreb</item>
      <item>Antonio Ikić, OIB 16853972506, Pavlenski put 7 C,10000 Zagreb</item>
      <item>Drago Ikić, OIB 74172199953, Milana Rešetara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36442925433</item>
      <item>, OIB 85821130368</item>
      <item>, OIB 16853972506</item>
      <item>, OIB 74172199953</item>
    </izvorni_sadrzaj>
    <derivirana_varijabla naziv="DomainObject.Predmet.SudioniciListNazivOIB_1">
      <item>, OIB 36442925433</item>
      <item>, OIB 85821130368</item>
      <item>, OIB 16853972506</item>
      <item>, OIB 74172199953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67C8F-BE72-44ED-B4AA-7230E591F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1742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2016-06-30T06:36:00Z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2016-06-30T11:28:00Z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