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f1f9cad" w14:paraId="f1f9cad" w:rsidRDefault="00F911B2" w:rsidP="00BD0DFD" w:rsidR="00F911B2">
      <w:pPr>
        <w15:collapsed w:val="false"/>
      </w:pPr>
    </w:p>
    <w:p w:rsidRDefault="001C613C" w:rsidP="00BD0DFD" w:rsidR="001C613C" w:rsidRPr="002722A7"/>
    <w:p w:rsidRDefault="00F602ED" w:rsidP="00F602ED" w:rsidR="00F602ED">
      <w:pPr>
        <w:jc w:val="center"/>
      </w:pPr>
      <w:r>
        <w:t>REPUBLIKA HRVATSKA</w:t>
      </w:r>
    </w:p>
    <w:p w:rsidRDefault="00F602ED" w:rsidP="00F602ED" w:rsidR="00F602ED">
      <w:pPr>
        <w:jc w:val="center"/>
      </w:pPr>
      <w:r>
        <w:t>R J E Š E N J E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</w:p>
    <w:p w:rsidRDefault="00F602ED" w:rsidP="00F602ED" w:rsidR="00F602E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ATA j.d.o.o., Osijek, Sarvaška 11, MBS: 030158975, OIB: 24847570801</w:t>
      </w:r>
      <w:r>
        <w:rPr>
          <w:color w:val="000000"/>
        </w:rPr>
        <w:t>, dana 27. prosinca 2018. godine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</w:p>
    <w:p w:rsidRDefault="00F602ED" w:rsidP="00F602ED" w:rsidR="00F602ED">
      <w:pPr>
        <w:jc w:val="center"/>
      </w:pPr>
      <w:r>
        <w:t>r i j e š i o  j e</w:t>
      </w:r>
      <w:r>
        <w:tab/>
      </w:r>
      <w:r>
        <w:tab/>
      </w:r>
    </w:p>
    <w:p w:rsidRDefault="00F602ED" w:rsidP="00F602ED" w:rsidR="00F602ED">
      <w:pPr>
        <w:jc w:val="center"/>
      </w:pPr>
      <w:r>
        <w:tab/>
      </w:r>
    </w:p>
    <w:p w:rsidRDefault="00F602ED" w:rsidP="00F602ED" w:rsidR="00F602ED">
      <w:pPr>
        <w:jc w:val="center"/>
      </w:pPr>
      <w:r>
        <w:tab/>
      </w:r>
      <w:r>
        <w:tab/>
      </w:r>
    </w:p>
    <w:p w:rsidRDefault="00F602ED" w:rsidP="00F602ED" w:rsidR="00F602ED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ATA j.d.o.o., Osijek, Sarvaška 11, MBS: 030158975, OIB: 24847570801, za dan</w:t>
      </w:r>
    </w:p>
    <w:p w:rsidRDefault="00F602ED" w:rsidP="00F602ED" w:rsidR="00F602ED">
      <w:pPr>
        <w:jc w:val="both"/>
      </w:pPr>
    </w:p>
    <w:p w:rsidRDefault="00D15FDA" w:rsidP="00F602ED" w:rsidR="00F602E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12. veljače 2019</w:t>
      </w:r>
      <w:r w:rsidR="00C62A41">
        <w:rPr>
          <w:b/>
          <w:u w:val="single"/>
        </w:rPr>
        <w:t xml:space="preserve">. u </w:t>
      </w:r>
      <w:r w:rsidR="00F602ED">
        <w:rPr>
          <w:b/>
          <w:u w:val="single"/>
        </w:rPr>
        <w:t>9,</w:t>
      </w:r>
      <w:r>
        <w:rPr>
          <w:b/>
          <w:u w:val="single"/>
        </w:rPr>
        <w:t>15</w:t>
      </w:r>
      <w:r w:rsidR="00F602ED">
        <w:rPr>
          <w:b/>
          <w:u w:val="single"/>
        </w:rPr>
        <w:t xml:space="preserve"> sati</w:t>
      </w:r>
    </w:p>
    <w:p w:rsidRDefault="00F602ED" w:rsidP="00F602ED" w:rsidR="00F602ED">
      <w:pPr>
        <w:jc w:val="center"/>
      </w:pPr>
    </w:p>
    <w:p w:rsidRDefault="00F602ED" w:rsidP="00F602ED" w:rsidR="00F602ED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F602ED" w:rsidP="00F602ED" w:rsidR="00F602ED"/>
    <w:p w:rsidRDefault="00F602ED" w:rsidP="00F602ED" w:rsidR="00F602ED">
      <w:r>
        <w:t>Na ročište se pozivaju:</w:t>
      </w:r>
    </w:p>
    <w:p w:rsidRDefault="00F602ED" w:rsidP="00F602ED" w:rsidR="00F602ED">
      <w:pPr>
        <w:jc w:val="both"/>
      </w:pPr>
      <w:r>
        <w:t>-FINA</w:t>
      </w:r>
    </w:p>
    <w:p w:rsidRDefault="00F602ED" w:rsidP="00F602ED" w:rsidR="00F602ED">
      <w:pPr>
        <w:jc w:val="both"/>
      </w:pPr>
      <w:r>
        <w:t>-ŽDO GUO Osijek</w:t>
      </w:r>
    </w:p>
    <w:p w:rsidRDefault="00F602ED" w:rsidP="00F602ED" w:rsidR="00F602ED">
      <w:pPr>
        <w:jc w:val="both"/>
      </w:pPr>
      <w:r>
        <w:t>-zakonski zastupnik dužnika – direktor Antonija Jurčević, OIB: 29712788952, Osijek, Sarvaška 11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D15FDA">
        <w:t>27. prosinca</w:t>
      </w:r>
      <w:r>
        <w:t xml:space="preserve"> 2018. </w:t>
      </w:r>
    </w:p>
    <w:p w:rsidRDefault="00F602ED" w:rsidP="00F602ED" w:rsidR="00F602ED">
      <w:pPr>
        <w:jc w:val="both"/>
      </w:pPr>
    </w:p>
    <w:p w:rsidRDefault="00F602ED" w:rsidP="00F602ED" w:rsidR="00F602E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F602ED" w:rsidP="00F602ED" w:rsidR="00F602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  <w:r>
        <w:t>Zapisničar: Danijela Špeletić</w:t>
      </w:r>
    </w:p>
    <w:p w:rsidRDefault="00F602ED" w:rsidP="00F602ED" w:rsidR="00F602ED">
      <w:pPr>
        <w:jc w:val="both"/>
      </w:pPr>
    </w:p>
    <w:p w:rsidRDefault="00F602ED" w:rsidP="00F602ED" w:rsidR="00F602ED">
      <w:pPr>
        <w:jc w:val="both"/>
      </w:pPr>
      <w:r>
        <w:t>DNA:</w:t>
      </w:r>
    </w:p>
    <w:p w:rsidRDefault="00F602ED" w:rsidP="00F602ED" w:rsidR="00F602ED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F602ED" w:rsidP="00F602ED" w:rsidR="00F602ED">
      <w:pPr>
        <w:pStyle w:val="Odlomakpopisa"/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006AD8">
        <w:rPr>
          <w:color w:val="000000"/>
        </w:rPr>
        <w:t>12.02.2019</w:t>
      </w:r>
      <w:r>
        <w:rPr>
          <w:color w:val="000000"/>
        </w:rPr>
        <w:t>. u 09,</w:t>
      </w:r>
      <w:r w:rsidR="00006AD8">
        <w:rPr>
          <w:color w:val="000000"/>
        </w:rPr>
        <w:t>15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C3F" w:rsidR="006D6C3F">
      <w:r>
        <w:separator/>
      </w:r>
    </w:p>
  </w:endnote>
  <w:endnote w:id="0" w:type="continuationSeparator">
    <w:p w:rsidRDefault="006D6C3F" w:rsidR="006D6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C3F" w:rsidR="006D6C3F">
      <w:r>
        <w:separator/>
      </w:r>
    </w:p>
  </w:footnote>
  <w:footnote w:id="0" w:type="continuationSeparator">
    <w:p w:rsidRDefault="006D6C3F" w:rsidR="006D6C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F602ED">
      <w:t>1057</w:t>
    </w:r>
    <w:r w:rsidR="00842BBB">
      <w:t>/18-</w:t>
    </w:r>
    <w:r w:rsidR="00F602ED">
      <w:t>19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06AD8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1734A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168C"/>
    <w:rsid w:val="006C60F5"/>
    <w:rsid w:val="006D4F1E"/>
    <w:rsid w:val="006D6C3F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04BB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006B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62A41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5FDA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2ED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B700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0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B700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0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14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53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St-1057/2018</izvorni_sadrzaj>
    <derivirana_varijabla naziv="DomainObject.Predmet.OznakaBroj_1">St-1057/2018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 jednostavno društvo s ograničenom odgovornošću za ugostiteljstvo i usluge zastupanog po punomoćniku Antonija Jurčević</izvorni_sadrzaj>
    <derivirana_varijabla naziv="DomainObject.Predmet.ProtustrankaFormated_1">  ATA jednostavno društvo s ograničenom odgovornošću za ugostiteljstvo i usluge zastupanog po punomoćniku Antonija Jurčević</derivirana_varijabla>
  </DomainObject.Predmet.ProtustrankaFormated>
  <DomainObject.Predmet.ProtustrankaFormatedOIB>
    <izvorni_sadrzaj>  ATA jednostavno društvo s ograničenom odgovornošću za ugostiteljstvo i usluge, OIB 24847570801 zastupanog po punomoćniku Antonija Jurčević</izvorni_sadrzaj>
    <derivirana_varijabla naziv="DomainObject.Predmet.ProtustrankaFormatedOIB_1">  ATA jednostavno društvo s ograničenom odgovornošću za ugostiteljstvo i usluge, OIB 24847570801 zastupanog po punomoćniku Antonija Jurčević</derivirana_varijabla>
  </DomainObject.Predmet.ProtustrankaFormatedOIB>
  <DomainObject.Predmet.ProtustrankaFormatedWithAdress>
    <izvorni_sadrzaj> ATA jednostavno društvo s ograničenom odgovornošću za ugostiteljstvo i usluge, Sarvaška 11, 31000 Osijek zastupanog po punomoćniku Antonija Jurčević</izvorni_sadrzaj>
    <derivirana_varijabla naziv="DomainObject.Predmet.ProtustrankaFormatedWithAdress_1"> ATA jednostavno društvo s ograničenom odgovornošću za ugostiteljstvo i usluge, Sarvaška 11, 31000 Osijek zastupanog po punomoćniku Antonija Jurčević</derivirana_varijabla>
  </DomainObject.Predmet.ProtustrankaFormatedWithAdress>
  <DomainObject.Predmet.ProtustrankaFormatedWithAdressOIB>
    <izvorni_sadrzaj> ATA jednostavno društvo s ograničenom odgovornošću za ugostiteljstvo i usluge, OIB 24847570801, Sarvaška 11, 31000 Osijek zastupanog po punomoćniku Antonija Jurčević</izvorni_sadrzaj>
    <derivirana_varijabla naziv="DomainObject.Predmet.ProtustrankaFormatedWithAdressOIB_1"> ATA jednostavno društvo s ograničenom odgovornošću za ugostiteljstvo i usluge, OIB 24847570801, Sarvaška 11, 31000 Osijek zastupanog po punomoćniku Antonija Jurčević</derivirana_varijabla>
  </DomainObject.Predmet.ProtustrankaFormatedWithAdressOIB>
  <DomainObject.Predmet.ProtustrankaWithAdress>
    <izvorni_sadrzaj>ATA jednostavno društvo s ograničenom odgovornošću za ugostiteljstvo i usluge Sarvaška 11, 31000 Osijek</izvorni_sadrzaj>
    <derivirana_varijabla naziv="DomainObject.Predmet.ProtustrankaWithAdress_1">ATA jednostavno društvo s ograničenom odgovornošću za ugostiteljstvo i usluge Sarvaška 11, 31000 Osijek</derivirana_varijabla>
  </DomainObject.Predmet.ProtustrankaWithAdress>
  <DomainObject.Predmet.ProtustrankaWithAdressOIB>
    <izvorni_sadrzaj>ATA jednostavno društvo s ograničenom odgovornošću za ugostiteljstvo i usluge, OIB 24847570801, Sarvaška 11, 31000 Osijek</izvorni_sadrzaj>
    <derivirana_varijabla naziv="DomainObject.Predmet.ProtustrankaWithAdressOIB_1">ATA jednostavno društvo s ograničenom odgovornošću za ugostiteljstvo i usluge, OIB 24847570801, Sarvaška 11, 31000 Osijek</derivirana_varijabla>
  </DomainObject.Predmet.ProtustrankaWithAdressOIB>
  <DomainObject.Predmet.ProtustrankaNazivFormated>
    <izvorni_sadrzaj>ATA jednostavno društvo s ograničenom odgovornošću za ugostiteljstvo i usluge</izvorni_sadrzaj>
    <derivirana_varijabla naziv="DomainObject.Predmet.ProtustrankaNazivFormated_1">ATA jednostavno društvo s ograničenom odgovornošću za ugostiteljstvo i usluge</derivirana_varijabla>
  </DomainObject.Predmet.ProtustrankaNazivFormated>
  <DomainObject.Predmet.ProtustrankaNazivFormatedOIB>
    <izvorni_sadrzaj>ATA jednostavno društvo s ograničenom odgovornošću za ugostiteljstvo i usluge, OIB 24847570801</izvorni_sadrzaj>
    <derivirana_varijabla naziv="DomainObject.Predmet.ProtustrankaNazivFormatedOIB_1">ATA jednostavno društvo s ograničenom odgovornošću za ugostiteljstvo i usluge, OIB 24847570801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ATA jednostavno društvo s ograničenom odgovornošću za ugostiteljstvo i usluge zastupanog po punomoćniku Antonija Jurčević</item>
    </izvorni_sadrzaj>
    <derivirana_varijabla naziv="DomainObject.Predmet.ProtuStrankaListFormated_1">
      <item>ATA jednostavno društvo s ograničenom odgovornošću za ugostiteljstvo i usluge zastupanog po punomoćniku Antonija Jurčević</item>
    </derivirana_varijabla>
  </DomainObject.Predmet.ProtuStrankaListFormated>
  <DomainObject.Predmet.ProtuStrankaListFormatedOIB>
    <izvorni_sadrzaj>
      <item>ATA jednostavno društvo s ograničenom odgovornošću za ugostiteljstvo i usluge, OIB 24847570801 zastupanog po punomoćniku Antonija Jurčević</item>
    </izvorni_sadrzaj>
    <derivirana_varijabla naziv="DomainObject.Predmet.ProtuStrankaListFormatedOIB_1">
      <item>ATA jednostavno društvo s ograničenom odgovornošću za ugostiteljstvo i usluge, OIB 24847570801 zastupanog po punomoćniku Antonija Jurčević</item>
    </derivirana_varijabla>
  </DomainObject.Predmet.ProtuStrankaListFormatedOIB>
  <DomainObject.Predmet.ProtuStrankaListFormatedWithAdress>
    <izvorni_sadrzaj>
      <item>ATA jednostavno društvo s ograničenom odgovornošću za ugostiteljstvo i usluge, Sarvaška 11, 31000 Osijek zastupanog po punomoćniku Antonija Jurčević</item>
    </izvorni_sadrzaj>
    <derivirana_varijabla naziv="DomainObject.Predmet.ProtuStrankaListFormatedWithAdress_1">
      <item>ATA jednostavno društvo s ograničenom odgovornošću za ugostiteljstvo i usluge, Sarvaška 11, 31000 Osijek zastupanog po punomoćniku Antonija Jurčević</item>
    </derivirana_varijabla>
  </DomainObject.Predmet.ProtuStrankaListFormatedWithAdress>
  <DomainObject.Predmet.ProtuStrankaListFormatedWithAdressOIB>
    <izvorni_sadrzaj>
      <item>ATA jednostavno društvo s ograničenom odgovornošću za ugostiteljstvo i usluge, OIB 24847570801, Sarvaška 11, 31000 Osijek zastupanog po punomoćniku Antonija Jurčević</item>
    </izvorni_sadrzaj>
    <derivirana_varijabla naziv="DomainObject.Predmet.ProtuStrankaListFormatedWithAdressOIB_1">
      <item>ATA jednostavno društvo s ograničenom odgovornošću za ugostiteljstvo i usluge, OIB 24847570801, Sarvaška 11, 31000 Osijek zastupanog po punomoćniku Antonija Jurčević</item>
    </derivirana_varijabla>
  </DomainObject.Predmet.ProtuStrankaListFormatedWithAdressOIB>
  <DomainObject.Predmet.ProtuStrankaListNazivFormated>
    <izvorni_sadrzaj>
      <item>ATA jednostavno društvo s ograničenom odgovornošću za ugostiteljstvo i usluge</item>
    </izvorni_sadrzaj>
    <derivirana_varijabla naziv="DomainObject.Predmet.ProtuStrankaListNazivFormated_1">
      <item>ATA jednostavno društvo s ograničenom odgovornošću za ugostiteljstvo i usluge</item>
    </derivirana_varijabla>
  </DomainObject.Predmet.ProtuStrankaListNazivFormated>
  <DomainObject.Predmet.ProtuStrankaListNazivFormatedOIB>
    <izvorni_sadrzaj>
      <item>ATA jednostavno društvo s ograničenom odgovornošću za ugostiteljstvo i usluge, OIB 24847570801</item>
    </izvorni_sadrzaj>
    <derivirana_varijabla naziv="DomainObject.Predmet.ProtuStrankaListNazivFormatedOIB_1">
      <item>ATA jednostavno društvo s ograničenom odgovornošću za ugostiteljstvo i usluge, OIB 24847570801</item>
    </derivirana_varijabla>
  </DomainObject.Predmet.ProtuStrankaListNazivFormatedOIB>
  <DomainObject.Predmet.OstaliListFormated>
    <izvorni_sadrzaj>
      <item>Antonija Jurčević punomoćnica sudionika u postupku ATA jednostavno društvo s ograničenom odgovornošću za ugostiteljstvo i usluge</item>
      <item>Županijsko državno odvjetništvo u Osijeku</item>
    </izvorni_sadrzaj>
    <derivirana_varijabla naziv="DomainObject.Predmet.OstaliListFormated_1">
      <item>Antonija Jurčević punomoćnica sudionika u postupku ATA jednostavno društvo s ograničenom odgovornošću za ugostiteljstvo i usluge</item>
      <item>Županijsko državno odvjetništvo u Osijeku</item>
    </derivirana_varijabla>
  </DomainObject.Predmet.OstaliListFormated>
  <DomainObject.Predmet.OstaliListFormatedOIB>
    <izvorni_sadrzaj>
      <item>Antonija Jurčević, OIB 29712788952 punomoćnica sudionika u postupku ATA jednostavno društvo s ograničenom odgovornošću za ugostiteljstvo i usluge</item>
      <item>Županijsko državno odvjetništvo u Osijeku, OIB 61379160880</item>
    </izvorni_sadrzaj>
    <derivirana_varijabla naziv="DomainObject.Predmet.OstaliListFormatedOIB_1">
      <item>Antonija Jurčević, OIB 29712788952 punomoćnica sudionika u postupku ATA jednostavno društvo s ograničenom odgovornošću za ugostiteljstvo i usluge</item>
      <item>Županijsko državno odvjetništvo u Osijeku, OIB 61379160880</item>
    </derivirana_varijabla>
  </DomainObject.Predmet.OstaliListFormatedOIB>
  <DomainObject.Predmet.OstaliListFormatedWithAdress>
    <izvorni_sadrzaj>
      <item>Antonija Jurčević, Sarvaška Ulica 11, 31000 Osijek punomoćnica sudionika u postupku ATA jednostavno društvo s ograničenom odgovornošću za ugostiteljstvo i usluge</item>
      <item>Županijsko državno odvjetništvo u Osijeku, Kapucinska 21, 31000 Osijek</item>
    </izvorni_sadrzaj>
    <derivirana_varijabla naziv="DomainObject.Predmet.OstaliListFormatedWithAdress_1">
      <item>Antonija Jurčević, Sarvaška Ulica 11, 31000 Osijek punomoćnica sudionika u postupku ATA jednostavno društvo s ograničenom odgovornošću za ugostiteljstvo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Antonija Jurčević, OIB 29712788952, Sarvaška Ulica 11, 31000 Osijek punomoćnica sudionika u postupku ATA jednostavno društvo s ograničenom odgovornošću za ugostiteljstvo i usluge</item>
      <item>Županijsko državno odvjetništvo u Osijeku, OIB 61379160880, Kapucinska 21, 31000 Osijek</item>
    </izvorni_sadrzaj>
    <derivirana_varijabla naziv="DomainObject.Predmet.OstaliListFormatedWithAdressOIB_1">
      <item>Antonija Jurčević, OIB 29712788952, Sarvaška Ulica 11, 31000 Osijek punomoćnica sudionika u postupku ATA jednostavno društvo s ograničenom odgovornošću za ugostiteljstvo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Antonija Jurčević</item>
      <item>Županijsko državno odvjetništvo u Osijeku</item>
    </izvorni_sadrzaj>
    <derivirana_varijabla naziv="DomainObject.Predmet.OstaliListNazivFormated_1">
      <item>Antonija Jurčević</item>
      <item>Županijsko državno odvjetništvo u Osijeku</item>
    </derivirana_varijabla>
  </DomainObject.Predmet.OstaliListNazivFormated>
  <DomainObject.Predmet.OstaliListNazivFormatedOIB>
    <izvorni_sadrzaj>
      <item>Antonija Jurčević, OIB 29712788952</item>
      <item>Županijsko državno odvjetništvo u Osijeku, OIB 61379160880</item>
    </izvorni_sadrzaj>
    <derivirana_varijabla naziv="DomainObject.Predmet.OstaliListNazivFormatedOIB_1">
      <item>Antonija Jurčević, OIB 29712788952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ATA jednostavno društvo s ograničenom odgovornošću za ugostiteljstvo i usluge</izvorni_sadrzaj>
    <derivirana_varijabla naziv="DomainObject.Predmet.ProtustrankaIDrugi_1">ATA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ATA jednostavno društvo s ograničenom odgovornošću za ugostiteljstvo i usluge, OIB 24847570801, Sarvaška 11, 31000 Osijek</izvorni_sadrzaj>
    <derivirana_varijabla naziv="DomainObject.Predmet.ProtustrankaIDrugiAdressOIB_1">ATA jednostavno društvo s ograničenom odgovornošću za ugostiteljstvo i usluge, OIB 24847570801, Sarvaška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ATA jednostavno društvo s ograničenom odgovornošću za ugostiteljstvo i usluge</item>
      <item>Antonija Jurčević</item>
      <item>Županijsko državno odvjetništvo u Osijeku</item>
    </izvorni_sadrzaj>
    <derivirana_varijabla naziv="DomainObject.Predmet.SudioniciListNaziv_1">
      <item>FINA RC OSIJEK</item>
      <item>ATA jednostavno društvo s ograničenom odgovornošću za ugostiteljstvo i usluge</item>
      <item>Antonija Jurčević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ATA jednostavno društvo s ograničenom odgovornošću za ugostiteljstvo i usluge, OIB 24847570801, Sarvaška 11,31000 Osijek</item>
      <item>Antonija Jurčević, OIB 29712788952, Sarvaška Ulica 11,31000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ATA jednostavno društvo s ograničenom odgovornošću za ugostiteljstvo i usluge, OIB 24847570801, Sarvaška 11,31000 Osijek</item>
      <item>Antonija Jurčević, OIB 29712788952, Sarvaška Ulica 11,31000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24847570801</item>
      <item>, OIB 29712788952</item>
      <item>, OIB 61379160880</item>
    </izvorni_sadrzaj>
    <derivirana_varijabla naziv="DomainObject.Predmet.SudioniciListNazivOIB_1">
      <item>, OIB 85821130368</item>
      <item>, OIB 24847570801</item>
      <item>, OIB 29712788952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St-1057/2018-8</izvorni_sadrzaj>
    <derivirana_varijabla naziv="DomainObject.PredzadnjaOdlukaIzPredmeta.Oznaka_1">St-1057/2018-8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0F975-DFDA-4805-8481-800A765DD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168</properties:Words>
  <properties:Characters>923</properties:Characters>
  <properties:Lines>43</properties:Lines>
  <properties:Paragraphs>21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2018-12-27T07:42:00Z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(1057-18 (-19) POZIV ZA 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