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1594" w14:paraId="9021594" w:rsidRDefault="005702F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02F6" w:rsidP="005702F6" w:rsidR="005702F6">
      <w:pPr>
        <w:spacing w:after="0"/>
        <w:jc w:val="both"/>
      </w:pPr>
      <w:r>
        <w:t xml:space="preserve">           Republika Hrvatska</w:t>
      </w:r>
    </w:p>
    <w:p w:rsidRDefault="005702F6" w:rsidP="005702F6" w:rsidR="005702F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702F6" w:rsidP="005702F6" w:rsidR="005702F6" w:rsidRPr="005702F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</w:t>
      </w:r>
      <w:r w:rsidRPr="005702F6">
        <w:rPr>
          <w:rFonts w:cs="Times New Roman" w:eastAsia="Times New Roman"/>
          <w:szCs w:val="20"/>
          <w:lang w:eastAsia="hr-HR"/>
        </w:rPr>
        <w:t>Poslovni broj: 5 St-752/2018-8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>R J E Š E N J E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MARE I KATE jednostavno društvo s ograničenom odgovornošću za usluge i trgovinu, </w:t>
      </w:r>
      <w:proofErr w:type="spellStart"/>
      <w:r w:rsidRPr="005702F6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5702F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702F6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5702F6">
        <w:rPr>
          <w:rFonts w:cs="Times New Roman" w:eastAsia="Times New Roman"/>
          <w:szCs w:val="20"/>
          <w:lang w:eastAsia="hr-HR"/>
        </w:rPr>
        <w:t xml:space="preserve"> 45, MBS: 010098604, OIB: 10768679214, 24. travnja 2019.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>r i j e š i o   j e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5702F6">
        <w:rPr>
          <w:rFonts w:cs="Times New Roman" w:eastAsia="Times New Roman"/>
          <w:szCs w:val="20"/>
          <w:lang w:eastAsia="hr-HR"/>
        </w:rPr>
        <w:t xml:space="preserve"> MARE I KATE jednostavno društvo s ograničenom odgovornošću za usluge i trgovinu, </w:t>
      </w:r>
      <w:proofErr w:type="spellStart"/>
      <w:r w:rsidRPr="005702F6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5702F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5702F6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5702F6">
        <w:rPr>
          <w:rFonts w:cs="Times New Roman" w:eastAsia="Times New Roman"/>
          <w:szCs w:val="20"/>
          <w:lang w:eastAsia="hr-HR"/>
        </w:rPr>
        <w:t xml:space="preserve"> 45, MBS: 010098604, OIB: 10768679214.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>Obrazloženje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702F6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5702F6">
        <w:rPr>
          <w:rFonts w:cs="Times New Roman" w:eastAsia="Times New Roman"/>
          <w:szCs w:val="20"/>
          <w:lang w:eastAsia="hr-HR"/>
        </w:rPr>
        <w:t xml:space="preserve">MARE I KATE j.d.o.o. </w:t>
      </w:r>
      <w:proofErr w:type="spellStart"/>
      <w:r w:rsidRPr="005702F6">
        <w:rPr>
          <w:rFonts w:cs="Times New Roman" w:eastAsia="Times New Roman"/>
          <w:szCs w:val="20"/>
          <w:lang w:eastAsia="hr-HR"/>
        </w:rPr>
        <w:t>Berek</w:t>
      </w:r>
      <w:proofErr w:type="spellEnd"/>
      <w:r w:rsidRPr="005702F6">
        <w:rPr>
          <w:rFonts w:cs="Times New Roman" w:eastAsia="Times New Roman"/>
          <w:szCs w:val="20"/>
          <w:lang w:eastAsia="hr-HR"/>
        </w:rPr>
        <w:t xml:space="preserve"> u kojem je navedeno da je</w:t>
      </w:r>
      <w:r w:rsidRPr="005702F6">
        <w:rPr>
          <w:rFonts w:cs="Times New Roman" w:eastAsia="Times New Roman"/>
          <w:color w:val="000000"/>
          <w:szCs w:val="20"/>
          <w:lang w:eastAsia="hr-HR"/>
        </w:rPr>
        <w:t xml:space="preserve"> 3. listopada 2018. dužnik u Očevidniku redoslijeda osnova za plaćanje imao evidentirane neizvršene osnove za plaćanje u neprekinutom razdoblju od 120 dana, u ukupnom iznosu od 23.155,45 kn. 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color w:val="000000"/>
          <w:szCs w:val="20"/>
          <w:lang w:eastAsia="hr-HR"/>
        </w:rPr>
        <w:t xml:space="preserve">Rješenjem od 19. veljače 2019. sud je </w:t>
      </w:r>
      <w:r w:rsidRPr="005702F6">
        <w:rPr>
          <w:rFonts w:cs="Times New Roman" w:eastAsia="Times New Roman"/>
          <w:szCs w:val="20"/>
          <w:lang w:eastAsia="hr-HR"/>
        </w:rPr>
        <w:t>temeljem čl.115. st.1. SZ-a pokrenuo postupak radi utvrđivanja uvjeta za otvaranje stečajnog postupka nad dužnikom.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702F6">
        <w:rPr>
          <w:rFonts w:cs="Times New Roman" w:eastAsia="Times New Roman"/>
          <w:noProof/>
          <w:szCs w:val="20"/>
          <w:lang w:eastAsia="hr-HR"/>
        </w:rPr>
        <w:t>Tijekom prethodnog postupka na spis su dostavljene dvije potvrde FINE (od 11. ožujka 2019. i 17. travnja 2019.) iz kojih  proizlazi da dužnik na dan izdavanja potvrde nema evidentiranih nepodmirenih obveza.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702F6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>U Bjelovaru 24. travnja 2019.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 </w:t>
      </w:r>
      <w:r w:rsidRPr="005702F6">
        <w:rPr>
          <w:rFonts w:cs="Times New Roman" w:eastAsia="Times New Roman"/>
          <w:szCs w:val="20"/>
          <w:lang w:eastAsia="hr-HR"/>
        </w:rPr>
        <w:t xml:space="preserve">    Sutkinja</w:t>
      </w:r>
    </w:p>
    <w:p w:rsidRDefault="005702F6" w:rsidP="005702F6" w:rsidR="005702F6" w:rsidRPr="005702F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702F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r w:rsidRPr="005702F6">
        <w:rPr>
          <w:rFonts w:cs="Times New Roman" w:eastAsia="Times New Roman"/>
          <w:szCs w:val="20"/>
          <w:lang w:eastAsia="hr-HR"/>
        </w:rPr>
        <w:t xml:space="preserve"> Marija Petrina Kubica v.r.</w:t>
      </w:r>
    </w:p>
    <w:p w:rsidRDefault="005702F6" w:rsidP="005702F6" w:rsidR="005702F6" w:rsidRPr="005702F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702F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702F6" w:rsidP="005702F6" w:rsidR="005702F6" w:rsidRPr="005702F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702F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702F6" w:rsidP="005702F6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702F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5702F6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2F6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00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3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St-752/2018-8</izvorni_sadrzaj>
    <derivirana_varijabla naziv="DomainObject.Oznaka_1">St-752/2018-8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I KATE jednostavno društvo s ograničenom odgovornošću za usluge i trgovinu zastupanog po punomoćniku Mirela Fištrović</izvorni_sadrzaj>
    <derivirana_varijabla naziv="DomainObject.Predmet.ProtustrankaFormated_1">  MARE I KATE jednostavno društvo s ograničenom odgovornošću za usluge i trgovinu zastupanog po punomoćniku Mirela Fištrović</derivirana_varijabla>
  </DomainObject.Predmet.ProtustrankaFormated>
  <DomainObject.Predmet.ProtustrankaFormatedOIB>
    <izvorni_sadrzaj>  MARE I KATE jednostavno društvo s ograničenom odgovornošću za usluge i trgovinu, OIB 10768679214 zastupanog po punomoćniku Mirela Fištrović</izvorni_sadrzaj>
    <derivirana_varijabla naziv="DomainObject.Predmet.ProtustrankaFormatedOIB_1">  MARE I KATE jednostavno društvo s ograničenom odgovornošću za usluge i trgovinu, OIB 10768679214 zastupanog po punomoćniku Mirela Fištrović</derivirana_varijabla>
  </DomainObject.Predmet.ProtustrankaFormatedOIB>
  <DomainObject.Predmet.ProtustrankaFormatedWithAdress>
    <izvorni_sadrzaj> MARE I KATE jednostavno društvo s ograničenom odgovornošću za usluge i trgovinu, Berek 45, 43232 Berek zastupanog po punomoćniku Mirela Fištrović</izvorni_sadrzaj>
    <derivirana_varijabla naziv="DomainObject.Predmet.ProtustrankaFormatedWithAdress_1"> MARE I KATE jednostavno društvo s ograničenom odgovornošću za usluge i trgovinu, Berek 45, 43232 Berek zastupanog po punomoćniku Mirela Fištrović</derivirana_varijabla>
  </DomainObject.Predmet.ProtustrankaFormatedWithAdress>
  <DomainObject.Predmet.ProtustrankaFormatedWithAdressOIB>
    <izvorni_sadrzaj> MARE I KATE jednostavno društvo s ograničenom odgovornošću za usluge i trgovinu, OIB 10768679214, Berek 45, 43232 Berek zastupanog po punomoćniku Mirela Fištrović</izvorni_sadrzaj>
    <derivirana_varijabla naziv="DomainObject.Predmet.ProtustrankaFormatedWithAdressOIB_1"> MARE I KATE jednostavno društvo s ograničenom odgovornošću za usluge i trgovinu, OIB 10768679214, Berek 45, 43232 Berek zastupanog po punomoćniku Mirela Fištrović</derivirana_varijabla>
  </DomainObject.Predmet.ProtustrankaFormatedWithAdressOIB>
  <DomainObject.Predmet.ProtustrankaWithAdress>
    <izvorni_sadrzaj>MARE I KATE jednostavno društvo s ograničenom odgovornošću za usluge i trgovinu Berek 45, 43232 Berek</izvorni_sadrzaj>
    <derivirana_varijabla naziv="DomainObject.Predmet.ProtustrankaWithAdress_1">MARE I KATE jednostavno društvo s ograničenom odgovornošću za usluge i trgovinu Berek 45, 43232 Berek</derivirana_varijabla>
  </DomainObject.Predmet.ProtustrankaWithAdress>
  <DomainObject.Predmet.ProtustrankaWithAdressOIB>
    <izvorni_sadrzaj>MARE I KATE jednostavno društvo s ograničenom odgovornošću za usluge i trgovinu, OIB 10768679214, Berek 45, 43232 Berek</izvorni_sadrzaj>
    <derivirana_varijabla naziv="DomainObject.Predmet.ProtustrankaWithAdressOIB_1">MARE I KATE jednostavno društvo s ograničenom odgovornošću za usluge i trgovinu, OIB 10768679214, Berek 45, 43232 Berek</derivirana_varijabla>
  </DomainObject.Predmet.ProtustrankaWithAdressOIB>
  <DomainObject.Predmet.ProtustrankaNazivFormated>
    <izvorni_sadrzaj>MARE I KATE jednostavno društvo s ograničenom odgovornošću za usluge i trgovinu</izvorni_sadrzaj>
    <derivirana_varijabla naziv="DomainObject.Predmet.ProtustrankaNazivFormated_1">MARE I KATE jednostavno društvo s ograničenom odgovornošću za usluge i trgovinu</derivirana_varijabla>
  </DomainObject.Predmet.ProtustrankaNazivFormated>
  <DomainObject.Predmet.ProtustrankaNazivFormatedOIB>
    <izvorni_sadrzaj>MARE I KATE jednostavno društvo s ograničenom odgovornošću za usluge i trgovinu, OIB 10768679214</izvorni_sadrzaj>
    <derivirana_varijabla naziv="DomainObject.Predmet.ProtustrankaNazivFormatedOIB_1">MARE I KATE jednostavno društvo s ograničenom odgovornošću za usluge i trgovinu, OIB 10768679214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MARE I KATE jednostavno društvo s ograničenom odgovornošću za usluge i trgovinu zastupanog po punomoćniku Mirela Fištrović</item>
    </izvorni_sadrzaj>
    <derivirana_varijabla naziv="DomainObject.Predmet.ProtuStrankaListFormated_1">
      <item>MARE I KATE jednostavno društvo s ograničenom odgovornošću za usluge i trgovinu zastupanog po punomoćniku Mirela Fištrović</item>
    </derivirana_varijabla>
  </DomainObject.Predmet.ProtuStrankaListFormated>
  <DomainObject.Predmet.ProtuStrankaListFormatedOIB>
    <izvorni_sadrzaj>
      <item>MARE I KATE jednostavno društvo s ograničenom odgovornošću za usluge i trgovinu, OIB 10768679214 zastupanog po punomoćniku Mirela Fištrović</item>
    </izvorni_sadrzaj>
    <derivirana_varijabla naziv="DomainObject.Predmet.ProtuStrankaListFormatedOIB_1">
      <item>MARE I KATE jednostavno društvo s ograničenom odgovornošću za usluge i trgovinu, OIB 10768679214 zastupanog po punomoćniku Mirela Fištrović</item>
    </derivirana_varijabla>
  </DomainObject.Predmet.ProtuStrankaListFormatedOIB>
  <DomainObject.Predmet.ProtuStrankaListFormatedWithAdress>
    <izvorni_sadrzaj>
      <item>MARE I KATE jednostavno društvo s ograničenom odgovornošću za usluge i trgovinu, Berek 45, 43232 Berek zastupanog po punomoćniku Mirela Fištrović</item>
    </izvorni_sadrzaj>
    <derivirana_varijabla naziv="DomainObject.Predmet.ProtuStrankaListFormatedWithAdress_1">
      <item>MARE I KATE jednostavno društvo s ograničenom odgovornošću za usluge i trgovinu, Berek 45, 43232 Berek zastupanog po punomoćniku Mirela Fištrović</item>
    </derivirana_varijabla>
  </DomainObject.Predmet.ProtuStrankaListFormatedWithAdress>
  <DomainObject.Predmet.ProtuStrankaListFormatedWithAdressOIB>
    <izvorni_sadrzaj>
      <item>MARE I KATE jednostavno društvo s ograničenom odgovornošću za usluge i trgovinu, OIB 10768679214, Berek 45, 43232 Berek zastupanog po punomoćniku Mirela Fištrović</item>
    </izvorni_sadrzaj>
    <derivirana_varijabla naziv="DomainObject.Predmet.ProtuStrankaListFormatedWithAdressOIB_1">
      <item>MARE I KATE jednostavno društvo s ograničenom odgovornošću za usluge i trgovinu, OIB 10768679214, Berek 45, 43232 Berek zastupanog po punomoćniku Mirela Fištrović</item>
    </derivirana_varijabla>
  </DomainObject.Predmet.ProtuStrankaListFormatedWithAdressOIB>
  <DomainObject.Predmet.ProtuStrankaListNazivFormated>
    <izvorni_sadrzaj>
      <item>MARE I KATE jednostavno društvo s ograničenom odgovornošću za usluge i trgovinu</item>
    </izvorni_sadrzaj>
    <derivirana_varijabla naziv="DomainObject.Predmet.ProtuStrankaListNazivFormated_1">
      <item>MARE I KATE jednostavno društvo s ograničenom odgovornošću za usluge i trgovinu</item>
    </derivirana_varijabla>
  </DomainObject.Predmet.ProtuStrankaListNazivFormated>
  <DomainObject.Predmet.ProtuStrankaListNazivFormatedOIB>
    <izvorni_sadrzaj>
      <item>MARE I KATE jednostavno društvo s ograničenom odgovornošću za usluge i trgovinu, OIB 10768679214</item>
    </izvorni_sadrzaj>
    <derivirana_varijabla naziv="DomainObject.Predmet.ProtuStrankaListNazivFormatedOIB_1">
      <item>MARE I KATE jednostavno društvo s ograničenom odgovornošću za usluge i trgovinu, OIB 10768679214</item>
    </derivirana_varijabla>
  </DomainObject.Predmet.ProtuStrankaListNazivFormatedOIB>
  <DomainObject.Predmet.OstaliListFormated>
    <izvorni_sadrzaj>
      <item>Mirela Fištrović punomoćnik sudionika u postupku MARE I KATE jednostavno društvo s ograničenom odgovornošću za usluge i trgovinu</item>
    </izvorni_sadrzaj>
    <derivirana_varijabla naziv="DomainObject.Predmet.OstaliListFormated_1">
      <item>Mirela Fištrović punomoćnik sudionika u postupku MARE I KATE jednostavno društvo s ograničenom odgovornošću za usluge i trgovinu</item>
    </derivirana_varijabla>
  </DomainObject.Predmet.OstaliListFormated>
  <DomainObject.Predmet.OstaliListFormatedOIB>
    <izvorni_sadrzaj>
      <item>Mirela Fištrović, OIB 33966163705 punomoćnik sudionika u postupku MARE I KATE jednostavno društvo s ograničenom odgovornošću za usluge i trgovinu</item>
    </izvorni_sadrzaj>
    <derivirana_varijabla naziv="DomainObject.Predmet.OstaliListFormatedOIB_1">
      <item>Mirela Fištrović, OIB 33966163705 punomoćnik sudionika u postupku MARE I KATE jednostavno društvo s ograničenom odgovornošću za usluge i trgovinu</item>
    </derivirana_varijabla>
  </DomainObject.Predmet.OstaliListFormatedOIB>
  <DomainObject.Predmet.OstaliListFormatedWithAdress>
    <izvorni_sadrzaj>
      <item>Mirela Fištrović, Berek 41, 43232 Berek punomoćnik sudionika u postupku MARE I KATE jednostavno društvo s ograničenom odgovornošću za usluge i trgovinu</item>
    </izvorni_sadrzaj>
    <derivirana_varijabla naziv="DomainObject.Predmet.OstaliListFormatedWithAdress_1">
      <item>Mirela Fištrović, Berek 41, 43232 Berek punomoćnik sudionika u postupku MARE I KATE jednostavno društvo s ograničenom odgovornošću za usluge i trgovinu</item>
    </derivirana_varijabla>
  </DomainObject.Predmet.OstaliListFormatedWithAdress>
  <DomainObject.Predmet.OstaliListFormatedWithAdressOIB>
    <izvorni_sadrzaj>
      <item>Mirela Fištrović, OIB 33966163705, Berek 41, 43232 Berek punomoćnik sudionika u postupku MARE I KATE jednostavno društvo s ograničenom odgovornošću za usluge i trgovinu</item>
    </izvorni_sadrzaj>
    <derivirana_varijabla naziv="DomainObject.Predmet.OstaliListFormatedWithAdressOIB_1">
      <item>Mirela Fištrović, OIB 33966163705, Berek 41, 43232 Berek punomoćnik sudionika u postupku MARE I KATE jednostavno društvo s ograničenom odgovornošću za usluge i trgovinu</item>
    </derivirana_varijabla>
  </DomainObject.Predmet.OstaliListFormatedWithAdressOIB>
  <DomainObject.Predmet.OstaliListNazivFormated>
    <izvorni_sadrzaj>
      <item>Mirela Fištrović</item>
    </izvorni_sadrzaj>
    <derivirana_varijabla naziv="DomainObject.Predmet.OstaliListNazivFormated_1">
      <item>Mirela Fištrović</item>
    </derivirana_varijabla>
  </DomainObject.Predmet.OstaliListNazivFormated>
  <DomainObject.Predmet.OstaliListNazivFormatedOIB>
    <izvorni_sadrzaj>
      <item>Mirela Fištrović, OIB 33966163705</item>
    </izvorni_sadrzaj>
    <derivirana_varijabla naziv="DomainObject.Predmet.OstaliListNazivFormatedOIB_1">
      <item>Mirela Fištrović, OIB 33966163705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St-752/2018-8</izvorni_sadrzaj>
    <derivirana_varijabla naziv="DomainObject.PoslovniBrojDokumenta_1">St-752/2018-8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MARE I KATE jednostavno društvo s ograničenom odgovornošću za usluge i trgovinu</izvorni_sadrzaj>
    <derivirana_varijabla naziv="DomainObject.Predmet.ProtustrankaIDrugi_1">MARE I KATE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MARE I KATE jednostavno društvo s ograničenom odgovornošću za usluge i trgovinu, OIB 10768679214, Berek 45, 43232 Berek</izvorni_sadrzaj>
    <derivirana_varijabla naziv="DomainObject.Predmet.ProtustrankaIDrugiAdressOIB_1">MARE I KATE jednostavno društvo s ograničenom odgovornošću za usluge i trgovinu, OIB 10768679214, Berek 45,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MARE I KATE jednostavno društvo s ograničenom odgovornošću za usluge i trgovinu</item>
      <item>Mirela Fištrović</item>
    </izvorni_sadrzaj>
    <derivirana_varijabla naziv="DomainObject.Predmet.SudioniciListNaziv_1">
      <item>FINA, RC ZAGREB, Podružnica BJELOVAR</item>
      <item>MARE I KATE jednostavno društvo s ograničenom odgovornošću za usluge i trgovinu</item>
      <item>Mirela Fištrović</item>
    </derivirana_varijabla>
  </DomainObject.Predmet.SudioniciListNaziv>
  <DomainObject.Predmet.SudioniciListAdressOIB>
    <izvorni_sadrzaj>
      <item>FINA, RC ZAGREB, Podružnica BJELOVAR, OIB 85821130368, F. Supila 4,43000 Bjelovar</item>
      <item>MARE I KATE jednostavno društvo s ograničenom odgovornošću za usluge i trgovinu, OIB 10768679214, Berek 45,43232 Berek</item>
      <item>Mirela Fištrović, OIB 33966163705, Berek 41,43232 Berek</item>
    </izvorni_sadrzaj>
    <derivirana_varijabla naziv="DomainObject.Predmet.SudioniciListAdressOIB_1">
      <item>FINA, RC ZAGREB, Podružnica BJELOVAR, OIB 85821130368, F. Supila 4,43000 Bjelovar</item>
      <item>MARE I KATE jednostavno društvo s ograničenom odgovornošću za usluge i trgovinu, OIB 10768679214, Berek 45,43232 Berek</item>
      <item>Mirela Fištrović, OIB 33966163705, Berek 41,43232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CC937-24E7-4C38-B0D4-928A71A7A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1841</properties:Characters>
  <properties:Lines>50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2019-04-25T13:01:00Z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St-752/2018-8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