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56ee" w14:paraId="2d756ee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571F63">
        <w:rPr>
          <w:bCs/>
        </w:rPr>
        <w:t>1</w:t>
      </w:r>
      <w:r w:rsidR="00477F22">
        <w:rPr>
          <w:bCs/>
        </w:rPr>
        <w:t>82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477F22">
        <w:t>31</w:t>
      </w:r>
      <w:r w:rsidR="00173039">
        <w:t xml:space="preserve">. </w:t>
      </w:r>
      <w:r w:rsidR="00477F22">
        <w:t>siječnj</w:t>
      </w:r>
      <w:r w:rsidR="000D0B9F">
        <w:t>a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477F22">
        <w:t>šes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526D90" w:rsidR="0054446F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>
        <w:t xml:space="preserve">1.  </w:t>
      </w:r>
      <w:r w:rsidRPr="001C17B9">
        <w:rPr>
          <w:bCs/>
        </w:rPr>
        <w:t xml:space="preserve">ETAŽA 310/10000-POSLOVNI PROSTOR A1 </w:t>
      </w:r>
      <w:r w:rsidRPr="001C17B9">
        <w:t>u prizemlju koji se sastoji od ureda  površine 40,26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</w:pPr>
      <w:r w:rsidRPr="001C17B9">
        <w:rPr>
          <w:bCs/>
          <w:lang w:eastAsia="ar-SA"/>
        </w:rPr>
        <w:t xml:space="preserve">po početnoj cijeni od </w:t>
      </w:r>
      <w:r w:rsidR="00477F22">
        <w:rPr>
          <w:bCs/>
        </w:rPr>
        <w:t>37.206</w:t>
      </w:r>
      <w:r w:rsidR="001C17B9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26D90" w:rsidR="0054446F" w:rsidRPr="001C17B9">
      <w:pPr>
        <w:tabs>
          <w:tab w:pos="2552" w:val="left"/>
        </w:tabs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 2.  </w:t>
      </w:r>
      <w:r w:rsidRPr="001C17B9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477F22">
        <w:rPr>
          <w:bCs/>
        </w:rPr>
        <w:t>30.027</w:t>
      </w:r>
      <w:r w:rsidR="00991810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3.  </w:t>
      </w:r>
      <w:r w:rsidRPr="001C17B9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0253E5">
        <w:rPr>
          <w:bCs/>
        </w:rPr>
        <w:t>37.626</w:t>
      </w:r>
      <w:r w:rsidR="007A6071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4.   </w:t>
      </w:r>
      <w:r w:rsidRPr="001C17B9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ukupnoj površini 63,00 m</w:t>
      </w:r>
      <w:r w:rsidRPr="001C17B9">
        <w:rPr>
          <w:vertAlign w:val="superscript"/>
        </w:rPr>
        <w:t>2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0253E5">
        <w:rPr>
          <w:bCs/>
        </w:rPr>
        <w:t>57.182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lastRenderedPageBreak/>
        <w:t xml:space="preserve">9.  </w:t>
      </w:r>
      <w:r w:rsidRPr="001C17B9">
        <w:rPr>
          <w:bCs/>
        </w:rPr>
        <w:t>ETAŽA 759/10000-POSLOVNI PROSTOR C2</w:t>
      </w:r>
      <w:r w:rsidRPr="001C17B9">
        <w:t xml:space="preserve"> koji se sastoji od ureda površine 26,22 m</w:t>
      </w:r>
      <w:r w:rsidRPr="001C17B9">
        <w:rPr>
          <w:vertAlign w:val="superscript"/>
        </w:rPr>
        <w:t>2</w:t>
      </w:r>
      <w:r w:rsidRPr="001C17B9">
        <w:t>, ured u potkrovlju sa 72,45 m</w:t>
      </w:r>
      <w:r w:rsidRPr="001C17B9">
        <w:rPr>
          <w:vertAlign w:val="superscript"/>
        </w:rPr>
        <w:t>2</w:t>
      </w:r>
      <w:r w:rsidRPr="001C17B9">
        <w:t>, ukupne površine 98,67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474B0D">
        <w:rPr>
          <w:bCs/>
        </w:rPr>
        <w:t>76.104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10. </w:t>
      </w:r>
      <w:r w:rsidRPr="001C17B9">
        <w:rPr>
          <w:bCs/>
        </w:rPr>
        <w:t xml:space="preserve">ETAŽA 485/10000-POSLOVNI PROSTOR C3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ukupne površine 63,00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474B0D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474B0D">
        <w:rPr>
          <w:bCs/>
        </w:rPr>
        <w:t>57.182</w:t>
      </w:r>
      <w:r w:rsidR="00314BCA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D6733B">
        <w:t>23</w:t>
      </w:r>
      <w:r w:rsidRPr="001C17B9">
        <w:t xml:space="preserve">. </w:t>
      </w:r>
      <w:r w:rsidR="00D6733B">
        <w:t>veljače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D93796">
        <w:t>9</w:t>
      </w:r>
      <w:r w:rsidRPr="001C17B9">
        <w:t>,</w:t>
      </w:r>
      <w:r w:rsidR="00D6733B">
        <w:t>3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D6733B">
        <w:t>20</w:t>
      </w:r>
      <w:r w:rsidR="00D93796">
        <w:t>.</w:t>
      </w:r>
      <w:r w:rsidR="00D6733B">
        <w:t>02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lastRenderedPageBreak/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D6733B">
        <w:t>3</w:t>
      </w:r>
      <w:r w:rsidR="00773031">
        <w:t>.</w:t>
      </w:r>
      <w:r w:rsidR="00D6733B">
        <w:t>01</w:t>
      </w:r>
      <w:r w:rsidR="00773031">
        <w:t>.</w:t>
      </w:r>
      <w:r w:rsidR="00EF6F9B">
        <w:t>201</w:t>
      </w:r>
      <w:r w:rsidR="00D6733B">
        <w:t>7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3D373D">
        <w:t>27</w:t>
      </w:r>
      <w:r w:rsidR="00FF73EC">
        <w:t>.</w:t>
      </w:r>
      <w:r w:rsidR="003D373D">
        <w:t>01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31</w:t>
      </w:r>
      <w:r w:rsidR="00A931D7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siječnj</w:t>
      </w:r>
      <w:r w:rsidR="00A35FC0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D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571F63">
      <w:rPr>
        <w:bCs/>
      </w:rPr>
      <w:t>1</w:t>
    </w:r>
    <w:r w:rsidR="00477F22">
      <w:rPr>
        <w:bCs/>
      </w:rPr>
      <w:t>82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4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133A7"/>
    <w:rsid w:val="000253E5"/>
    <w:rsid w:val="000355BA"/>
    <w:rsid w:val="00051D75"/>
    <w:rsid w:val="00055307"/>
    <w:rsid w:val="000753F2"/>
    <w:rsid w:val="000A3C41"/>
    <w:rsid w:val="000B5D8F"/>
    <w:rsid w:val="000B64B2"/>
    <w:rsid w:val="000D0B9F"/>
    <w:rsid w:val="000E4DD5"/>
    <w:rsid w:val="00122170"/>
    <w:rsid w:val="00132D17"/>
    <w:rsid w:val="00173039"/>
    <w:rsid w:val="00175F14"/>
    <w:rsid w:val="001968F0"/>
    <w:rsid w:val="001A3DA9"/>
    <w:rsid w:val="001C17B9"/>
    <w:rsid w:val="001C312A"/>
    <w:rsid w:val="001D5139"/>
    <w:rsid w:val="001F37F5"/>
    <w:rsid w:val="001F46C9"/>
    <w:rsid w:val="001F4B3B"/>
    <w:rsid w:val="001F5AF3"/>
    <w:rsid w:val="00243F11"/>
    <w:rsid w:val="00255EC6"/>
    <w:rsid w:val="00270599"/>
    <w:rsid w:val="002741B9"/>
    <w:rsid w:val="002848D0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30D79"/>
    <w:rsid w:val="006661BB"/>
    <w:rsid w:val="00681650"/>
    <w:rsid w:val="006975DE"/>
    <w:rsid w:val="006B5503"/>
    <w:rsid w:val="006D59D9"/>
    <w:rsid w:val="006E00D5"/>
    <w:rsid w:val="006F6A2F"/>
    <w:rsid w:val="00717B82"/>
    <w:rsid w:val="00727E8D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75E6C"/>
    <w:rsid w:val="00C944AC"/>
    <w:rsid w:val="00CA1152"/>
    <w:rsid w:val="00CB6E1D"/>
    <w:rsid w:val="00CC2B00"/>
    <w:rsid w:val="00CD1E56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0D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D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D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D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0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0D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D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D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D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3854</properties:Characters>
  <properties:Lines>123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4675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2017-01-31T12:38:00Z</dcterms:created>
  <dc:creator>edeke</dc:creator>
  <cp:lastModifiedBy>Elizabeta Đeke</cp:lastModifiedBy>
  <cp:lastPrinted>2016-10-12T09:55:00Z</cp:lastPrinted>
  <dcterms:modified xmlns:xsi="http://www.w3.org/2001/XMLSchema-instance" xsi:type="dcterms:W3CDTF">2017-01-31T12:59:00Z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