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b459" w14:paraId="4ecb459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5A58B0">
        <w:t>JUKIĆ INŽENJERING d.o.o. za inženjering trgovinu i usluge</w:t>
      </w:r>
      <w:r w:rsidR="005A58B0">
        <w:rPr>
          <w:b/>
        </w:rPr>
        <w:t xml:space="preserve">, </w:t>
      </w:r>
      <w:r w:rsidR="005A58B0">
        <w:t>skraćena tvrtka: JUKIĆ INŽENJERING d.o.o., Bukovlje, Dragutina Rakovca 6, OIB 47623537081</w:t>
      </w:r>
      <w:r w:rsidR="00123855">
        <w:t xml:space="preserve">, dana </w:t>
      </w:r>
      <w:r w:rsidR="005A58B0">
        <w:t>15. svibnja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F04ADE">
        <w:t>JUKIĆ INŽENJERING d.o.o. za inženjering trgovinu i usluge</w:t>
      </w:r>
      <w:r w:rsidR="00F04ADE">
        <w:rPr>
          <w:b/>
        </w:rPr>
        <w:t xml:space="preserve">, </w:t>
      </w:r>
      <w:r w:rsidR="00F04ADE">
        <w:t>skraćena tvrtka: JUKIĆ INŽENJERING d.o.o., Bukovlje, Dragutina Rakovca 6, OIB 47623537081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A72799">
      <w:pPr>
        <w:ind w:firstLine="1440"/>
        <w:jc w:val="both"/>
      </w:pPr>
      <w:r>
        <w:t>2.</w:t>
      </w:r>
      <w:r w:rsidR="00563D6F">
        <w:t xml:space="preserve"> </w:t>
      </w:r>
      <w:r>
        <w:t>Za s</w:t>
      </w:r>
      <w:r w:rsidR="0068262A">
        <w:t>tečajnog upravitelja imenuje se</w:t>
      </w:r>
      <w:r w:rsidR="00563D6F">
        <w:t xml:space="preserve"> Siniša Rajnović iz </w:t>
      </w:r>
      <w:r w:rsidR="007E529F">
        <w:t>Milanovca (Virovitica)</w:t>
      </w:r>
      <w:r w:rsidR="00563D6F">
        <w:t>, Sv. Trojstva 87, OIB 86217384445</w:t>
      </w:r>
      <w:r w:rsidR="00C36715" w:rsidRPr="00A72799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F04ADE">
        <w:t>JUKIĆ INŽENJERING d.o.o. za inženjering trgovinu i usluge</w:t>
      </w:r>
      <w:r w:rsidR="00F04ADE">
        <w:rPr>
          <w:b/>
        </w:rPr>
        <w:t xml:space="preserve">, </w:t>
      </w:r>
      <w:r w:rsidR="00F04ADE">
        <w:t>skraćena tvrtka: JUKIĆ INŽENJERING d.o.o., Bukovlje, Dragutina Rakovca 6, OIB 47623537081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F04ADE">
        <w:t>JUKIĆ INŽENJERING d.o.o. za inženjering trgovinu i usluge</w:t>
      </w:r>
      <w:r w:rsidR="00F04ADE">
        <w:rPr>
          <w:b/>
        </w:rPr>
        <w:t xml:space="preserve">, </w:t>
      </w:r>
      <w:r w:rsidR="00F04ADE">
        <w:t>skraćena tvrtka: JUKIĆ INŽENJERING d.o.o., Bukovlje, Dragutina Rakovca 6, OIB 47623537081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04ADE">
        <w:t>09. ožujka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5E3B84">
        <w:t>15. svibnja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8D2527">
        <w:t>94.001,70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8D2527">
        <w:t>15. svibnja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 </w:t>
      </w:r>
      <w:r w:rsidR="00F00402">
        <w:t>Stečajna sutkinja</w:t>
      </w:r>
    </w:p>
    <w:p w:rsidRDefault="00F00402" w:rsidP="009C0DD6" w:rsidR="00B1065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F2A" w:rsidR="00CA0F2A">
      <w:r>
        <w:separator/>
      </w:r>
    </w:p>
  </w:endnote>
  <w:endnote w:id="0" w:type="continuationSeparator">
    <w:p w:rsidRDefault="00CA0F2A" w:rsidR="00CA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F2A" w:rsidR="00CA0F2A">
      <w:r>
        <w:separator/>
      </w:r>
    </w:p>
  </w:footnote>
  <w:footnote w:id="0" w:type="continuationSeparator">
    <w:p w:rsidRDefault="00CA0F2A" w:rsidR="00CA0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1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A53366">
      <w:rPr>
        <w:b/>
      </w:rPr>
      <w:t>220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A53366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5A58B0">
      <w:rPr>
        <w:b/>
      </w:rPr>
      <w:t>220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A53366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1D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63D6F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E529F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135EF"/>
    <w:rsid w:val="00917A95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81E41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A0F2A"/>
    <w:rsid w:val="00CB077F"/>
    <w:rsid w:val="00CB3C50"/>
    <w:rsid w:val="00CB5495"/>
    <w:rsid w:val="00CD466F"/>
    <w:rsid w:val="00D03C88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41859"/>
    <w:rsid w:val="00E57783"/>
    <w:rsid w:val="00E57E6D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94670.87</izvorni_sadrzaj>
    <derivirana_varijabla naziv="DomainObject.Predmet.InicijalnaVrijednost_1">94670.87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JUKIĆ INŽENJERING d.o.o. za inženjering, trgovinu i usluge</izvorni_sadrzaj>
    <derivirana_varijabla naziv="DomainObject.Predmet.ProtustrankaFormated_1">  JUKIĆ INŽENJERING d.o.o. za inženjering, trgovinu i usluge</derivirana_varijabla>
  </DomainObject.Predmet.ProtustrankaFormated>
  <DomainObject.Predmet.ProtustrankaFormatedOIB>
    <izvorni_sadrzaj>  JUKIĆ INŽENJERING d.o.o. za inženjering, trgovinu i usluge, OIB 47623537081</izvorni_sadrzaj>
    <derivirana_varijabla naziv="DomainObject.Predmet.ProtustrankaFormatedOIB_1">  JUKIĆ INŽENJERING d.o.o. za inženjering, trgovinu i usluge, OIB 47623537081</derivirana_varijabla>
  </DomainObject.Predmet.ProtustrankaFormatedOIB>
  <DomainObject.Predmet.ProtustrankaFormatedWithAdress>
    <izvorni_sadrzaj> JUKIĆ INŽENJERING d.o.o. za inženjering, trgovinu i usluge, Dragutina Rakovca 6, 35000 Bukovlje</izvorni_sadrzaj>
    <derivirana_varijabla naziv="DomainObject.Predmet.ProtustrankaFormatedWithAdress_1"> JUKIĆ INŽENJERING d.o.o. za inženjering, trgovinu i usluge, Dragutina Rakovca 6, 35000 Bukovlje</derivirana_varijabla>
  </DomainObject.Predmet.ProtustrankaFormatedWithAdress>
  <DomainObject.Predmet.ProtustrankaFormatedWithAdressOIB>
    <izvorni_sadrzaj> JUKIĆ INŽENJERING d.o.o. za inženjering, trgovinu i usluge, OIB 47623537081, Dragutina Rakovca 6, 35000 Bukovlje</izvorni_sadrzaj>
    <derivirana_varijabla naziv="DomainObject.Predmet.ProtustrankaFormatedWithAdressOIB_1"> JUKIĆ INŽENJERING d.o.o. za inženjering, trgovinu i usluge, OIB 47623537081, Dragutina Rakovca 6, 35000 Bukovlje</derivirana_varijabla>
  </DomainObject.Predmet.ProtustrankaFormatedWithAdressOIB>
  <DomainObject.Predmet.ProtustrankaWithAdress>
    <izvorni_sadrzaj>JUKIĆ INŽENJERING d.o.o. za inženjering, trgovinu i usluge Dragutina Rakovca 6, 35000 Bukovlje</izvorni_sadrzaj>
    <derivirana_varijabla naziv="DomainObject.Predmet.ProtustrankaWithAdress_1">JUKIĆ INŽENJERING d.o.o. za inženjering, trgovinu i usluge Dragutina Rakovca 6, 35000 Bukovlje</derivirana_varijabla>
  </DomainObject.Predmet.ProtustrankaWithAdress>
  <DomainObject.Predmet.ProtustrankaWithAdressOIB>
    <izvorni_sadrzaj>JUKIĆ INŽENJERING d.o.o. za inženjering, trgovinu i usluge, OIB 47623537081, Dragutina Rakovca 6, 35000 Bukovlje</izvorni_sadrzaj>
    <derivirana_varijabla naziv="DomainObject.Predmet.ProtustrankaWithAdressOIB_1">JUKIĆ INŽENJERING d.o.o. za inženjering, trgovinu i usluge, OIB 47623537081, Dragutina Rakovca 6, 35000 Bukovlje</derivirana_varijabla>
  </DomainObject.Predmet.ProtustrankaWithAdressOIB>
  <DomainObject.Predmet.ProtustrankaNazivFormated>
    <izvorni_sadrzaj>JUKIĆ INŽENJERING d.o.o. za inženjering, trgovinu i usluge</izvorni_sadrzaj>
    <derivirana_varijabla naziv="DomainObject.Predmet.ProtustrankaNazivFormated_1">JUKIĆ INŽENJERING d.o.o. za inženjering, trgovinu i usluge</derivirana_varijabla>
  </DomainObject.Predmet.ProtustrankaNazivFormated>
  <DomainObject.Predmet.ProtustrankaNazivFormatedOIB>
    <izvorni_sadrzaj>JUKIĆ INŽENJERING d.o.o. za inženjering, trgovinu i usluge, OIB 47623537081</izvorni_sadrzaj>
    <derivirana_varijabla naziv="DomainObject.Predmet.ProtustrankaNazivFormatedOIB_1">JUKIĆ INŽENJERING d.o.o. za inženjering, trgovinu i usluge, OIB 47623537081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INŽENJERING d.o.o. za inženjering, trgovinu i usluge</item>
    </izvorni_sadrzaj>
    <derivirana_varijabla naziv="DomainObject.Predmet.ProtuStrankaListFormated_1">
      <item>JUKIĆ INŽENJERING d.o.o. za inženjering, trgovinu i usluge</item>
    </derivirana_varijabla>
  </DomainObject.Predmet.ProtuStrankaListFormated>
  <DomainObject.Predmet.ProtuStrankaListFormatedOIB>
    <izvorni_sadrzaj>
      <item>JUKIĆ INŽENJERING d.o.o. za inženjering, trgovinu i usluge, OIB 47623537081</item>
    </izvorni_sadrzaj>
    <derivirana_varijabla naziv="DomainObject.Predmet.ProtuStrankaListFormatedOIB_1">
      <item>JUKIĆ INŽENJERING d.o.o. za inženjering, trgovinu i usluge, OIB 47623537081</item>
    </derivirana_varijabla>
  </DomainObject.Predmet.ProtuStrankaListFormatedOIB>
  <DomainObject.Predmet.ProtuStrankaListFormatedWithAdress>
    <izvorni_sadrzaj>
      <item>JUKIĆ INŽENJERING d.o.o. za inženjering, trgovinu i usluge, Dragutina Rakovca 6, 35000 Bukovlje</item>
    </izvorni_sadrzaj>
    <derivirana_varijabla naziv="DomainObject.Predmet.ProtuStrankaListFormatedWithAdress_1">
      <item>JUKIĆ INŽENJERING d.o.o. za inženjering, trgovinu i usluge, Dragutina Rakovca 6, 35000 Bukovlje</item>
    </derivirana_varijabla>
  </DomainObject.Predmet.ProtuStrankaListFormatedWithAdress>
  <DomainObject.Predmet.ProtuStrankaListFormatedWithAdressOIB>
    <izvorni_sadrzaj>
      <item>JUKIĆ INŽENJERING d.o.o. za inženjering, trgovinu i usluge, OIB 47623537081, Dragutina Rakovca 6, 35000 Bukovlje</item>
    </izvorni_sadrzaj>
    <derivirana_varijabla naziv="DomainObject.Predmet.ProtuStrankaListFormatedWithAdressOIB_1">
      <item>JUKIĆ INŽENJERING d.o.o. za inženjering, trgovinu i usluge, OIB 47623537081, Dragutina Rakovca 6, 35000 Bukovlje</item>
    </derivirana_varijabla>
  </DomainObject.Predmet.ProtuStrankaListFormatedWithAdressOIB>
  <DomainObject.Predmet.ProtuStrankaListNazivFormated>
    <izvorni_sadrzaj>
      <item>JUKIĆ INŽENJERING d.o.o. za inženjering, trgovinu i usluge</item>
    </izvorni_sadrzaj>
    <derivirana_varijabla naziv="DomainObject.Predmet.ProtuStrankaListNazivFormated_1">
      <item>JUKIĆ INŽENJERING d.o.o. za inženjering, trgovinu i usluge</item>
    </derivirana_varijabla>
  </DomainObject.Predmet.ProtuStrankaListNazivFormated>
  <DomainObject.Predmet.ProtuStrankaListNazivFormatedOIB>
    <izvorni_sadrzaj>
      <item>JUKIĆ INŽENJERING d.o.o. za inženjering, trgovinu i usluge, OIB 47623537081</item>
    </izvorni_sadrzaj>
    <derivirana_varijabla naziv="DomainObject.Predmet.ProtuStrankaListNazivFormatedOIB_1">
      <item>JUKIĆ INŽENJERING d.o.o. za inženjering, trgovinu i usluge, OIB 47623537081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INŽENJERING d.o.o. za inženjering, trgovinu i usluge</izvorni_sadrzaj>
    <derivirana_varijabla naziv="DomainObject.Predmet.ProtustrankaIDrugi_1">JUKIĆ INŽENJERING d.o.o. za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INŽENJERING d.o.o. za inženjering, trgovinu i usluge, OIB 47623537081, Dragutina Rakovca 6, 35000 Bukovlje</izvorni_sadrzaj>
    <derivirana_varijabla naziv="DomainObject.Predmet.ProtustrankaIDrugiAdressOIB_1">JUKIĆ INŽENJERING d.o.o. za inženjering, trgovinu i usluge, OIB 47623537081, Dragutina Rakovca 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INŽENJERING d.o.o. za inženjering, trgovinu i usluge</item>
    </izvorni_sadrzaj>
    <derivirana_varijabla naziv="DomainObject.Predmet.SudioniciListNaziv_1">
      <item>Financijska agencija</item>
      <item>JUKIĆ INŽENJERING d.o.o. za inženjering,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JUKIĆ INŽENJERING d.o.o. za inženjering, trgovinu i usluge, OIB 47623537081, Dragutina Rakovca 6,35000 Bukovlje</item>
    </izvorni_sadrzaj>
    <derivirana_varijabla naziv="DomainObject.Predmet.SudioniciListAdressOIB_1">
      <item>Financijska agencija, OIB 85821130368, Ulica grada Vukovara 70,10000 Zagreb</item>
      <item>JUKIĆ INŽENJERING d.o.o. za inženjering, trgovinu i usluge, OIB 47623537081, Dragutina Rakovca 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47623537081</item>
    </izvorni_sadrzaj>
    <derivirana_varijabla naziv="DomainObject.Predmet.SudioniciListNazivOIB_1">
      <item>, OIB 85821130368</item>
      <item>, OIB 47623537081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BE8ED-CE23-4504-9D03-1D8053B16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4606</properties:Characters>
  <properties:Lines>110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2018-05-15T06:22:00Z</dcterms:created>
  <dc:creator>alet</dc:creator>
  <cp:lastModifiedBy>wsadmin</cp:lastModifiedBy>
  <cp:lastPrinted>2018-04-13T09:37:00Z</cp:lastPrinted>
  <dcterms:modified xmlns:xsi="http://www.w3.org/2001/XMLSchema-instance" xsi:type="dcterms:W3CDTF">2018-05-15T09:19:00Z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(St-220-2018 -15.5.2018.OTVARANJE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