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707d14f" w14:textId="707d14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8A631D">
        <w:t>2214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8A631D">
        <w:t>12</w:t>
      </w:r>
      <w:proofErr w:type="spellEnd"/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8A631D">
        <w:rPr>
          <w:szCs w:val="20"/>
        </w:rPr>
        <w:t>JAGODIĆ</w:t>
      </w:r>
      <w:proofErr w:type="spellEnd"/>
      <w:r w:rsidR="008A631D">
        <w:rPr>
          <w:szCs w:val="20"/>
        </w:rPr>
        <w:t xml:space="preserve"> GRADNJA</w:t>
      </w:r>
      <w:r w:rsidR="00993AB5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8A631D">
        <w:rPr>
          <w:szCs w:val="20"/>
        </w:rPr>
        <w:t>Samobor</w:t>
      </w:r>
      <w:r>
        <w:rPr>
          <w:szCs w:val="20"/>
        </w:rPr>
        <w:t xml:space="preserve">, </w:t>
      </w:r>
      <w:r w:rsidR="008A631D">
        <w:rPr>
          <w:szCs w:val="20"/>
        </w:rPr>
        <w:t xml:space="preserve">Gajeva </w:t>
      </w:r>
      <w:proofErr w:type="spellStart"/>
      <w:r w:rsidR="008A631D">
        <w:rPr>
          <w:szCs w:val="20"/>
        </w:rPr>
        <w:t>46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8A631D">
        <w:rPr>
          <w:szCs w:val="20"/>
        </w:rPr>
        <w:t>84913840247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8A631D">
        <w:t>725.340</w:t>
      </w:r>
      <w:proofErr w:type="spellEnd"/>
      <w:r w:rsidR="008A631D">
        <w:t>,</w:t>
      </w:r>
      <w:proofErr w:type="spellStart"/>
      <w:r w:rsidR="008A631D">
        <w:t>25</w:t>
      </w:r>
      <w:proofErr w:type="spellEnd"/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="008A631D">
        <w:t>12</w:t>
      </w:r>
      <w:r w:rsidRPr="00C60D35">
        <w:t xml:space="preserve">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34753A"/>
    <w:rsid w:val="0036155B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8A631D"/>
    <w:rsid w:val="00935F16"/>
    <w:rsid w:val="00950F54"/>
    <w:rsid w:val="00993AB5"/>
    <w:rsid w:val="009B679B"/>
    <w:rsid w:val="009D3B13"/>
    <w:rsid w:val="009E3609"/>
    <w:rsid w:val="00A234AB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34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34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34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34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34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2019.</izvorni_sadrzaj>
    <derivirana_varijabla naziv="DomainObject.Predmet.DatumIzradeOptuznogAkta_1">9. rujna 2019.</derivirana_varijabla>
  </DomainObject.Predmet.DatumIzradeOptuznogAkta>
  <DomainObject.Predmet.DatumIzradeOptuznogAktaFormated>
    <izvorni_sadrzaj>9.9.2019.</izvorni_sadrzaj>
    <derivirana_varijabla naziv="DomainObject.Predmet.DatumIzradeOptuznogAktaFormated_1">9.9.2019.</derivirana_varijabla>
  </DomainObject.Predmet.DatumIzradeOptuznogAktaFormated>
  <DomainObject.Predmet.DatumOsnivanja>
    <izvorni_sadrzaj>9. rujna 2019.</izvorni_sadrzaj>
    <derivirana_varijabla naziv="DomainObject.Predmet.DatumOsnivanja_1">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2019.</izvorni_sadrzaj>
    <derivirana_varijabla naziv="DomainObject.Predmet.DatumPrimitkaOptuznogAkta_1">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St-2214/2019</izvorni_sadrzaj>
    <derivirana_varijabla naziv="DomainObject.Predmet.OznakaBroj_1">St-2214/2019</derivirana_varijabla>
  </DomainObject.Predmet.OznakaBroj>
  <DomainObject.Predmet.OznakaBrojOptuznogAkta>
    <izvorni_sadrzaj>04-06-19-3864</izvorni_sadrzaj>
    <derivirana_varijabla naziv="DomainObject.Predmet.OznakaBrojOptuznogAkta_1">04-06-19-3864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JAGODIĆ GRADNJA d.o.o. za graditeljstvo, trgovinu i usluge zastupanog po punomoćniku Miljenko Jagodić</izvorni_sadrzaj>
    <derivirana_varijabla naziv="DomainObject.Predmet.ProtustrankaFormated_1">  JAGODIĆ GRADNJA d.o.o. za graditeljstvo, trgovinu i usluge zastupanog po punomoćniku Miljenko Jagodić</derivirana_varijabla>
  </DomainObject.Predmet.ProtustrankaFormated>
  <DomainObject.Predmet.ProtustrankaFormatedOIB>
    <izvorni_sadrzaj>  JAGODIĆ GRADNJA d.o.o. za graditeljstvo, trgovinu i usluge, OIB 84913840247 zastupanog po punomoćniku Miljenko Jagodić</izvorni_sadrzaj>
    <derivirana_varijabla naziv="DomainObject.Predmet.ProtustrankaFormatedOIB_1">  JAGODIĆ GRADNJA d.o.o. za graditeljstvo, trgovinu i usluge, OIB 84913840247 zastupanog po punomoćniku Miljenko Jagodić</derivirana_varijabla>
  </DomainObject.Predmet.ProtustrankaFormatedOIB>
  <DomainObject.Predmet.ProtustrankaFormatedWithAdress>
    <izvorni_sadrzaj> JAGODIĆ GRADNJA d.o.o. za graditeljstvo, trgovinu i usluge, Gajeva 46, 10430 Samobor zastupanog po punomoćniku Miljenko Jagodić</izvorni_sadrzaj>
    <derivirana_varijabla naziv="DomainObject.Predmet.ProtustrankaFormatedWithAdress_1"> JAGODIĆ GRADNJA d.o.o. za graditeljstvo, trgovinu i usluge, Gajeva 46, 10430 Samobor zastupanog po punomoćniku Miljenko Jagodić</derivirana_varijabla>
  </DomainObject.Predmet.ProtustrankaFormatedWithAdress>
  <DomainObject.Predmet.ProtustrankaFormatedWithAdressOIB>
    <izvorni_sadrzaj> JAGODIĆ GRADNJA d.o.o. za graditeljstvo, trgovinu i usluge, OIB 84913840247, Gajeva 46, 10430 Samobor zastupanog po punomoćniku Miljenko Jagodić</izvorni_sadrzaj>
    <derivirana_varijabla naziv="DomainObject.Predmet.ProtustrankaFormatedWithAdressOIB_1"> JAGODIĆ GRADNJA d.o.o. za graditeljstvo, trgovinu i usluge, OIB 84913840247, Gajeva 46, 10430 Samobor zastupanog po punomoćniku Miljenko Jagodić</derivirana_varijabla>
  </DomainObject.Predmet.ProtustrankaFormatedWithAdressOIB>
  <DomainObject.Predmet.ProtustrankaWithAdress>
    <izvorni_sadrzaj>JAGODIĆ GRADNJA d.o.o. za graditeljstvo, trgovinu i usluge Gajeva 46, 10430 Samobor</izvorni_sadrzaj>
    <derivirana_varijabla naziv="DomainObject.Predmet.ProtustrankaWithAdress_1">JAGODIĆ GRADNJA d.o.o. za graditeljstvo, trgovinu i usluge Gajeva 46, 10430 Samobor</derivirana_varijabla>
  </DomainObject.Predmet.ProtustrankaWithAdress>
  <DomainObject.Predmet.ProtustrankaWithAdressOIB>
    <izvorni_sadrzaj>JAGODIĆ GRADNJA d.o.o. za graditeljstvo, trgovinu i usluge, OIB 84913840247, Gajeva 46, 10430 Samobor</izvorni_sadrzaj>
    <derivirana_varijabla naziv="DomainObject.Predmet.ProtustrankaWithAdressOIB_1">JAGODIĆ GRADNJA d.o.o. za graditeljstvo, trgovinu i usluge, OIB 84913840247, Gajeva 46, 10430 Samobor</derivirana_varijabla>
  </DomainObject.Predmet.ProtustrankaWithAdressOIB>
  <DomainObject.Predmet.ProtustrankaNazivFormated>
    <izvorni_sadrzaj>JAGODIĆ GRADNJA d.o.o. za graditeljstvo, trgovinu i usluge</izvorni_sadrzaj>
    <derivirana_varijabla naziv="DomainObject.Predmet.ProtustrankaNazivFormated_1">JAGODIĆ GRADNJA d.o.o. za graditeljstvo, trgovinu i usluge</derivirana_varijabla>
  </DomainObject.Predmet.ProtustrankaNazivFormated>
  <DomainObject.Predmet.ProtustrankaNazivFormatedOIB>
    <izvorni_sadrzaj>JAGODIĆ GRADNJA d.o.o. za graditeljstvo, trgovinu i usluge, OIB 84913840247</izvorni_sadrzaj>
    <derivirana_varijabla naziv="DomainObject.Predmet.ProtustrankaNazivFormatedOIB_1">JAGODIĆ GRADNJA d.o.o. za graditeljstvo, trgovinu i usluge,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JAGODIĆ GRADNJA d.o.o. za graditeljstvo, trgovinu i usluge zastupanog po punomoćniku Miljenko Jagodić</item>
    </izvorni_sadrzaj>
    <derivirana_varijabla naziv="DomainObject.Predmet.ProtuStrankaListFormated_1">
      <item>JAGODIĆ GRADNJA d.o.o. za graditeljstvo, trgovinu i usluge zastupanog po punomoćniku Miljenko Jagodić</item>
    </derivirana_varijabla>
  </DomainObject.Predmet.ProtuStrankaListFormated>
  <DomainObject.Predmet.ProtuStrankaListFormatedOIB>
    <izvorni_sadrzaj>
      <item>JAGODIĆ GRADNJA d.o.o. za graditeljstvo, trgovinu i usluge, OIB 84913840247 zastupanog po punomoćniku Miljenko Jagodić</item>
    </izvorni_sadrzaj>
    <derivirana_varijabla naziv="DomainObject.Predmet.ProtuStrankaListFormatedOIB_1">
      <item>JAGODIĆ GRADNJA d.o.o. za graditeljstvo, trgovinu i usluge, OIB 84913840247 zastupanog po punomoćniku Miljenko Jagodić</item>
    </derivirana_varijabla>
  </DomainObject.Predmet.ProtuStrankaListFormatedOIB>
  <DomainObject.Predmet.ProtuStrankaListFormatedWithAdress>
    <izvorni_sadrzaj>
      <item>JAGODIĆ GRADNJA d.o.o. za graditeljstvo, trgovinu i usluge, Gajeva 46, 10430 Samobor zastupanog po punomoćniku Miljenko Jagodić</item>
    </izvorni_sadrzaj>
    <derivirana_varijabla naziv="DomainObject.Predmet.ProtuStrankaListFormatedWithAdress_1">
      <item>JAGODIĆ GRADNJA d.o.o. za graditeljstvo, trgovinu i usluge, Gajeva 46, 10430 Samobor zastupanog po punomoćniku Miljenko Jagodić</item>
    </derivirana_varijabla>
  </DomainObject.Predmet.ProtuStrankaListFormatedWithAdress>
  <DomainObject.Predmet.ProtuStrankaListFormatedWithAdressOIB>
    <izvorni_sadrzaj>
      <item>JAGODIĆ GRADNJA d.o.o. za graditeljstvo, trgovinu i usluge, OIB 84913840247, Gajeva 46, 10430 Samobor zastupanog po punomoćniku Miljenko Jagodić</item>
    </izvorni_sadrzaj>
    <derivirana_varijabla naziv="DomainObject.Predmet.ProtuStrankaListFormatedWithAdressOIB_1">
      <item>JAGODIĆ GRADNJA d.o.o. za graditeljstvo, trgovinu i usluge, OIB 84913840247, Gajeva 46, 10430 Samobor zastupanog po punomoćniku Miljenko Jagodić</item>
    </derivirana_varijabla>
  </DomainObject.Predmet.ProtuStrankaListFormatedWithAdressOIB>
  <DomainObject.Predmet.ProtuStrankaListNazivFormated>
    <izvorni_sadrzaj>
      <item>JAGODIĆ GRADNJA d.o.o. za graditeljstvo, trgovinu i usluge</item>
    </izvorni_sadrzaj>
    <derivirana_varijabla naziv="DomainObject.Predmet.ProtuStrankaListNazivFormated_1">
      <item>JAGODIĆ GRADNJA d.o.o. za graditeljstvo, trgovinu i usluge</item>
    </derivirana_varijabla>
  </DomainObject.Predmet.ProtuStrankaListNazivFormated>
  <DomainObject.Predmet.ProtuStrankaListNazivFormatedOIB>
    <izvorni_sadrzaj>
      <item>JAGODIĆ GRADNJA d.o.o. za graditeljstvo, trgovinu i usluge, OIB 84913840247</item>
    </izvorni_sadrzaj>
    <derivirana_varijabla naziv="DomainObject.Predmet.ProtuStrankaListNazivFormatedOIB_1">
      <item>JAGODIĆ GRADNJA d.o.o. za graditeljstvo, trgovinu i usluge, OIB 84913840247</item>
    </derivirana_varijabla>
  </DomainObject.Predmet.ProtuStrankaListNazivFormatedOIB>
  <DomainObject.Predmet.OstaliListFormated>
    <izvorni_sadrzaj>
      <item>Miljenko Jagodić punomoćnik sudionika u postupku JAGODIĆ GRADNJA d.o.o. za graditeljstvo, trgovinu i usluge</item>
    </izvorni_sadrzaj>
    <derivirana_varijabla naziv="DomainObject.Predmet.OstaliListFormated_1">
      <item>Miljenko Jagodić punomoćnik sudionika u postupku JAGODIĆ GRADNJA d.o.o. za graditeljstvo, trgovinu i usluge</item>
    </derivirana_varijabla>
  </DomainObject.Predmet.OstaliListFormated>
  <DomainObject.Predmet.OstaliListFormatedOIB>
    <izvorni_sadrzaj>
      <item>Miljenko Jagodić, OIB 78561112242 punomoćnik sudionika u postupku JAGODIĆ GRADNJA d.o.o. za graditeljstvo, trgovinu i usluge</item>
    </izvorni_sadrzaj>
    <derivirana_varijabla naziv="DomainObject.Predmet.OstaliListFormatedOIB_1">
      <item>Miljenko Jagodić, OIB 78561112242 punomoćnik sudionika u postupku JAGODIĆ GRADNJA d.o.o. za graditeljstvo, trgovinu i usluge</item>
    </derivirana_varijabla>
  </DomainObject.Predmet.OstaliListFormatedOIB>
  <DomainObject.Predmet.OstaliListFormatedWithAdress>
    <izvorni_sadrzaj>
      <item>Miljenko Jagodić, Lešće 31d, 10430 Samobor punomoćnik sudionika u postupku JAGODIĆ GRADNJA d.o.o. za graditeljstvo, trgovinu i usluge</item>
    </izvorni_sadrzaj>
    <derivirana_varijabla naziv="DomainObject.Predmet.OstaliListFormatedWithAdress_1">
      <item>Miljenko Jagodić, Lešće 31d, 10430 Samobor punomoćnik sudionika u postupku JAGODIĆ GRADNJA d.o.o. za graditeljstvo, trgovinu i usluge</item>
    </derivirana_varijabla>
  </DomainObject.Predmet.OstaliListFormatedWithAdress>
  <DomainObject.Predmet.OstaliListFormatedWithAdressOIB>
    <izvorni_sadrzaj>
      <item>Miljenko Jagodić, OIB 78561112242, Lešće 31d, 10430 Samobor punomoćnik sudionika u postupku JAGODIĆ GRADNJA d.o.o. za graditeljstvo, trgovinu i usluge</item>
    </izvorni_sadrzaj>
    <derivirana_varijabla naziv="DomainObject.Predmet.OstaliListFormatedWithAdressOIB_1">
      <item>Miljenko Jagodić, OIB 78561112242, Lešće 31d, 10430 Samobor punomoćnik sudionika u postupku JAGODIĆ GRADNJA d.o.o. za graditeljstvo, trgovinu i usluge</item>
    </derivirana_varijabla>
  </DomainObject.Predmet.OstaliListFormatedWithAdressOIB>
  <DomainObject.Predmet.OstaliListNazivFormated>
    <izvorni_sadrzaj>
      <item>Miljenko Jagodić</item>
    </izvorni_sadrzaj>
    <derivirana_varijabla naziv="DomainObject.Predmet.OstaliListNazivFormated_1">
      <item>Miljenko Jagodić</item>
    </derivirana_varijabla>
  </DomainObject.Predmet.OstaliListNazivFormated>
  <DomainObject.Predmet.OstaliListNazivFormatedOIB>
    <izvorni_sadrzaj>
      <item>Miljenko Jagodić, OIB 78561112242</item>
    </izvorni_sadrzaj>
    <derivirana_varijabla naziv="DomainObject.Predmet.OstaliListNazivFormatedOIB_1">
      <item>Miljenko Jagodić, OIB 78561112242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2019.</izvorni_sadrzaj>
    <derivirana_varijabla naziv="DomainObject.Datum_1">12.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JAGODIĆ GRADNJA d.o.o. za graditeljstvo, trgovinu i usluge</izvorni_sadrzaj>
    <derivirana_varijabla naziv="DomainObject.Predmet.ProtustrankaIDrugi_1">JAGODIĆ GRADNJA d.o.o. za graditeljstvo,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JAGODIĆ GRADNJA d.o.o. za graditeljstvo, trgovinu i usluge, OIB 84913840247, Gajeva 46, 10430 Samobor</izvorni_sadrzaj>
    <derivirana_varijabla naziv="DomainObject.Predmet.ProtustrankaIDrugiAdressOIB_1">JAGODIĆ GRADNJA d.o.o. za graditeljstvo, trgovinu i usluge,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 za graditeljstvo, trgovinu i usluge</item>
      <item>Financijska agencija</item>
      <item>Miljenko Jagodić</item>
    </izvorni_sadrzaj>
    <derivirana_varijabla naziv="DomainObject.Predmet.SudioniciListNaziv_1">
      <item>JAGODIĆ GRADNJA d.o.o. za graditeljstvo, trgovinu i usluge</item>
      <item>Financijska agencija</item>
      <item>Miljenko Jagodić</item>
    </derivirana_varijabla>
  </DomainObject.Predmet.SudioniciListNaziv>
  <DomainObject.Predmet.SudioniciListAdressOIB>
    <izvorni_sadrzaj>
      <item>JAGODIĆ GRADNJA d.o.o. za graditeljstvo, trgovinu i usluge, OIB 84913840247, Gajeva 46,10430 Samobor</item>
      <item>Financijska agencija, OIB 85821130368, TRG SVIBANJSKIH ŽRTAVA 1995. 1,10000 Zagreb</item>
      <item>Miljenko Jagodić, OIB 78561112242, Lešće 31d,10430 Samobor</item>
    </izvorni_sadrzaj>
    <derivirana_varijabla naziv="DomainObject.Predmet.SudioniciListAdressOIB_1">
      <item>JAGODIĆ GRADNJA d.o.o. za graditeljstvo, trgovinu i usluge, OIB 84913840247, Gajeva 46,10430 Samobor</item>
      <item>Financijska agencija, OIB 85821130368, TRG SVIBANJSKIH ŽRTAVA 1995. 1,10000 Zagreb</item>
      <item>Miljenko Jagodić, OIB 78561112242, Lešće 31d,10430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85821130368</item>
      <item>, OIB 78561112242</item>
    </izvorni_sadrzaj>
    <derivirana_varijabla naziv="DomainObject.Predmet.SudioniciListNazivOIB_1">
      <item>, OIB 84913840247</item>
      <item>, OIB 85821130368</item>
      <item>, OIB 78561112242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2019.</izvorni_sadrzaj>
    <derivirana_varijabla naziv="DomainObject.Predmet.DatumPocetkaProcesa_1">9.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1330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2019-11-12T13:05:00Z</dcterms:created>
  <dc:creator>Ivana Manestar</dc:creator>
  <cp:lastModifiedBy>Petra Komučar</cp:lastModifiedBy>
  <cp:lastPrinted>2019-11-05T09:28:00Z</cp:lastPrinted>
  <dcterms:modified xmlns:xsi="http://www.w3.org/2001/XMLSchema-instance" xsi:type="dcterms:W3CDTF">2019-11-12T13:06:00Z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(St-2214-19 JAGODIĆ GRADNJA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