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b1f7" w14:paraId="814b1f7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1D6B0B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1D6B0B">
        <w:rPr>
          <w:szCs w:val="24"/>
        </w:rPr>
        <w:t>8439/</w:t>
      </w:r>
      <w:r w:rsidR="00C70640">
        <w:rPr>
          <w:szCs w:val="24"/>
        </w:rPr>
        <w:t>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743F1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743F1D">
        <w:rPr>
          <w:szCs w:val="24"/>
        </w:rPr>
        <w:t>MERKUR NEKRETNINE d.o.o., Sesvete, Ivana Keleka 18a, OIB: 75135314747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743F1D">
        <w:rPr>
          <w:szCs w:val="24"/>
        </w:rPr>
        <w:t>17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743F1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743F1D">
        <w:rPr>
          <w:szCs w:val="24"/>
        </w:rPr>
        <w:t>MERKUR NEKRETNINE d.o.o., Sesvete, Ivana Keleka 18a, MBS: 080354230, OIB: 75135314747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743F1D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743F1D">
        <w:rPr>
          <w:szCs w:val="24"/>
        </w:rPr>
        <w:t>MERKUR NEKRETNINE d.o.o., Sesvete, Ivana Keleka 18a, OIB: 75135314747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743F1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</w:t>
      </w:r>
      <w:r w:rsidR="00743F1D">
        <w:rPr>
          <w:rFonts w:cs="Times New Roman" w:eastAsia="Times New Roman"/>
          <w:szCs w:val="24"/>
          <w:lang w:eastAsia="hr-HR"/>
        </w:rPr>
        <w:t>7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E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5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E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1C57D6"/>
    <w:rsid w:val="001D6B0B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70429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5430E"/>
    <w:rsid w:val="007022C4"/>
    <w:rsid w:val="00743F1D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70640"/>
    <w:rsid w:val="00CB1990"/>
    <w:rsid w:val="00CC1238"/>
    <w:rsid w:val="00CF5D42"/>
    <w:rsid w:val="00D03E98"/>
    <w:rsid w:val="00D40F89"/>
    <w:rsid w:val="00D4363E"/>
    <w:rsid w:val="00D6189F"/>
    <w:rsid w:val="00DA4FB5"/>
    <w:rsid w:val="00DE15EA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5E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15E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15E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15E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5E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15E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15E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15E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8439</izvorni_sadrzaj>
    <derivirana_varijabla naziv="DomainObject.Predmet.Broj_1">8439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St-8439/2015</izvorni_sadrzaj>
    <derivirana_varijabla naziv="DomainObject.Predmet.OznakaBroj_1">St-8439/2015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NEKRETNINE d.o.o.</item>
    </izvorni_sadrzaj>
    <derivirana_varijabla naziv="DomainObject.Predmet.SudioniciListNaziv_1">
      <item>FINA Regionalni centar Zagreb</item>
      <item>MERKUR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MERKUR NEKRETNINE d.o.o., OIB 75135314747, Ivana Keleka 18/a,10360 Sesvete</item>
    </izvorni_sadrzaj>
    <derivirana_varijabla naziv="DomainObject.Predmet.SudioniciListAdressOIB_1">
      <item>FINA Regionalni centar Zagreb, OIB 85821130368, Trg svibanjskih žrtava 1995. 1,10000 Zagreb</item>
      <item>MERKUR NEKRETNINE d.o.o., OIB 75135314747, Ivana Keleka 18/a,10360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75135314747</item>
    </izvorni_sadrzaj>
    <derivirana_varijabla naziv="DomainObject.Predmet.SudioniciListNazivOIB_1">
      <item>, OIB 85821130368</item>
      <item>, OIB 75135314747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1731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2015-12-17T13:48:00Z</dcterms:created>
  <dc:creator>dvorana100</dc:creator>
  <cp:lastModifiedBy>Maja Hilje</cp:lastModifiedBy>
  <cp:lastPrinted>2015-12-16T08:38:00Z</cp:lastPrinted>
  <dcterms:modified xmlns:xsi="http://www.w3.org/2001/XMLSchema-instance" xsi:type="dcterms:W3CDTF">2015-12-17T13:59:00Z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