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136e" w14:paraId="392136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06C" w:rsidP="00B8306C" w:rsidR="00B8306C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B8306C" w:rsidP="00B8306C" w:rsidR="00B8306C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B8306C" w:rsidP="00B8306C" w:rsidR="00B8306C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B19B9">
        <w:rPr>
          <w:b/>
          <w:sz w:val="24"/>
          <w:szCs w:val="24"/>
        </w:rPr>
        <w:t>Split, Sukoišanska 6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</w:t>
      </w:r>
      <w:r w:rsidRPr="00287E37">
        <w:rPr>
          <w:b/>
          <w:sz w:val="24"/>
          <w:szCs w:val="24"/>
        </w:rPr>
        <w:t>Posl. br. 18 St-</w:t>
      </w:r>
      <w:r>
        <w:rPr>
          <w:b/>
          <w:sz w:val="24"/>
          <w:szCs w:val="24"/>
        </w:rPr>
        <w:t>869</w:t>
      </w:r>
      <w:r w:rsidRPr="00287E37">
        <w:rPr>
          <w:b/>
          <w:sz w:val="24"/>
          <w:szCs w:val="24"/>
        </w:rPr>
        <w:t>/2016</w:t>
      </w:r>
      <w:r w:rsidR="00C7197A">
        <w:rPr>
          <w:b/>
          <w:sz w:val="24"/>
          <w:szCs w:val="24"/>
        </w:rPr>
        <w:t>-65</w:t>
      </w:r>
    </w:p>
    <w:p w:rsidRDefault="00B8306C" w:rsidP="00B8306C" w:rsidR="00B8306C" w:rsidRPr="00287E37">
      <w:pPr>
        <w:jc w:val="right"/>
        <w:rPr>
          <w:b/>
          <w:sz w:val="24"/>
          <w:szCs w:val="24"/>
        </w:rPr>
      </w:pPr>
    </w:p>
    <w:p w:rsidRDefault="00B8306C" w:rsidP="00B8306C" w:rsidR="00B8306C" w:rsidRPr="00287E37">
      <w:pPr>
        <w:jc w:val="center"/>
        <w:rPr>
          <w:b/>
          <w:sz w:val="24"/>
          <w:szCs w:val="24"/>
        </w:rPr>
      </w:pPr>
    </w:p>
    <w:p w:rsidRDefault="00B8306C" w:rsidP="00B8306C" w:rsidR="00B8306C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B8306C" w:rsidP="00B8306C" w:rsidR="00B8306C" w:rsidRPr="00287E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LJ U Č A K </w:t>
      </w:r>
    </w:p>
    <w:p w:rsidRDefault="00B8306C" w:rsidP="00B8306C" w:rsidR="00B8306C" w:rsidRPr="00287E37">
      <w:pPr>
        <w:jc w:val="center"/>
        <w:rPr>
          <w:b/>
          <w:sz w:val="24"/>
          <w:szCs w:val="24"/>
        </w:rPr>
      </w:pPr>
    </w:p>
    <w:p w:rsidRDefault="00B8306C" w:rsidP="00B8306C" w:rsidR="00B8306C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Pr="00287E37">
        <w:rPr>
          <w:sz w:val="24"/>
          <w:szCs w:val="24"/>
        </w:rPr>
        <w:t xml:space="preserve">, po sucu tog suda </w:t>
      </w:r>
      <w:r>
        <w:rPr>
          <w:sz w:val="24"/>
          <w:szCs w:val="24"/>
        </w:rPr>
        <w:t>Katarini Franković</w:t>
      </w:r>
      <w:r w:rsidRPr="00287E37">
        <w:rPr>
          <w:sz w:val="24"/>
          <w:szCs w:val="24"/>
        </w:rPr>
        <w:t xml:space="preserve"> kao </w:t>
      </w:r>
      <w:r>
        <w:rPr>
          <w:sz w:val="24"/>
          <w:szCs w:val="24"/>
        </w:rPr>
        <w:t>sucu pojedincu</w:t>
      </w:r>
      <w:r w:rsidRPr="00287E37">
        <w:rPr>
          <w:sz w:val="24"/>
          <w:szCs w:val="24"/>
        </w:rPr>
        <w:t xml:space="preserve"> u stečajnom postupku nad dužnikom </w:t>
      </w:r>
      <w:r w:rsidRPr="004B19B9">
        <w:rPr>
          <w:sz w:val="24"/>
          <w:szCs w:val="24"/>
        </w:rPr>
        <w:t>TRAVOLINI d.o.o. za trgovinu i graditeljstvo "u stečaju", Donji Humac, Donji Humac bb, MBS: 060180488, OIB: 37924281210, zastupanog po stečajnom upravitelju Frano Krišto, Split, Dubrovačka 3a. OIB: 65197867391</w:t>
      </w:r>
      <w:r>
        <w:rPr>
          <w:sz w:val="24"/>
          <w:szCs w:val="24"/>
        </w:rPr>
        <w:t>, izvan ročišta, dana 09. veljače 2018</w:t>
      </w:r>
      <w:r w:rsidRPr="00A2052F">
        <w:rPr>
          <w:sz w:val="24"/>
          <w:szCs w:val="24"/>
        </w:rPr>
        <w:t>. godine</w:t>
      </w:r>
    </w:p>
    <w:p w:rsidRDefault="00B8306C" w:rsidP="00B8306C" w:rsidR="00B8306C" w:rsidRPr="00287E37">
      <w:pPr>
        <w:ind w:firstLine="720"/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B8306C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8306C">
        <w:rPr>
          <w:sz w:val="24"/>
          <w:szCs w:val="24"/>
        </w:rPr>
        <w:t>odgovarajući suvlasnički dio nekretnine čest. zem. 5050/11 – kuća, Kukuljevićeva 14, površine 275 m2  upisane kod Općinskog suda u Splitu u  z.ul. 16444, suvlasnički udio pod red br. 3 (E3), za k.o. Split, što u naravi predstavlja poslovni prostor položen u prizemlju zgrade, označen brojevima 1 i 2, površine 54,97 m2;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kupcu: </w:t>
      </w:r>
      <w:r w:rsidR="00B8306C" w:rsidRPr="00B8306C">
        <w:rPr>
          <w:sz w:val="24"/>
          <w:szCs w:val="24"/>
        </w:rPr>
        <w:t>RILIA d.o.o, Gašpini 27, 21210 Solin, Hrvatska, OIB: 19638323651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upis:</w:t>
      </w:r>
    </w:p>
    <w:p w:rsidRDefault="00B8306C" w:rsidP="00A61532" w:rsidR="00A61532" w:rsidRPr="00D1370B">
      <w:pPr>
        <w:ind w:left="705"/>
        <w:jc w:val="both"/>
        <w:rPr>
          <w:sz w:val="24"/>
          <w:szCs w:val="24"/>
        </w:rPr>
      </w:pPr>
      <w:r w:rsidRPr="00B8306C">
        <w:rPr>
          <w:sz w:val="24"/>
          <w:szCs w:val="24"/>
        </w:rPr>
        <w:t>-odgovarajući suvlasnički dio nekretnine čest. zem. 5050/11 – kuća, Kukuljevićeva 14, površine 275 m2  upisane kod Općinskog suda u Splitu u  z.ul. 16444, suvlasnički udio pod red br. 3 (E3), za k.o. Split, što u naravi predstavlja poslovni prostor položen u prizemlju zgrade, označen brojevima 1 i 2, površine 54,97 m2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na ime: </w:t>
      </w:r>
      <w:r w:rsidR="00B8306C" w:rsidRPr="00B8306C">
        <w:rPr>
          <w:sz w:val="24"/>
          <w:szCs w:val="24"/>
        </w:rPr>
        <w:t>RILIA d.o.o, Gašpini 27, 21210 Solin, Hrvatska, OIB: 19638323651</w:t>
      </w:r>
      <w:r w:rsidRPr="00D1370B">
        <w:rPr>
          <w:sz w:val="24"/>
          <w:szCs w:val="24"/>
        </w:rPr>
        <w:t>,</w:t>
      </w:r>
    </w:p>
    <w:p w:rsidRDefault="00B8306C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istoj nekretnini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fiducijarnog vjerovnika </w:t>
      </w:r>
      <w:r w:rsidR="00A61532" w:rsidRPr="00D1370B">
        <w:rPr>
          <w:sz w:val="24"/>
          <w:szCs w:val="24"/>
        </w:rPr>
        <w:t>i tereta na nekretninama koji prestaju prodajom.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172A8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kupac </w:t>
      </w:r>
      <w:r w:rsidR="00B8306C" w:rsidRPr="00B8306C">
        <w:rPr>
          <w:sz w:val="24"/>
          <w:szCs w:val="24"/>
        </w:rPr>
        <w:t>RILIA d.o.o, Gašpini 27, 21210 Solin, Hrvatska, OIB: 19638323651</w:t>
      </w:r>
      <w:r w:rsidR="00F917B6" w:rsidRPr="00D1370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B8306C">
        <w:rPr>
          <w:sz w:val="24"/>
          <w:szCs w:val="24"/>
        </w:rPr>
        <w:t>869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B8306C">
        <w:rPr>
          <w:sz w:val="24"/>
          <w:szCs w:val="24"/>
        </w:rPr>
        <w:t>-56</w:t>
      </w:r>
      <w:r w:rsidR="00FA6366" w:rsidRPr="00D1370B">
        <w:rPr>
          <w:sz w:val="24"/>
          <w:szCs w:val="24"/>
        </w:rPr>
        <w:t xml:space="preserve"> od </w:t>
      </w:r>
      <w:r w:rsidR="00B8306C">
        <w:rPr>
          <w:sz w:val="24"/>
          <w:szCs w:val="24"/>
        </w:rPr>
        <w:t>18</w:t>
      </w:r>
      <w:r w:rsidR="00FA6366" w:rsidRPr="00D1370B">
        <w:rPr>
          <w:sz w:val="24"/>
          <w:szCs w:val="24"/>
        </w:rPr>
        <w:t xml:space="preserve">. </w:t>
      </w:r>
      <w:r w:rsidR="00B8306C">
        <w:rPr>
          <w:sz w:val="24"/>
          <w:szCs w:val="24"/>
        </w:rPr>
        <w:t>siječnj</w:t>
      </w:r>
      <w:r w:rsidR="00F917B6" w:rsidRPr="00D1370B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B8306C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kupovninu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B8306C" w:rsidRPr="00B8306C">
        <w:rPr>
          <w:sz w:val="24"/>
          <w:szCs w:val="24"/>
        </w:rPr>
        <w:t>219.248,79 kuna (slovima: dvjestodevetnaesttisućadvjestočetrdesetosam kuna i sedamdesetdevet lipa)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B8306C" w:rsidRPr="00B8306C">
        <w:rPr>
          <w:sz w:val="24"/>
          <w:szCs w:val="24"/>
        </w:rPr>
        <w:t>St-869/2016-56 od 18. siječnja 2018</w:t>
      </w:r>
      <w:r w:rsidR="00F917B6" w:rsidRPr="00D1370B">
        <w:rPr>
          <w:sz w:val="24"/>
          <w:szCs w:val="24"/>
        </w:rPr>
        <w:t xml:space="preserve">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U </w:t>
      </w:r>
      <w:r w:rsidR="009B7BBB">
        <w:rPr>
          <w:b/>
          <w:sz w:val="24"/>
          <w:szCs w:val="24"/>
        </w:rPr>
        <w:t>Split</w:t>
      </w:r>
      <w:r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B8306C" w:rsidRPr="00B8306C">
        <w:rPr>
          <w:b/>
          <w:sz w:val="24"/>
          <w:szCs w:val="24"/>
        </w:rPr>
        <w:t>09. veljače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B8306C" w:rsidP="00B8306C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8306C">
        <w:rPr>
          <w:sz w:val="24"/>
          <w:szCs w:val="24"/>
        </w:rPr>
        <w:t xml:space="preserve">RILIA </w:t>
      </w:r>
      <w:r>
        <w:rPr>
          <w:sz w:val="24"/>
          <w:szCs w:val="24"/>
        </w:rPr>
        <w:t>d.o.o, Gašpini 27, 21210 Solin</w:t>
      </w:r>
      <w:r w:rsidR="003E6B25" w:rsidRPr="00D1370B">
        <w:rPr>
          <w:sz w:val="24"/>
          <w:szCs w:val="24"/>
        </w:rPr>
        <w:t xml:space="preserve">, </w:t>
      </w:r>
    </w:p>
    <w:p w:rsidRDefault="00A172A8" w:rsidP="00B8306C" w:rsidR="003E6B25" w:rsidRPr="00B8306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Općinski sud u </w:t>
      </w:r>
      <w:r w:rsidR="00B8306C">
        <w:rPr>
          <w:sz w:val="24"/>
          <w:szCs w:val="24"/>
        </w:rPr>
        <w:t>Splitu</w:t>
      </w:r>
      <w:r w:rsidRPr="00D1370B">
        <w:rPr>
          <w:sz w:val="24"/>
          <w:szCs w:val="24"/>
        </w:rPr>
        <w:t>, zemljišnoknjižni odjel</w:t>
      </w:r>
      <w:r w:rsidR="003E6B25" w:rsidRPr="00D1370B">
        <w:rPr>
          <w:sz w:val="24"/>
          <w:szCs w:val="24"/>
        </w:rPr>
        <w:t xml:space="preserve"> </w:t>
      </w:r>
      <w:r w:rsidR="00B8306C">
        <w:rPr>
          <w:sz w:val="24"/>
          <w:szCs w:val="24"/>
        </w:rPr>
        <w:t>Split</w:t>
      </w:r>
      <w:r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B8306C" w:rsidP="00B8306C" w:rsidR="00B8306C" w:rsidRPr="00B8306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8306C">
        <w:rPr>
          <w:sz w:val="24"/>
          <w:szCs w:val="24"/>
        </w:rPr>
        <w:t>Porezna uprava, Područni ured Split</w:t>
      </w:r>
    </w:p>
    <w:p w:rsidRDefault="00B8306C" w:rsidP="00B8306C" w:rsidR="00B8306C" w:rsidRPr="00B8306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8306C">
        <w:rPr>
          <w:sz w:val="24"/>
          <w:szCs w:val="24"/>
        </w:rPr>
        <w:t>Punomoćniku razlučnog vjerovnika IMEX BANKA d.d.</w:t>
      </w:r>
    </w:p>
    <w:p w:rsidRDefault="00B8306C" w:rsidP="00B8306C" w:rsidR="00F82197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8306C">
        <w:rPr>
          <w:sz w:val="24"/>
          <w:szCs w:val="24"/>
        </w:rPr>
        <w:t>razlučnom vjerovniku ADDIKO BANK d.o.o. (ranije Hypo-Alpe-Adria bank d.d.) Zagreb, Slavonska avenija 6</w:t>
      </w:r>
      <w:r w:rsidR="00A172A8" w:rsidRPr="00D1370B">
        <w:rPr>
          <w:sz w:val="24"/>
          <w:szCs w:val="24"/>
        </w:rPr>
        <w:t>nakon pravomoćnosti FINA, RC Split, Split.</w:t>
      </w:r>
    </w:p>
    <w:p w:rsidRDefault="00B8306C" w:rsidP="00B8306C" w:rsidR="00B8306C">
      <w:pPr>
        <w:rPr>
          <w:sz w:val="24"/>
          <w:szCs w:val="24"/>
        </w:rPr>
      </w:pPr>
    </w:p>
    <w:p w:rsidRDefault="00B8306C" w:rsidP="00B8306C" w:rsidR="00B8306C">
      <w:pPr>
        <w:rPr>
          <w:sz w:val="24"/>
          <w:szCs w:val="24"/>
        </w:rPr>
      </w:pPr>
    </w:p>
    <w:p w:rsidRDefault="00B8306C" w:rsidP="00B8306C" w:rsidR="00B8306C" w:rsidRPr="00B8306C">
      <w:pPr>
        <w:rPr>
          <w:sz w:val="24"/>
          <w:szCs w:val="24"/>
        </w:rPr>
      </w:pPr>
    </w:p>
    <w:sectPr w:rsidSect="003711CC" w:rsidR="00B8306C" w:rsidRPr="00B8306C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197A" w:rsidP="00B8306C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St-869/2016-65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B396B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B7BBB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8306C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7197A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1B4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9767E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6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6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6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6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6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6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6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6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St-869/2016-65</izvorni_sadrzaj>
    <derivirana_varijabla naziv="DomainObject.Oznaka_1">St-869/2016-65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stalaža</izvorni_sadrzaj>
    <derivirana_varijabla naziv="DomainObject.Predmet.PrimjedbaSuca_1">Čl. 444. st. 2. SZ
stalaža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St-869/2016-65</izvorni_sadrzaj>
    <derivirana_varijabla naziv="DomainObject.PoslovniBrojDokumenta_1">St-869/2016-65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445</properties:Words>
  <properties:Characters>2389</properties:Characters>
  <properties:Lines>68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2018-02-09T09:58:00Z</dcterms:created>
  <dc:creator>Ante Kačić</dc:creator>
  <cp:lastModifiedBy>Katarina Franković</cp:lastModifiedBy>
  <cp:lastPrinted>2018-02-09T10:14:00Z</cp:lastPrinted>
  <dcterms:modified xmlns:xsi="http://www.w3.org/2001/XMLSchema-instance" xsi:type="dcterms:W3CDTF">2018-02-09T10:15:00Z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St-869/2016-65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