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c7ba" w14:paraId="6d8c7ba" w:rsidRDefault="00CC1DE7" w:rsidP="002D60CE" w:rsidR="00CC1DE7">
      <w:pPr>
        <w:jc w:val="both"/>
        <w15:collapsed w:val="false"/>
      </w:pPr>
      <w:bookmarkStart w:name="_GoBack" w:id="0"/>
      <w:bookmarkEnd w:id="0"/>
    </w:p>
    <w:p w:rsidRDefault="00EC3677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C3677">
        <w:t xml:space="preserve">                              89</w:t>
      </w:r>
      <w:r w:rsidRPr="00B9015B">
        <w:t>. St</w:t>
      </w:r>
      <w:r w:rsidR="008D101E">
        <w:t>-</w:t>
      </w:r>
      <w:r w:rsidR="00EC3677">
        <w:t>1394</w:t>
      </w:r>
      <w:r w:rsidR="00044787">
        <w:t>/1</w:t>
      </w:r>
      <w:r w:rsidR="00EC3677">
        <w:t>7-</w:t>
      </w:r>
      <w:r w:rsidR="00761156">
        <w:t>15</w:t>
      </w:r>
    </w:p>
    <w:p w:rsidRDefault="00EC3677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C3677" w:rsidP="00EC3677" w:rsidR="00EC3677" w:rsidRPr="00761156">
      <w:pPr>
        <w:jc w:val="both"/>
      </w:pPr>
      <w:r>
        <w:tab/>
      </w:r>
      <w:r w:rsidRPr="004D011B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>
        <w:rPr>
          <w:lang w:val="pt-BR"/>
        </w:rPr>
        <w:t>MALCI PROMET d.o.o.</w:t>
      </w:r>
      <w:r w:rsidRPr="004D011B">
        <w:rPr>
          <w:lang w:val="pt-BR"/>
        </w:rPr>
        <w:t xml:space="preserve">, OIB: </w:t>
      </w:r>
      <w:r>
        <w:rPr>
          <w:lang w:val="pt-BR"/>
        </w:rPr>
        <w:t>78970452874, Zagreb, II Maksimirsko naselje 5</w:t>
      </w:r>
      <w:r w:rsidRPr="004D011B">
        <w:rPr>
          <w:lang w:val="pt-BR"/>
        </w:rPr>
        <w:t xml:space="preserve">, </w:t>
      </w:r>
      <w:r w:rsidR="00761156" w:rsidRPr="00761156">
        <w:rPr>
          <w:lang w:val="pt-BR"/>
        </w:rPr>
        <w:t>28</w:t>
      </w:r>
      <w:r w:rsidRPr="00761156">
        <w:t>. studenog 2018.,</w:t>
      </w:r>
    </w:p>
    <w:p w:rsidRDefault="000B22E7" w:rsidP="00C40A44" w:rsidR="000B22E7" w:rsidRPr="00B9015B">
      <w:pPr>
        <w:ind w:firstLine="708"/>
        <w:jc w:val="both"/>
      </w:pP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EC3677">
        <w:rPr>
          <w:lang w:val="pt-BR"/>
        </w:rPr>
        <w:t>MALCI PROMET d.o.o.</w:t>
      </w:r>
      <w:r w:rsidR="00EC3677" w:rsidRPr="004D011B">
        <w:rPr>
          <w:lang w:val="pt-BR"/>
        </w:rPr>
        <w:t xml:space="preserve">, OIB: </w:t>
      </w:r>
      <w:r w:rsidR="00EC3677">
        <w:rPr>
          <w:lang w:val="pt-BR"/>
        </w:rPr>
        <w:t>78970452874, Zagreb, II Maksimirsko naselje 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3677">
        <w:t>1394</w:t>
      </w:r>
      <w:r w:rsidR="00535D8E" w:rsidRPr="00B9015B">
        <w:t>-</w:t>
      </w:r>
      <w:r w:rsidR="00EC3677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E6CA4" w:rsidP="004E6CA4" w:rsidR="004E6CA4" w:rsidRPr="004E6CA4">
      <w:pPr>
        <w:pStyle w:val="Tijeloteksta"/>
        <w:ind w:firstLine="708"/>
        <w:rPr>
          <w:lang w:val="pt-BR"/>
        </w:rPr>
      </w:pPr>
      <w:r w:rsidRPr="004E6CA4">
        <w:t xml:space="preserve">Financijska agencija, Regionalni centar Zagreb, podnijela je ovom sudu prijedlog za otvaranje stečajnog postupka nad dužnikom </w:t>
      </w:r>
      <w:r w:rsidR="00EC3677">
        <w:rPr>
          <w:lang w:val="pt-BR"/>
        </w:rPr>
        <w:t>MALCI PROMET d.o.o.</w:t>
      </w:r>
      <w:r w:rsidR="00EC3677" w:rsidRPr="004D011B">
        <w:rPr>
          <w:lang w:val="pt-BR"/>
        </w:rPr>
        <w:t xml:space="preserve">, OIB: </w:t>
      </w:r>
      <w:r w:rsidR="00EC3677">
        <w:rPr>
          <w:lang w:val="pt-BR"/>
        </w:rPr>
        <w:t>78970452874, Zagreb, II Maksimirsko naselje 5</w:t>
      </w:r>
      <w:r w:rsidRPr="004E6CA4">
        <w:rPr>
          <w:lang w:val="pt-BR"/>
        </w:rPr>
        <w:t>.</w:t>
      </w:r>
    </w:p>
    <w:p w:rsidRDefault="004E6CA4" w:rsidP="004E6CA4" w:rsidR="004E6CA4" w:rsidRPr="004E6CA4">
      <w:pPr>
        <w:pStyle w:val="Tijeloteksta"/>
        <w:rPr>
          <w:lang w:val="pt-BR"/>
        </w:rPr>
      </w:pPr>
    </w:p>
    <w:p w:rsidRDefault="004E6CA4" w:rsidP="004E6CA4" w:rsidR="004E6CA4" w:rsidRPr="004E6CA4">
      <w:pPr>
        <w:pStyle w:val="Tijeloteksta"/>
        <w:ind w:firstLine="708"/>
      </w:pPr>
      <w:r w:rsidRPr="004E6CA4">
        <w:t>Prijedlog je podnesen na temelju čl. 110. st. 1. Stečajnog zakona („Narodne novine“ broj 71/15 i 104/17, dalje: SZ).</w:t>
      </w:r>
    </w:p>
    <w:p w:rsidRDefault="004E6CA4" w:rsidP="004E6CA4" w:rsidR="004E6CA4" w:rsidRPr="004E6CA4">
      <w:pPr>
        <w:pStyle w:val="Tijeloteksta"/>
        <w:ind w:firstLine="708"/>
      </w:pPr>
    </w:p>
    <w:p w:rsidRDefault="00EC3677" w:rsidP="00FD5550" w:rsidR="00EC3677">
      <w:pPr>
        <w:pStyle w:val="Tijeloteksta"/>
        <w:ind w:firstLine="708"/>
        <w:rPr>
          <w:lang w:val="en-GB"/>
        </w:rPr>
      </w:pPr>
      <w:r w:rsidRPr="004D011B">
        <w:t xml:space="preserve">Financijska agencija, kao predlagatelj, navela je u prijedlogu za otvaranje stečajnog postupka kako dužnik na dan </w:t>
      </w:r>
      <w:r>
        <w:t>2</w:t>
      </w:r>
      <w:r w:rsidRPr="004D011B">
        <w:t xml:space="preserve">. </w:t>
      </w:r>
      <w:r>
        <w:t>svibnja</w:t>
      </w:r>
      <w:r w:rsidRPr="004D011B">
        <w:t xml:space="preserve"> 201</w:t>
      </w:r>
      <w:r>
        <w:t>7</w:t>
      </w:r>
      <w:r w:rsidRPr="004D011B">
        <w:t xml:space="preserve">. u Očevidniku redoslijeda osnova za plaćanje ima evidentirane neizvršene osnove za plaćanje u neprekinutom razdoblju od 120 dana, u ukupnom iznosu od </w:t>
      </w:r>
      <w:r>
        <w:t>92.042,31</w:t>
      </w:r>
      <w:r w:rsidRPr="004D011B">
        <w:t xml:space="preserve"> kn, kao i da dužnik ima </w:t>
      </w:r>
      <w:r>
        <w:t>5</w:t>
      </w:r>
      <w:r w:rsidRPr="004D011B">
        <w:t xml:space="preserve"> zaposlen</w:t>
      </w:r>
      <w:r>
        <w:t>ih</w:t>
      </w:r>
      <w:r w:rsidRPr="004D011B">
        <w:t xml:space="preserve">. </w:t>
      </w:r>
      <w:r w:rsidRPr="004D011B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C3677" w:rsidP="00FD5550" w:rsidR="00EC3677">
      <w:pPr>
        <w:pStyle w:val="Tijeloteksta"/>
        <w:ind w:firstLine="708"/>
        <w:rPr>
          <w:lang w:val="en-GB"/>
        </w:rPr>
      </w:pPr>
    </w:p>
    <w:p w:rsidRDefault="00FD5550" w:rsidP="00EC3677" w:rsidR="00EC3677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lastRenderedPageBreak/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</w:p>
    <w:p w:rsidRDefault="00EA290E" w:rsidP="00EC3677" w:rsidR="00EA290E">
      <w:pPr>
        <w:pStyle w:val="Tijeloteksta"/>
        <w:ind w:firstLine="708"/>
      </w:pPr>
    </w:p>
    <w:p w:rsidRDefault="00EA290E" w:rsidP="00EA290E" w:rsidR="00EA290E" w:rsidRPr="00EA290E">
      <w:pPr>
        <w:jc w:val="both"/>
      </w:pPr>
      <w:r>
        <w:tab/>
      </w:r>
      <w:r w:rsidRPr="00EA290E">
        <w:t>Utvrđuje se da spisu prileži prokazni popis imovine dužnika od 26. studenog 2018. (list 18-26 spisa) iz kojeg proizlazi da dužnik u svojem vlasništvu nema nekretnina, pokretnine koje čine imovinu dužnika sastoje se od otprilike 6 paleta trgovačke robe, u naravi modne kape i šeširići te otprilike 500 kg repromaterijala koji se sastoji od bala modnog tekstila, kojeg u naravi predstavljaju desortirani ostaci proizvodnje i starost navedene robe je veća od 5 godina i nalazi se u skladištu u Zagrebu na adresi Gate 13, Jakuševac. Radi se o modnim artiklima starosti od preko 5 godina i koji nemaju stvarnu vrijednost jer su neprodajni s obzirom na modne trendove, a što također vrijedi i za repromaterijal. Dužnik nema imovinska prava na tuđim stvarima. Dužnik prema trećim osobama nema nikakvu novčanu ili drugu tražbinu. Dužnik nema drugih prava ili imovinu.</w:t>
      </w:r>
    </w:p>
    <w:p w:rsidRDefault="00EA290E" w:rsidP="00F23688" w:rsidR="00EA290E">
      <w:pPr>
        <w:jc w:val="both"/>
      </w:pPr>
    </w:p>
    <w:p w:rsidRDefault="00F23688" w:rsidP="00F23688" w:rsidR="00F23688">
      <w:pPr>
        <w:jc w:val="both"/>
      </w:pPr>
      <w:r>
        <w:tab/>
      </w:r>
      <w:r w:rsidR="00EC3677" w:rsidRPr="00184012">
        <w:t xml:space="preserve">Na ročištu radi očitovanja o prijedlogu za otvaranje stečajnog postupka održanom </w:t>
      </w:r>
      <w:r w:rsidR="00EC3677">
        <w:t>27. studenog</w:t>
      </w:r>
      <w:r w:rsidR="00EC3677" w:rsidRPr="00184012">
        <w:t xml:space="preserve"> 201</w:t>
      </w:r>
      <w:r w:rsidR="00EC3677">
        <w:t xml:space="preserve">8. punomoćnik dužnika naveo je </w:t>
      </w:r>
      <w:r w:rsidR="00EC3677" w:rsidRPr="00DF7FAC">
        <w:t xml:space="preserve">da se ne protivi prijedlogu da se nad društvom </w:t>
      </w:r>
      <w:r w:rsidR="00EC3677">
        <w:rPr>
          <w:lang w:val="pt-BR"/>
        </w:rPr>
        <w:t>MALCI PROMET d.o.o.</w:t>
      </w:r>
      <w:r w:rsidR="00EC3677" w:rsidRPr="004D011B">
        <w:rPr>
          <w:lang w:val="pt-BR"/>
        </w:rPr>
        <w:t xml:space="preserve">, OIB: </w:t>
      </w:r>
      <w:r w:rsidR="00EC3677">
        <w:rPr>
          <w:lang w:val="pt-BR"/>
        </w:rPr>
        <w:t>78970452874, Zagreb, II Maksimirsko naselje 5</w:t>
      </w:r>
      <w:r w:rsidR="00EC3677">
        <w:t xml:space="preserve">, otvori stečaj te izjavio da </w:t>
      </w:r>
      <w:r>
        <w:t>ostaje u cijelost kod navoda iz prokaznog popisa koji prileži spisu (list 18-26 spisa) te predložio, a obzirom da imovina dužnika nije dovoljna ni za namirenje stečajnog postupka da se postupi sukladno članku 132 st. 1 Stečajnog zakona te ukoliko nitko ne uplati predujam donese rješenje o otvaranju i zaključenju stečajnog postupka sukladno čl. 132. st 2 Stečajnog zakona.</w:t>
      </w:r>
    </w:p>
    <w:p w:rsidRDefault="00EA290E" w:rsidP="00EA290E" w:rsidR="00EC3677">
      <w:pPr>
        <w:jc w:val="both"/>
      </w:pPr>
      <w:r>
        <w:tab/>
        <w:t xml:space="preserve"> </w:t>
      </w:r>
    </w:p>
    <w:p w:rsidRDefault="00F23688" w:rsidP="00F23688" w:rsidR="00F23688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F23688" w:rsidP="00F23688" w:rsidR="00F23688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9. siječnja</w:t>
      </w:r>
      <w:r w:rsidRPr="00AC7999">
        <w:t xml:space="preserve"> 201</w:t>
      </w:r>
      <w:r>
        <w:t>8</w:t>
      </w:r>
      <w:r w:rsidRPr="00AC7999">
        <w:t xml:space="preserve">. (list </w:t>
      </w:r>
      <w:r>
        <w:t>4</w:t>
      </w:r>
      <w:r w:rsidRPr="00AC7999">
        <w:t xml:space="preserve"> spisa) utvrdio da dužnik nije vlasnik nekretnina.</w:t>
      </w:r>
    </w:p>
    <w:p w:rsidRDefault="00F23688" w:rsidP="00F61007" w:rsidR="00F23688">
      <w:pPr>
        <w:pStyle w:val="Tijeloteksta"/>
        <w:ind w:firstLine="708"/>
      </w:pPr>
    </w:p>
    <w:p w:rsidRDefault="00F23688" w:rsidP="00F23688" w:rsidR="00F23688">
      <w:pPr>
        <w:pStyle w:val="Tijeloteksta"/>
        <w:ind w:firstLine="708"/>
      </w:pPr>
      <w:r w:rsidRPr="0002701E">
        <w:t xml:space="preserve">Uvidom u </w:t>
      </w:r>
      <w:r>
        <w:t>potvrdu Financijske agencije od 5. listopada 2018. (list 5 spisa) prema kojem je dužnik na dan 28. rujna 2018 u Očevidniku redoslijeda osnova za plaćanje imao neizvršene osnove za plaćanje u neprekinutom razdoblju od 633 dana u ukupnom iznosu od 206.401,88 kn.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17AAB">
        <w:t>og postupka u ukupnom iznosu  9</w:t>
      </w:r>
      <w:r w:rsidR="009B1748" w:rsidRPr="00134F3A">
        <w:t>.000,00 kn i to za: troško</w:t>
      </w:r>
      <w:r w:rsidR="009B1748">
        <w:t>ve knjigovodstva mjesečno 1</w:t>
      </w:r>
      <w:r w:rsidR="00517AAB">
        <w:t>.0</w:t>
      </w:r>
      <w:r w:rsidR="009B1748" w:rsidRPr="00134F3A">
        <w:t xml:space="preserve">00,00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lastRenderedPageBreak/>
        <w:tab/>
      </w:r>
      <w:r w:rsidR="00B01E1E">
        <w:t>Imajući u v</w:t>
      </w:r>
      <w:r w:rsidR="00F23688">
        <w:t xml:space="preserve">idu navode </w:t>
      </w:r>
      <w:r w:rsidR="00EA290E">
        <w:t>iz prokaznog popisa imovine</w:t>
      </w:r>
      <w:r w:rsidR="00F23688">
        <w:t xml:space="preserve">, da </w:t>
      </w:r>
      <w:r w:rsidRPr="0089526A">
        <w:t>dakle imovina dužnika koja bi ušla u stečajnu</w:t>
      </w:r>
      <w:r w:rsidR="00F23688">
        <w:t xml:space="preserve"> masu, </w:t>
      </w:r>
      <w:r w:rsidRPr="0089526A">
        <w:t>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EC3677">
      <w:pPr>
        <w:jc w:val="center"/>
        <w:rPr>
          <w:color w:val="FF0000"/>
        </w:rPr>
      </w:pPr>
      <w:r w:rsidRPr="00B9015B">
        <w:t xml:space="preserve">U </w:t>
      </w:r>
      <w:r w:rsidR="00065B42" w:rsidRPr="00761156">
        <w:t>Zagreb</w:t>
      </w:r>
      <w:r w:rsidR="009B3D51" w:rsidRPr="00761156">
        <w:t xml:space="preserve">u </w:t>
      </w:r>
      <w:r w:rsidR="00761156" w:rsidRPr="00761156">
        <w:t>28</w:t>
      </w:r>
      <w:r w:rsidR="00247586" w:rsidRPr="00761156">
        <w:t xml:space="preserve">. </w:t>
      </w:r>
      <w:r w:rsidR="00EC3677" w:rsidRPr="00761156">
        <w:t>studenog</w:t>
      </w:r>
      <w:r w:rsidR="00247586" w:rsidRPr="00761156">
        <w:t xml:space="preserve"> 2018</w:t>
      </w:r>
      <w:r w:rsidR="00065B42" w:rsidRPr="0076115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EC3677" w:rsidR="00EC3677" w:rsidRPr="004D011B">
      <w:pPr>
        <w:tabs>
          <w:tab w:pos="5100" w:val="left"/>
        </w:tabs>
        <w:ind w:firstLine="720"/>
        <w:jc w:val="right"/>
      </w:pPr>
      <w:r w:rsidRPr="00B9015B">
        <w:t xml:space="preserve">                                                                                                      </w:t>
      </w:r>
      <w:r w:rsidR="00EC3677" w:rsidRPr="004D011B">
        <w:t>Sudac:</w:t>
      </w:r>
    </w:p>
    <w:p w:rsidRDefault="00EC3677" w:rsidP="00EC3677" w:rsidR="00EC3677" w:rsidRPr="004D011B">
      <w:pPr>
        <w:ind w:left="5040"/>
        <w:jc w:val="right"/>
      </w:pPr>
      <w:r w:rsidRPr="004D011B">
        <w:t xml:space="preserve"> Nikolina Dorić Hadžisejdić</w:t>
      </w:r>
      <w:r w:rsidR="007C04E7">
        <w:t>, v.r.</w:t>
      </w:r>
    </w:p>
    <w:p w:rsidRDefault="00CC1DE7" w:rsidP="00EC3677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C04E7" w:rsidP="007B64C7" w:rsidR="007C04E7">
      <w:pPr>
        <w:ind w:firstLine="708" w:left="3540"/>
        <w:jc w:val="right"/>
      </w:pPr>
    </w:p>
    <w:p w:rsidRDefault="007C04E7" w:rsidP="007B64C7" w:rsidR="007C04E7">
      <w:pPr>
        <w:ind w:firstLine="708" w:left="3540"/>
        <w:jc w:val="right"/>
      </w:pPr>
    </w:p>
    <w:p w:rsidRDefault="007C04E7" w:rsidP="007B64C7" w:rsidR="007C04E7">
      <w:pPr>
        <w:ind w:firstLine="708" w:left="3540"/>
        <w:jc w:val="right"/>
      </w:pPr>
      <w:r>
        <w:t>Za točnost otpravka-ovlašteni službenik:</w:t>
      </w:r>
    </w:p>
    <w:p w:rsidRDefault="007C04E7" w:rsidP="007B64C7" w:rsidR="007C04E7">
      <w:pPr>
        <w:ind w:firstLine="708" w:left="3540"/>
        <w:jc w:val="right"/>
      </w:pPr>
      <w:r>
        <w:t xml:space="preserve">                                       Valentina Gabud</w:t>
      </w:r>
    </w:p>
    <w:p w:rsidRDefault="00EC3677" w:rsidP="00065B42" w:rsidR="00EC3677"/>
    <w:sectPr w:rsidSect="00CC1DE7" w:rsidR="00EC367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C04E7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EC3677">
          <w:rPr>
            <w:sz w:val="24"/>
          </w:rPr>
          <w:tab/>
          <w:t>89</w:t>
        </w:r>
        <w:r w:rsidR="00CC1DE7">
          <w:rPr>
            <w:sz w:val="24"/>
          </w:rPr>
          <w:t xml:space="preserve">. </w:t>
        </w:r>
        <w:r w:rsidR="004E6CA4">
          <w:rPr>
            <w:sz w:val="24"/>
          </w:rPr>
          <w:t>St-</w:t>
        </w:r>
        <w:r w:rsidR="00EC3677">
          <w:rPr>
            <w:sz w:val="24"/>
          </w:rPr>
          <w:t>1394</w:t>
        </w:r>
        <w:r w:rsidR="004E6CA4">
          <w:rPr>
            <w:sz w:val="24"/>
          </w:rPr>
          <w:t>/1</w:t>
        </w:r>
        <w:r w:rsidR="00EC3677">
          <w:rPr>
            <w:sz w:val="24"/>
          </w:rPr>
          <w:t>7-</w:t>
        </w:r>
        <w:r w:rsidR="00761156">
          <w:rPr>
            <w:sz w:val="24"/>
          </w:rPr>
          <w:t>15</w:t>
        </w:r>
      </w:p>
    </w:sdtContent>
  </w:sdt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677" w:rsidR="00EC3677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50D44"/>
    <w:rsid w:val="00662884"/>
    <w:rsid w:val="00682CD1"/>
    <w:rsid w:val="006B5D8C"/>
    <w:rsid w:val="00704DD0"/>
    <w:rsid w:val="007150E9"/>
    <w:rsid w:val="00754CF2"/>
    <w:rsid w:val="00761156"/>
    <w:rsid w:val="0079202A"/>
    <w:rsid w:val="007A38D3"/>
    <w:rsid w:val="007B068E"/>
    <w:rsid w:val="007C04E7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5592A"/>
    <w:rsid w:val="00E97767"/>
    <w:rsid w:val="00EA290E"/>
    <w:rsid w:val="00EC3677"/>
    <w:rsid w:val="00EF3D26"/>
    <w:rsid w:val="00F23688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4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4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4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4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4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St-1394/2017</izvorni_sadrzaj>
    <derivirana_varijabla naziv="DomainObject.Predmet.OznakaBroj_1">St-1394/2017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MALCI PROMET d.o.o. zastupanog po punomoćniku Luja Nenadić; Igor Pataky</izvorni_sadrzaj>
    <derivirana_varijabla naziv="DomainObject.Predmet.ProtustrankaFormated_1">  MALCI PROMET d.o.o. zastupanog po punomoćniku Luja Nenadić; Igor Pataky</derivirana_varijabla>
  </DomainObject.Predmet.ProtustrankaFormated>
  <DomainObject.Predmet.ProtustrankaFormatedOIB>
    <izvorni_sadrzaj>  MALCI PROMET d.o.o., OIB 78970452874 zastupanog po punomoćniku Luja Nenadić; Igor Pataky</izvorni_sadrzaj>
    <derivirana_varijabla naziv="DomainObject.Predmet.ProtustrankaFormatedOIB_1">  MALCI PROMET d.o.o., OIB 78970452874 zastupanog po punomoćniku Luja Nenadić; Igor Pataky</derivirana_varijabla>
  </DomainObject.Predmet.ProtustrankaFormatedOIB>
  <DomainObject.Predmet.ProtustrankaFormatedWithAdress>
    <izvorni_sadrzaj> MALCI PROMET d.o.o., II Maksimirsko naselje 5, 10000 Zagreb zastupanog po punomoćniku Luja Nenadić; Igor Pataky</izvorni_sadrzaj>
    <derivirana_varijabla naziv="DomainObject.Predmet.ProtustrankaFormatedWithAdress_1"> MALCI PROMET d.o.o., II Maksimirsko naselje 5, 10000 Zagreb zastupanog po punomoćniku Luja Nenadić; Igor Pataky</derivirana_varijabla>
  </DomainObject.Predmet.ProtustrankaFormatedWithAdress>
  <DomainObject.Predmet.ProtustrankaFormatedWithAdressOIB>
    <izvorni_sadrzaj> MALCI PROMET d.o.o., OIB 78970452874, II Maksimirsko naselje 5, 10000 Zagreb zastupanog po punomoćniku Luja Nenadić; Igor Pataky</izvorni_sadrzaj>
    <derivirana_varijabla naziv="DomainObject.Predmet.ProtustrankaFormatedWithAdressOIB_1"> MALCI PROMET d.o.o., OIB 78970452874, II Maksimirsko naselje 5, 10000 Zagreb zastupanog po punomoćniku Luja Nenadić; Igor Pataky</derivirana_varijabla>
  </DomainObject.Predmet.ProtustrankaFormatedWithAdressOIB>
  <DomainObject.Predmet.ProtustrankaWithAdress>
    <izvorni_sadrzaj>MALCI PROMET d.o.o. II Maksimirsko naselje 5, 10000 Zagreb</izvorni_sadrzaj>
    <derivirana_varijabla naziv="DomainObject.Predmet.ProtustrankaWithAdress_1">MALCI PROMET d.o.o. II Maksimirsko naselje 5, 10000 Zagreb</derivirana_varijabla>
  </DomainObject.Predmet.ProtustrankaWithAdress>
  <DomainObject.Predmet.ProtustrankaWithAdressOIB>
    <izvorni_sadrzaj>MALCI PROMET d.o.o., OIB 78970452874, II Maksimirsko naselje 5, 10000 Zagreb</izvorni_sadrzaj>
    <derivirana_varijabla naziv="DomainObject.Predmet.ProtustrankaWithAdressOIB_1">MALCI PROMET d.o.o., OIB 78970452874, II Maksimirsko naselje 5, 10000 Zagreb</derivirana_varijabla>
  </DomainObject.Predmet.ProtustrankaWithAdressOIB>
  <DomainObject.Predmet.ProtustrankaNazivFormated>
    <izvorni_sadrzaj>MALCI PROMET d.o.o.</izvorni_sadrzaj>
    <derivirana_varijabla naziv="DomainObject.Predmet.ProtustrankaNazivFormated_1">MALCI PROMET d.o.o.</derivirana_varijabla>
  </DomainObject.Predmet.ProtustrankaNazivFormated>
  <DomainObject.Predmet.ProtustrankaNazivFormatedOIB>
    <izvorni_sadrzaj>MALCI PROMET d.o.o., OIB 78970452874</izvorni_sadrzaj>
    <derivirana_varijabla naziv="DomainObject.Predmet.ProtustrankaNazivFormatedOIB_1">MALCI PROMET d.o.o., OIB 78970452874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MALCI PROMET d.o.o. zastupanog po punomoćniku Luja Nenadić; Igor Pataky</item>
    </izvorni_sadrzaj>
    <derivirana_varijabla naziv="DomainObject.Predmet.ProtuStrankaListFormated_1">
      <item>MALCI PROMET d.o.o. zastupanog po punomoćniku Luja Nenadić; Igor Pataky</item>
    </derivirana_varijabla>
  </DomainObject.Predmet.ProtuStrankaListFormated>
  <DomainObject.Predmet.ProtuStrankaListFormatedOIB>
    <izvorni_sadrzaj>
      <item>MALCI PROMET d.o.o., OIB 78970452874 zastupanog po punomoćniku Luja Nenadić; Igor Pataky</item>
    </izvorni_sadrzaj>
    <derivirana_varijabla naziv="DomainObject.Predmet.ProtuStrankaListFormatedOIB_1">
      <item>MALCI PROMET d.o.o., OIB 78970452874 zastupanog po punomoćniku Luja Nenadić; Igor Pataky</item>
    </derivirana_varijabla>
  </DomainObject.Predmet.ProtuStrankaListFormatedOIB>
  <DomainObject.Predmet.ProtuStrankaListFormatedWithAdress>
    <izvorni_sadrzaj>
      <item>MALCI PROMET d.o.o., II Maksimirsko naselje 5, 10000 Zagreb zastupanog po punomoćniku Luja Nenadić; Igor Pataky</item>
    </izvorni_sadrzaj>
    <derivirana_varijabla naziv="DomainObject.Predmet.ProtuStrankaListFormatedWithAdress_1">
      <item>MALCI PROMET d.o.o., II Maksimirsko naselje 5, 10000 Zagreb zastupanog po punomoćniku Luja Nenadić; Igor Pataky</item>
    </derivirana_varijabla>
  </DomainObject.Predmet.ProtuStrankaListFormatedWithAdress>
  <DomainObject.Predmet.ProtuStrankaListFormatedWithAdressOIB>
    <izvorni_sadrzaj>
      <item>MALCI PROMET d.o.o., OIB 78970452874, II Maksimirsko naselje 5, 10000 Zagreb zastupanog po punomoćniku Luja Nenadić; Igor Pataky</item>
    </izvorni_sadrzaj>
    <derivirana_varijabla naziv="DomainObject.Predmet.ProtuStrankaListFormatedWithAdressOIB_1">
      <item>MALCI PROMET d.o.o., OIB 78970452874, II Maksimirsko naselje 5, 10000 Zagreb zastupanog po punomoćniku Luja Nenadić; Igor Pataky</item>
    </derivirana_varijabla>
  </DomainObject.Predmet.ProtuStrankaListFormatedWithAdressOIB>
  <DomainObject.Predmet.ProtuStrankaListNazivFormated>
    <izvorni_sadrzaj>
      <item>MALCI PROMET d.o.o.</item>
    </izvorni_sadrzaj>
    <derivirana_varijabla naziv="DomainObject.Predmet.ProtuStrankaListNazivFormated_1">
      <item>MALCI PROMET d.o.o.</item>
    </derivirana_varijabla>
  </DomainObject.Predmet.ProtuStrankaListNazivFormated>
  <DomainObject.Predmet.ProtuStrankaListNazivFormatedOIB>
    <izvorni_sadrzaj>
      <item>MALCI PROMET d.o.o., OIB 78970452874</item>
    </izvorni_sadrzaj>
    <derivirana_varijabla naziv="DomainObject.Predmet.ProtuStrankaListNazivFormatedOIB_1">
      <item>MALCI PROMET d.o.o., OIB 78970452874</item>
    </derivirana_varijabla>
  </DomainObject.Predmet.ProtuStrankaListNazivFormatedOIB>
  <DomainObject.Predmet.OstaliListFormated>
    <izvorni_sadrzaj>
      <item>Luja Nenadić punomoćnica sudionika u postupku MALCI PROMET d.o.o.</item>
      <item>Igor Pataky punomoćnik sudionika u postupku MALCI PROMET d.o.o.</item>
    </izvorni_sadrzaj>
    <derivirana_varijabla naziv="DomainObject.Predmet.OstaliListFormated_1">
      <item>Luja Nenadić punomoćnica sudionika u postupku MALCI PROMET d.o.o.</item>
      <item>Igor Pataky punomoćnik sudionika u postupku MALCI PROMET d.o.o.</item>
    </derivirana_varijabla>
  </DomainObject.Predmet.OstaliListFormated>
  <DomainObject.Predmet.OstaliListFormatedOIB>
    <izvorni_sadrzaj>
      <item>Luja Nenadić, OIB 49609694968 punomoćnica sudionika u postupku MALCI PROMET d.o.o.</item>
      <item>Igor Pataky punomoćnik sudionika u postupku MALCI PROMET d.o.o.</item>
    </izvorni_sadrzaj>
    <derivirana_varijabla naziv="DomainObject.Predmet.OstaliListFormatedOIB_1">
      <item>Luja Nenadić, OIB 49609694968 punomoćnica sudionika u postupku MALCI PROMET d.o.o.</item>
      <item>Igor Pataky punomoćnik sudionika u postupku MALCI PROMET d.o.o.</item>
    </derivirana_varijabla>
  </DomainObject.Predmet.OstaliListFormatedOIB>
  <DomainObject.Predmet.OstaliListFormatedWithAdress>
    <izvorni_sadrzaj>
      <item>Luja Nenadić, Planinska Ulica 24, 10000 Zagreb punomoćnica sudionika u postupku MALCI PROMET d.o.o.</item>
      <item>Igor Pataky, Ilica 155, 10000 Zagreb punomoćnik sudionika u postupku MALCI PROMET d.o.o.</item>
    </izvorni_sadrzaj>
    <derivirana_varijabla naziv="DomainObject.Predmet.OstaliListFormatedWithAdress_1">
      <item>Luja Nenadić, Planinska Ulica 24, 10000 Zagreb punomoćnica sudionika u postupku MALCI PROMET d.o.o.</item>
      <item>Igor Pataky, Ilica 155, 10000 Zagreb punomoćnik sudionika u postupku MALCI PROMET d.o.o.</item>
    </derivirana_varijabla>
  </DomainObject.Predmet.OstaliListFormatedWithAdress>
  <DomainObject.Predmet.OstaliListFormatedWithAdressOIB>
    <izvorni_sadrzaj>
      <item>Luja Nenadić, OIB 49609694968, Planinska Ulica 24, 10000 Zagreb punomoćnica sudionika u postupku MALCI PROMET d.o.o.</item>
      <item>Igor Pataky, Ilica 155, 10000 Zagreb punomoćnik sudionika u postupku MALCI PROMET d.o.o.</item>
    </izvorni_sadrzaj>
    <derivirana_varijabla naziv="DomainObject.Predmet.OstaliListFormatedWithAdressOIB_1">
      <item>Luja Nenadić, OIB 49609694968, Planinska Ulica 24, 10000 Zagreb punomoćnica sudionika u postupku MALCI PROMET d.o.o.</item>
      <item>Igor Pataky, Ilica 155, 10000 Zagreb punomoćnik sudionika u postupku MALCI PROMET d.o.o.</item>
    </derivirana_varijabla>
  </DomainObject.Predmet.OstaliListFormatedWithAdressOIB>
  <DomainObject.Predmet.OstaliListNazivFormated>
    <izvorni_sadrzaj>
      <item>Luja Nenadić</item>
      <item>Igor Pataky</item>
    </izvorni_sadrzaj>
    <derivirana_varijabla naziv="DomainObject.Predmet.OstaliListNazivFormated_1">
      <item>Luja Nenadić</item>
      <item>Igor Pataky</item>
    </derivirana_varijabla>
  </DomainObject.Predmet.OstaliListNazivFormated>
  <DomainObject.Predmet.OstaliListNazivFormatedOIB>
    <izvorni_sadrzaj>
      <item>Luja Nenadić, OIB 49609694968</item>
      <item>Igor Pataky</item>
    </izvorni_sadrzaj>
    <derivirana_varijabla naziv="DomainObject.Predmet.OstaliListNazivFormatedOIB_1">
      <item>Luja Nenadić, OIB 49609694968</item>
      <item>Igor Pataky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MALCI PROMET d.o.o.</izvorni_sadrzaj>
    <derivirana_varijabla naziv="DomainObject.Predmet.ProtustrankaIDrugi_1">MALCI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MALCI PROMET d.o.o., OIB 78970452874, II Maksimirsko naselje 5, 10000 Zagreb</izvorni_sadrzaj>
    <derivirana_varijabla naziv="DomainObject.Predmet.ProtustrankaIDrugiAdressOIB_1">MALCI PROMET d.o.o., OIB 78970452874, II Maksimirsko naselje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MALCI PROMET d.o.o.</item>
      <item>Luja Nenadić</item>
      <item>Igor Pataky</item>
    </izvorni_sadrzaj>
    <derivirana_varijabla naziv="DomainObject.Predmet.SudioniciListNaziv_1">
      <item>FINA Regionalni centar Zagreb</item>
      <item>MALCI PROMET d.o.o.</item>
      <item>Luja Nenadić</item>
      <item>Igor Pataky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MALCI PROMET d.o.o., OIB 78970452874, II Maksimirsko naselje 5,10000 Zagreb</item>
      <item>Luja Nenadić, OIB 49609694968, Planinska Ulica 24,10000 Zagreb</item>
      <item>Igor Pataky, Ilica 155,10000 Zagreb</item>
    </izvorni_sadrzaj>
    <derivirana_varijabla naziv="DomainObject.Predmet.SudioniciListAdressOIB_1">
      <item>FINA Regionalni centar Zagreb, OIB 85821130368, Trg svibanjskih žrtava 1995. br. 1,10000 Zagreb</item>
      <item>MALCI PROMET d.o.o., OIB 78970452874, II Maksimirsko naselje 5,10000 Zagreb</item>
      <item>Luja Nenadić, OIB 49609694968, Planinska Ulica 24,10000 Zagreb</item>
      <item>Igor Pataky, Ilica 155,10000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78970452874</item>
      <item>, OIB 49609694968</item>
      <item>, OIB null</item>
    </izvorni_sadrzaj>
    <derivirana_varijabla naziv="DomainObject.Predmet.SudioniciListNazivOIB_1">
      <item>, OIB 85821130368</item>
      <item>, OIB 78970452874</item>
      <item>, OIB 49609694968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St-1394/2017-6</izvorni_sadrzaj>
    <derivirana_varijabla naziv="DomainObject.PredzadnjaOdlukaIzPredmeta.Oznaka_1">St-1394/2017-6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9063D-2575-4B88-B3B0-ABFDB42DB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997</properties:Words>
  <properties:Characters>5445</properties:Characters>
  <properties:Lines>115</properties:Lines>
  <properties:Paragraphs>29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2018-09-17T09:10:00Z</dcterms:created>
  <dc:creator>gzubak</dc:creator>
  <cp:lastModifiedBy>Valentina Gabud</cp:lastModifiedBy>
  <cp:lastPrinted>2018-11-28T12:42:00Z</cp:lastPrinted>
  <dcterms:modified xmlns:xsi="http://www.w3.org/2001/XMLSchema-instance" xsi:type="dcterms:W3CDTF">2018-11-28T12:42:00Z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