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9f570" w14:paraId="079f570" w:rsidRDefault="008B157B" w:rsidP="00564E07" w:rsidR="00381069" w:rsidRPr="003040DC">
      <w:pPr>
        <w:ind w:firstLine="708"/>
        <w15:collapsed w:val="false"/>
        <w:rPr>
          <w:b/>
          <w:szCs w:val="24"/>
        </w:rPr>
      </w:pPr>
      <w:bookmarkStart w:name="_GoBack" w:id="0"/>
      <w:bookmarkEnd w:id="0"/>
      <w:r w:rsidRPr="003040DC">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3040DC">
      <w:pPr>
        <w:rPr>
          <w:b/>
          <w:szCs w:val="24"/>
        </w:rPr>
      </w:pPr>
    </w:p>
    <w:p w:rsidRDefault="008B157B" w:rsidP="008B157B" w:rsidR="008B157B" w:rsidRPr="003040DC">
      <w:pPr>
        <w:pStyle w:val="Naslov1"/>
        <w:jc w:val="both"/>
        <w:rPr>
          <w:b w:val="false"/>
        </w:rPr>
      </w:pPr>
      <w:r w:rsidRPr="003040DC">
        <w:rPr>
          <w:b w:val="false"/>
        </w:rPr>
        <w:t>REPUBLIKA HRVATSKA</w:t>
      </w:r>
    </w:p>
    <w:p w:rsidRDefault="008B157B" w:rsidP="008B157B" w:rsidR="008B157B" w:rsidRPr="003040DC">
      <w:pPr>
        <w:jc w:val="both"/>
      </w:pPr>
      <w:r w:rsidRPr="003040DC">
        <w:t xml:space="preserve">TRGOVAČKI SUD U SPLITU             </w:t>
      </w:r>
      <w:r w:rsidRPr="003040DC">
        <w:tab/>
      </w:r>
      <w:r w:rsidRPr="003040DC">
        <w:tab/>
      </w:r>
      <w:r w:rsidRPr="003040DC">
        <w:tab/>
      </w:r>
    </w:p>
    <w:p w:rsidRDefault="008B157B" w:rsidP="008B157B" w:rsidR="008B157B" w:rsidRPr="003040DC">
      <w:r w:rsidRPr="003040DC">
        <w:t>Split, Sukoišanska 6</w:t>
      </w:r>
    </w:p>
    <w:p w:rsidRDefault="008B157B" w:rsidP="008B157B" w:rsidR="008B157B" w:rsidRPr="003040DC"/>
    <w:p w:rsidRDefault="008B157B" w:rsidP="008B157B" w:rsidR="008B157B" w:rsidRPr="003040DC">
      <w:pPr>
        <w:pStyle w:val="Naslov1"/>
        <w:rPr>
          <w:b w:val="false"/>
        </w:rPr>
      </w:pPr>
      <w:r w:rsidRPr="003040DC">
        <w:rPr>
          <w:b w:val="false"/>
        </w:rPr>
        <w:t>R E P U B L I K A   H R V A T S K A</w:t>
      </w:r>
    </w:p>
    <w:p w:rsidRDefault="008B157B" w:rsidP="008B157B" w:rsidR="008B157B" w:rsidRPr="003040DC">
      <w:pPr>
        <w:rPr>
          <w:lang w:eastAsia="hr-HR"/>
        </w:rPr>
      </w:pPr>
    </w:p>
    <w:p w:rsidRDefault="008B157B" w:rsidP="008B157B" w:rsidR="008B157B" w:rsidRPr="003040DC">
      <w:pPr>
        <w:pStyle w:val="Naslov2"/>
        <w:rPr>
          <w:bCs/>
          <w:szCs w:val="24"/>
        </w:rPr>
      </w:pPr>
      <w:r w:rsidRPr="003040DC">
        <w:rPr>
          <w:bCs/>
          <w:szCs w:val="24"/>
        </w:rPr>
        <w:t>R J E Š E NJ E</w:t>
      </w:r>
    </w:p>
    <w:p w:rsidRDefault="008B157B" w:rsidP="008B157B" w:rsidR="008B157B" w:rsidRPr="003040DC"/>
    <w:p w:rsidRDefault="008B157B" w:rsidP="008B157B" w:rsidR="00081C61" w:rsidRPr="003040DC">
      <w:pPr>
        <w:pStyle w:val="Tijeloteksta"/>
        <w:rPr>
          <w:lang w:val="hr-HR"/>
        </w:rPr>
      </w:pPr>
      <w:r w:rsidRPr="003040DC">
        <w:rPr>
          <w:lang w:val="hr-HR"/>
        </w:rPr>
        <w:tab/>
        <w:t xml:space="preserve">Trgovački sud u Splitu, po sutkinji </w:t>
      </w:r>
      <w:r w:rsidR="00AD1BAC" w:rsidRPr="003040DC">
        <w:rPr>
          <w:lang w:val="hr-HR"/>
        </w:rPr>
        <w:t xml:space="preserve">tog suda </w:t>
      </w:r>
      <w:r w:rsidRPr="003040DC">
        <w:rPr>
          <w:lang w:val="hr-HR"/>
        </w:rPr>
        <w:t xml:space="preserve">Ani Golub Gruić, u stečajnom postupku povodom </w:t>
      </w:r>
      <w:r w:rsidR="00D318E3" w:rsidRPr="003040DC">
        <w:rPr>
          <w:lang w:val="hr-HR"/>
        </w:rPr>
        <w:t xml:space="preserve">prijedloga </w:t>
      </w:r>
      <w:r w:rsidRPr="003040DC">
        <w:rPr>
          <w:lang w:val="hr-HR"/>
        </w:rPr>
        <w:t>predlagatelja</w:t>
      </w:r>
      <w:r w:rsidR="00D318E3" w:rsidRPr="003040DC">
        <w:rPr>
          <w:szCs w:val="24"/>
          <w:lang w:val="hr-HR"/>
        </w:rPr>
        <w:t xml:space="preserve"> BRKAN – PLANO d.o.o., OIB: 57534009318, Plano, Put Vilajice 10, zastupan po punomoćnici Merici</w:t>
      </w:r>
      <w:r w:rsidR="00E94385" w:rsidRPr="003040DC">
        <w:rPr>
          <w:szCs w:val="24"/>
          <w:lang w:val="hr-HR"/>
        </w:rPr>
        <w:t xml:space="preserve"> </w:t>
      </w:r>
      <w:r w:rsidR="003040DC">
        <w:rPr>
          <w:szCs w:val="24"/>
          <w:lang w:val="hr-HR"/>
        </w:rPr>
        <w:t xml:space="preserve">Miše, odvjetnici u Trogiru, </w:t>
      </w:r>
      <w:r w:rsidR="00D318E3" w:rsidRPr="003040DC">
        <w:rPr>
          <w:szCs w:val="24"/>
          <w:lang w:val="hr-HR"/>
        </w:rPr>
        <w:t>za pokretanje stečajnog postupka nad dužnikom DOBRIĆ d.o.o., OIB: 71562557561, Plano, Put Dobrića 6</w:t>
      </w:r>
      <w:r w:rsidR="005756C9" w:rsidRPr="003040DC">
        <w:rPr>
          <w:lang w:val="hr-HR"/>
        </w:rPr>
        <w:t xml:space="preserve">, </w:t>
      </w:r>
      <w:r w:rsidR="00A64724" w:rsidRPr="003040DC">
        <w:rPr>
          <w:lang w:val="hr-HR"/>
        </w:rPr>
        <w:t xml:space="preserve">zastupanog po punomoćniku Borisu Ivančiću, odvjetniku u Splitu, </w:t>
      </w:r>
      <w:r w:rsidR="00564E07" w:rsidRPr="003040DC">
        <w:rPr>
          <w:szCs w:val="24"/>
          <w:lang w:val="hr-HR"/>
        </w:rPr>
        <w:t xml:space="preserve">dana </w:t>
      </w:r>
      <w:r w:rsidR="00835E0E" w:rsidRPr="003040DC">
        <w:rPr>
          <w:szCs w:val="24"/>
          <w:lang w:val="hr-HR"/>
        </w:rPr>
        <w:t>1</w:t>
      </w:r>
      <w:r w:rsidR="00BC6820" w:rsidRPr="003040DC">
        <w:rPr>
          <w:szCs w:val="24"/>
          <w:lang w:val="hr-HR"/>
        </w:rPr>
        <w:t>3</w:t>
      </w:r>
      <w:r w:rsidR="00835E0E" w:rsidRPr="003040DC">
        <w:rPr>
          <w:szCs w:val="24"/>
          <w:lang w:val="hr-HR"/>
        </w:rPr>
        <w:t>. veljače 2017</w:t>
      </w:r>
      <w:r w:rsidR="00081C61" w:rsidRPr="003040DC">
        <w:rPr>
          <w:szCs w:val="24"/>
          <w:lang w:val="hr-HR"/>
        </w:rPr>
        <w:t>. godine</w:t>
      </w:r>
    </w:p>
    <w:p w:rsidRDefault="00381069" w:rsidP="003040DC" w:rsidR="00381069" w:rsidRPr="003040DC">
      <w:pPr>
        <w:spacing w:after="240" w:before="160"/>
        <w:jc w:val="center"/>
      </w:pPr>
      <w:r w:rsidRPr="003040DC">
        <w:t>r i j e š i o   j e</w:t>
      </w:r>
    </w:p>
    <w:p w:rsidRDefault="003040DC" w:rsidP="00564E07" w:rsidR="00381069" w:rsidRPr="003040DC">
      <w:pPr>
        <w:spacing w:before="200"/>
        <w:ind w:firstLine="708"/>
        <w:jc w:val="both"/>
      </w:pPr>
      <w:r w:rsidRPr="003040DC">
        <w:t>Odbija</w:t>
      </w:r>
      <w:r w:rsidR="00A64724" w:rsidRPr="003040DC">
        <w:t xml:space="preserve"> se prijedlog</w:t>
      </w:r>
      <w:r w:rsidR="005026EE" w:rsidRPr="003040DC">
        <w:rPr>
          <w:szCs w:val="24"/>
        </w:rPr>
        <w:t xml:space="preserve"> BRKAN – PLANO d.o.o., OIB: 57534009318, Plano, Put Vilajice 10</w:t>
      </w:r>
      <w:r>
        <w:rPr>
          <w:szCs w:val="24"/>
        </w:rPr>
        <w:t>,</w:t>
      </w:r>
      <w:r w:rsidR="005026EE" w:rsidRPr="003040DC">
        <w:t xml:space="preserve"> </w:t>
      </w:r>
      <w:r w:rsidR="00381069" w:rsidRPr="003040DC">
        <w:t xml:space="preserve">za otvaranje stečajnog postupka nad dužnikom </w:t>
      </w:r>
      <w:r w:rsidR="00D318E3" w:rsidRPr="003040DC">
        <w:rPr>
          <w:rFonts w:cs="Times New Roman"/>
          <w:szCs w:val="24"/>
        </w:rPr>
        <w:t>DOBRIĆ d.o.o., OIB: 71562557561, Plano, Put Dobrića 6</w:t>
      </w:r>
      <w:r>
        <w:t>.</w:t>
      </w:r>
    </w:p>
    <w:p w:rsidRDefault="00381069" w:rsidP="003040DC" w:rsidR="00381069" w:rsidRPr="003040DC">
      <w:pPr>
        <w:spacing w:after="160" w:before="200"/>
        <w:jc w:val="center"/>
        <w:rPr>
          <w:szCs w:val="24"/>
        </w:rPr>
      </w:pPr>
      <w:r w:rsidRPr="003040DC">
        <w:rPr>
          <w:szCs w:val="24"/>
        </w:rPr>
        <w:t>Obrazloženje</w:t>
      </w:r>
    </w:p>
    <w:p w:rsidRDefault="00D318E3" w:rsidP="00A168D0" w:rsidR="006F5C4F" w:rsidRPr="003040DC">
      <w:pPr>
        <w:ind w:firstLine="708"/>
        <w:jc w:val="both"/>
      </w:pPr>
      <w:r w:rsidRPr="003040DC">
        <w:rPr>
          <w:szCs w:val="24"/>
        </w:rPr>
        <w:t>Predlagatelj Brkan-Plano d.o.o. Plano podnio</w:t>
      </w:r>
      <w:r w:rsidR="00381069" w:rsidRPr="003040DC">
        <w:rPr>
          <w:szCs w:val="24"/>
        </w:rPr>
        <w:t xml:space="preserve"> je ovom sudu</w:t>
      </w:r>
      <w:r w:rsidRPr="003040DC">
        <w:rPr>
          <w:szCs w:val="24"/>
        </w:rPr>
        <w:t xml:space="preserve"> dana 9. rujna</w:t>
      </w:r>
      <w:r w:rsidR="00E20D94" w:rsidRPr="003040DC">
        <w:rPr>
          <w:szCs w:val="24"/>
        </w:rPr>
        <w:t xml:space="preserve"> 2</w:t>
      </w:r>
      <w:r w:rsidR="00564E07" w:rsidRPr="003040DC">
        <w:rPr>
          <w:szCs w:val="24"/>
        </w:rPr>
        <w:t>015. godine</w:t>
      </w:r>
      <w:r w:rsidR="00381069" w:rsidRPr="003040DC">
        <w:rPr>
          <w:szCs w:val="24"/>
        </w:rPr>
        <w:t xml:space="preserve"> prijedlog za otvaranje stečajnog postupka nad dužnikom </w:t>
      </w:r>
      <w:r w:rsidR="000A2F12" w:rsidRPr="003040DC">
        <w:t>Dobrić d.o.o.</w:t>
      </w:r>
      <w:r w:rsidRPr="003040DC">
        <w:rPr>
          <w:rFonts w:cs="Times New Roman"/>
          <w:szCs w:val="24"/>
        </w:rPr>
        <w:t xml:space="preserve">, OIB: 71562557561, Plano, Put Dobrića 6. </w:t>
      </w:r>
      <w:r w:rsidR="00381069" w:rsidRPr="003040DC">
        <w:t xml:space="preserve">U prijedlogu se navodi </w:t>
      </w:r>
      <w:r w:rsidRPr="003040DC">
        <w:t>da predlagatelj ima novčanu tražbinu prema stečajnom dužniku koja datira iz 2008. godine i temelji se na pravomoćnoj presudi Trgovačko</w:t>
      </w:r>
      <w:r w:rsidR="00DB433B" w:rsidRPr="003040DC">
        <w:t>g</w:t>
      </w:r>
      <w:r w:rsidRPr="003040DC">
        <w:t xml:space="preserve"> suda u Splitu poslovni broj XVI P-1447/2007 od 16. rujna 2008. godine (533.417,33 kn s osnova glavnice i 135.526,4</w:t>
      </w:r>
      <w:r w:rsidR="008F4816" w:rsidRPr="003040DC">
        <w:t>0 kn</w:t>
      </w:r>
      <w:r w:rsidR="001C3B66" w:rsidRPr="003040DC">
        <w:t xml:space="preserve">, a sve </w:t>
      </w:r>
      <w:r w:rsidR="008F4816" w:rsidRPr="003040DC">
        <w:t xml:space="preserve">s osnova parničnog troška; presudu dostavlja u prilogu). </w:t>
      </w:r>
      <w:r w:rsidRPr="003040DC">
        <w:t>Stečajni dužnik Dobrić d.o.o. Plano da je sukladno citiranoj presudi samo djelomično ispunio svoju obvezu te je predlagatelju podmirio</w:t>
      </w:r>
    </w:p>
    <w:p w:rsidRDefault="006F5C4F" w:rsidP="00A168D0" w:rsidR="006F5C4F" w:rsidRPr="003040DC">
      <w:pPr>
        <w:pStyle w:val="Odlomakpopisa"/>
        <w:numPr>
          <w:ilvl w:val="0"/>
          <w:numId w:val="4"/>
        </w:numPr>
        <w:jc w:val="both"/>
      </w:pPr>
      <w:r w:rsidRPr="003040DC">
        <w:t>dio glavnice u iznosu od 410.466,18 kn</w:t>
      </w:r>
      <w:r w:rsidR="00F606BD" w:rsidRPr="003040DC">
        <w:t xml:space="preserve"> </w:t>
      </w:r>
      <w:r w:rsidRPr="003040DC">
        <w:t>(dok je iznos od 533.417,33 kn ostao nepodmiren)</w:t>
      </w:r>
    </w:p>
    <w:p w:rsidRDefault="006F5C4F" w:rsidP="00A168D0" w:rsidR="006F5C4F" w:rsidRPr="003040DC">
      <w:pPr>
        <w:pStyle w:val="Odlomakpopisa"/>
        <w:numPr>
          <w:ilvl w:val="0"/>
          <w:numId w:val="4"/>
        </w:numPr>
        <w:jc w:val="both"/>
      </w:pPr>
      <w:r w:rsidRPr="003040DC">
        <w:t>dio parničnog troška u iznosu od 100.000,00 kn (dok je iznos od 135.526,40 kn ostao nepodmiren).</w:t>
      </w:r>
    </w:p>
    <w:p w:rsidRDefault="00DB433B" w:rsidP="00A168D0" w:rsidR="00D318E3" w:rsidRPr="003040DC">
      <w:pPr>
        <w:jc w:val="both"/>
      </w:pPr>
      <w:r w:rsidRPr="003040DC">
        <w:t xml:space="preserve">Sukladno potvrdi Financijske agencije </w:t>
      </w:r>
      <w:r w:rsidR="00E21410" w:rsidRPr="003040DC">
        <w:t xml:space="preserve">(dostavljenoj u prilogu prijedloga) </w:t>
      </w:r>
      <w:r w:rsidRPr="003040DC">
        <w:t xml:space="preserve">da je evidentno da dužnik sukladno čl. 4. st. 9. Stečajnog zakona u razdoblju dužem od 60 dana ima evidentirane neizvršene osnove za plaćanje, a koje je trebalo, na temelju valjanih osnova za plaćanje, bez daljnjeg pristanka dužnika naplatiti sa bilo kojeg od njegovih računa. Slijedom svega navedenog, predloženo je nad dužnikom otvoriti stečajni postupak te odrediti mjeru osiguranja temeljem čl. 114. Stečajnog zakona. </w:t>
      </w:r>
    </w:p>
    <w:p w:rsidRDefault="00773ADB" w:rsidP="00143FD2" w:rsidR="00773ADB" w:rsidRPr="003040DC">
      <w:pPr>
        <w:spacing w:before="200"/>
        <w:ind w:firstLine="708"/>
        <w:jc w:val="both"/>
      </w:pPr>
      <w:r w:rsidRPr="003040DC">
        <w:t>Odredbom čl. 13. st. 1. Stečajnog zakona (˝Narodne novine˝ broj 71/15; dalje: SZ) propisano je da se u predstečajnom i stečajnom postupku podnesci podnose na propisanim obrascima, a st. 2. da će sadržaj i oblik obrazaca iz st</w:t>
      </w:r>
      <w:r w:rsidR="003040DC">
        <w:t>.</w:t>
      </w:r>
      <w:r w:rsidRPr="003040DC">
        <w:t xml:space="preserve"> 1. toga članka propisati ministar </w:t>
      </w:r>
      <w:r w:rsidRPr="003040DC">
        <w:lastRenderedPageBreak/>
        <w:t>nadležan za pos</w:t>
      </w:r>
      <w:r w:rsidR="003040DC">
        <w:t>love pravosuđa. St. 3. istog članka</w:t>
      </w:r>
      <w:r w:rsidRPr="003040DC">
        <w:t xml:space="preserve"> propisuje da je ministarstvo nadležno za poslove pravosuđa dužno je osigurati dostupnost obrazaca iz st 1. toga čl</w:t>
      </w:r>
      <w:r w:rsidR="003040DC">
        <w:t>anka</w:t>
      </w:r>
      <w:r w:rsidR="00A46204" w:rsidRPr="003040DC">
        <w:t xml:space="preserve"> na mrežnoj stranic</w:t>
      </w:r>
      <w:r w:rsidRPr="003040DC">
        <w:t>e-Oglasna ploča sudova, a st. 4. da ako podnesak nije podne</w:t>
      </w:r>
      <w:r w:rsidR="00A46204" w:rsidRPr="003040DC">
        <w:t>sen na propisanom obrascu, sud č</w:t>
      </w:r>
      <w:r w:rsidRPr="003040DC">
        <w:t>ega odbaciti kao nedopušten. Nadalje, odredbom čl. 16. st.1. SZ-a propisano je da se prijedlog za otvaranje stečajnoga postupka podnosi sudu na propisanom obrascu te sadržava podatke za identifikaciju dužnika i podnositelja prijedloga te sadržava podatke za identifikaciju dužnika.</w:t>
      </w:r>
    </w:p>
    <w:p w:rsidRDefault="00AD1BAC" w:rsidP="00143FD2" w:rsidR="00AD1BAC" w:rsidRPr="003040DC">
      <w:pPr>
        <w:spacing w:before="200"/>
        <w:ind w:firstLine="708"/>
        <w:jc w:val="both"/>
      </w:pPr>
      <w:r w:rsidRPr="003040DC">
        <w:t>Odredbom čl. 109. st. 1.</w:t>
      </w:r>
      <w:r w:rsidR="00773ADB" w:rsidRPr="003040DC">
        <w:t xml:space="preserve"> SZ-a</w:t>
      </w:r>
      <w:r w:rsidRPr="003040DC">
        <w:t xml:space="preserve"> propisano je da je prijedlog za otvaranje stečajnog postupka ovlašten podnijeti vjerovnik ili dužnik, ako Zakonom nije drugačije određeno, dok stavak 2. istog članka SZ-a propisuje da je vjerovnik ovlašten podnijeti prijedlog za otvaranje stečajnog postupka ako učini vjerojatnim postojanje svoje tražbine i stečajnog razloga, kao i da će se smatrati da je vjerovnik učinio vjerojatnim postojanje svoje tražbine ako njezino postojanje temelji na ovršnoj ispravi ili nepravomoćnoj sudskoj ili upravnoj odluci. </w:t>
      </w:r>
    </w:p>
    <w:p w:rsidRDefault="00E21410" w:rsidP="00143FD2" w:rsidR="00AD1BAC" w:rsidRPr="003040DC">
      <w:pPr>
        <w:spacing w:before="200"/>
        <w:jc w:val="both"/>
      </w:pPr>
      <w:r w:rsidRPr="003040DC">
        <w:tab/>
      </w:r>
      <w:r w:rsidR="00773ADB" w:rsidRPr="003040DC">
        <w:t>Konačno</w:t>
      </w:r>
      <w:r w:rsidR="00AD1BAC" w:rsidRPr="003040DC">
        <w:t xml:space="preserve">, odredbom čl. 115. st. 1. SZ-a propisano je da na temelju prijedloga za otvaranje stečajnog postupka sud donosi rješenje o pokretanju postupka radi utvrđivanja pretpostavki za otvaranje stečajnog postupka (prethodni postupak), protiv kojeg nije dopuštena posebna žalba ili taj prijedlog odbacuje rješenjem. </w:t>
      </w:r>
    </w:p>
    <w:p w:rsidRDefault="00AD1BAC" w:rsidP="00143FD2" w:rsidR="00AD1BAC" w:rsidRPr="003040DC">
      <w:pPr>
        <w:spacing w:before="200"/>
        <w:jc w:val="both"/>
      </w:pPr>
      <w:r w:rsidRPr="003040DC">
        <w:tab/>
        <w:t xml:space="preserve">Sukladno naprijed navedenim odredbama SZ-a, da bi prijedlog za otvaranje stečajnog postupka kojeg podnosi vjerovnik kao predlagatelj bio uredan i dopušten te da bi na temelju </w:t>
      </w:r>
      <w:r w:rsidR="00773ADB" w:rsidRPr="003040DC">
        <w:t>tog prijedloga sud mogao pokrenuti prethodni postupak</w:t>
      </w:r>
      <w:r w:rsidR="00F606BD" w:rsidRPr="003040DC">
        <w:t xml:space="preserve"> </w:t>
      </w:r>
      <w:r w:rsidR="00773ADB" w:rsidRPr="003040DC">
        <w:t xml:space="preserve">predlagatelj – vjerovnik dužan  je prijedlog za otvaranje stečajnoga postupka podnijeti sudu na propisanom obrascu </w:t>
      </w:r>
      <w:r w:rsidR="007669C1" w:rsidRPr="003040DC">
        <w:t>te tim prijedlogom</w:t>
      </w:r>
      <w:r w:rsidRPr="003040DC">
        <w:t xml:space="preserve"> učiniti vjerojatnim postojanje svoje novčane tražbine prema dužniku, kao i postojanje kojeg od stečajnih razloga na strani dužnika propisanih odredbom čl. 5. SZ-a.</w:t>
      </w:r>
    </w:p>
    <w:p w:rsidRDefault="00AD1BAC" w:rsidP="00143FD2" w:rsidR="00A64724" w:rsidRPr="003040DC">
      <w:pPr>
        <w:spacing w:before="200"/>
        <w:jc w:val="both"/>
        <w:rPr>
          <w:szCs w:val="24"/>
        </w:rPr>
      </w:pPr>
      <w:r w:rsidRPr="003040DC">
        <w:tab/>
        <w:t>U konkretnom slučaju, predl</w:t>
      </w:r>
      <w:r w:rsidR="00E21410" w:rsidRPr="003040DC">
        <w:t xml:space="preserve">agatelj </w:t>
      </w:r>
      <w:r w:rsidR="007669C1" w:rsidRPr="003040DC">
        <w:t xml:space="preserve">nije dostavio ovom sudu prijedlog za otvaranje stečajnog postupka na propisanom obrascu. Međutim, obzirom da je Pravilnik o sadržaju i obliku obrazaca na kojima se podnose podnesci u predstečajnom i stečajnom postupku ("Narodne novine" br. 107/15) stupio na snagu 16. listopada 2015., a prijedlog za otvaranje stečaja podnesen je </w:t>
      </w:r>
      <w:r w:rsidR="007669C1" w:rsidRPr="003040DC">
        <w:rPr>
          <w:szCs w:val="24"/>
        </w:rPr>
        <w:t xml:space="preserve">9. rujna 2015. godine i sadrži </w:t>
      </w:r>
      <w:r w:rsidR="007669C1" w:rsidRPr="003040DC">
        <w:t>podatke za identifikaciju dužnika i podnositelja prijedloga te sadržava podatke za identifikaciju dužnika</w:t>
      </w:r>
      <w:r w:rsidR="007669C1" w:rsidRPr="003040DC">
        <w:rPr>
          <w:szCs w:val="24"/>
        </w:rPr>
        <w:t xml:space="preserve">, ovaj sud utvrđuje da je </w:t>
      </w:r>
      <w:r w:rsidR="00DE4677" w:rsidRPr="003040DC">
        <w:rPr>
          <w:szCs w:val="24"/>
        </w:rPr>
        <w:t xml:space="preserve">i </w:t>
      </w:r>
      <w:r w:rsidR="007669C1" w:rsidRPr="003040DC">
        <w:rPr>
          <w:szCs w:val="24"/>
        </w:rPr>
        <w:t>takav prijedlog (po svojoj formi) validan.</w:t>
      </w:r>
    </w:p>
    <w:p w:rsidRDefault="00A64724" w:rsidP="00143FD2" w:rsidR="00001F7C" w:rsidRPr="003040DC">
      <w:pPr>
        <w:spacing w:before="200"/>
        <w:jc w:val="both"/>
      </w:pPr>
      <w:r w:rsidRPr="003040DC">
        <w:rPr>
          <w:szCs w:val="24"/>
        </w:rPr>
        <w:tab/>
        <w:t xml:space="preserve">Budući je predlagatelj </w:t>
      </w:r>
      <w:r w:rsidRPr="003040DC">
        <w:t>po ocjeni ovoga suda</w:t>
      </w:r>
      <w:r w:rsidR="00DE4677" w:rsidRPr="003040DC">
        <w:t xml:space="preserve"> </w:t>
      </w:r>
      <w:r w:rsidR="00E21410" w:rsidRPr="003040DC">
        <w:t>dostavljenom ispravom</w:t>
      </w:r>
      <w:r w:rsidR="00AD1BAC" w:rsidRPr="003040DC">
        <w:t xml:space="preserve"> – </w:t>
      </w:r>
      <w:r w:rsidR="00E21410" w:rsidRPr="003040DC">
        <w:t>pravomoćnom i ovršnom presudom na temelju priznanja Trgovačkog suda u Splitu poslovni broj XVI P-1447/2007 od 16. rujna 2008. godine (list 3-4 spisa),</w:t>
      </w:r>
      <w:r w:rsidR="00DE4677" w:rsidRPr="003040DC">
        <w:t xml:space="preserve"> </w:t>
      </w:r>
      <w:r w:rsidR="00AD1BAC" w:rsidRPr="003040DC">
        <w:t xml:space="preserve">učinio vjerojatnim postojanje svoje novčane tražbine prema dužniku </w:t>
      </w:r>
      <w:r w:rsidR="00E21410" w:rsidRPr="003040DC">
        <w:t>u iznosu od 668.943,73 (533.417,33 kn na ime glavnice + 135.526,40 kn na ime kamata</w:t>
      </w:r>
      <w:r w:rsidR="001C3B66" w:rsidRPr="003040DC">
        <w:t>)</w:t>
      </w:r>
      <w:r w:rsidRPr="003040DC">
        <w:t xml:space="preserve"> kao</w:t>
      </w:r>
      <w:r w:rsidR="00AD1BAC" w:rsidRPr="003040DC">
        <w:t xml:space="preserve"> i postojanje stečajnog razloga nesposobnosti za plaćanje dužnika u smislu odredbi čl</w:t>
      </w:r>
      <w:r w:rsidRPr="003040DC">
        <w:t>. 6. st. 2. SZ-a</w:t>
      </w:r>
      <w:r w:rsidR="00F0042C" w:rsidRPr="003040DC">
        <w:t xml:space="preserve">, </w:t>
      </w:r>
      <w:r w:rsidR="00E21410" w:rsidRPr="003040DC">
        <w:t>budući da iz potvrde Financijske agencije od 4. rujna 2015. godine (list 5 spisa) proizlazi da dužnik Dobrić d.o.o. Plano u razdoblju dužem od 60 dana ima evidentirane neizvršene osnove za plaćanje, a koje je trebalo, na temelju valjanih osnova za plaćanje, bez daljnjeg pristanka dužnika naplatiti sa bilo kojeg od njegovih računa</w:t>
      </w:r>
      <w:r w:rsidRPr="003040DC">
        <w:t>, to je rješenjem poslovni broj 11. St-143/2015 od 20. rujna 2016. godine sud pokrenuo prethodni postupak radi utvrđivanja pretpostavki za otvaranje stečajnog postupka nad dužnikom.</w:t>
      </w:r>
    </w:p>
    <w:p w:rsidRDefault="00361712" w:rsidP="003040DC" w:rsidR="00E21410" w:rsidRPr="003040DC">
      <w:pPr>
        <w:spacing w:before="200"/>
        <w:ind w:firstLine="709"/>
        <w:jc w:val="both"/>
      </w:pPr>
      <w:r w:rsidRPr="003040DC">
        <w:t>R</w:t>
      </w:r>
      <w:r w:rsidR="00001F7C" w:rsidRPr="003040DC">
        <w:t xml:space="preserve">ješenjem </w:t>
      </w:r>
      <w:r w:rsidRPr="003040DC">
        <w:t>o pokretanju prethodnog postu</w:t>
      </w:r>
      <w:r w:rsidR="00876466" w:rsidRPr="003040DC">
        <w:t xml:space="preserve">pka </w:t>
      </w:r>
      <w:r w:rsidR="00001F7C" w:rsidRPr="003040DC">
        <w:t xml:space="preserve">određena je mjera osiguranja postavljanjem privremenog stečajnog upravitelja Marka Lonca iz Dubrovnika </w:t>
      </w:r>
      <w:r w:rsidR="00876466" w:rsidRPr="003040DC">
        <w:t xml:space="preserve">kojemu </w:t>
      </w:r>
      <w:r w:rsidR="00001F7C" w:rsidRPr="003040DC">
        <w:t>je naloženo ispitati je</w:t>
      </w:r>
      <w:r w:rsidR="00876466" w:rsidRPr="003040DC">
        <w:t xml:space="preserve"> li</w:t>
      </w:r>
      <w:r w:rsidR="00001F7C" w:rsidRPr="003040DC">
        <w:t xml:space="preserve"> dužnik nesposoban za plaćanje ili prezadužen i kakvi su izgledi nastavka poslovanja dužnika te ispitati imovinu stečajnog dužnika i njenu vrijednost, stanje obveza stečajnog dužnika i je li imovina stečajnog dužnika dovoljna za namirenje troškova stečajnog postupka te koliki je iznos predvidivih troškova prethodnog i otvorenog stečajnog postupka.</w:t>
      </w:r>
    </w:p>
    <w:p w:rsidRDefault="00E66376" w:rsidP="003040DC" w:rsidR="00001F7C" w:rsidRPr="003040DC">
      <w:pPr>
        <w:spacing w:before="200"/>
        <w:ind w:firstLine="709"/>
        <w:jc w:val="both"/>
      </w:pPr>
      <w:r w:rsidRPr="003040DC">
        <w:t>Iz izvješća privremenog stečajnog upravitelja Marka Lonca zaprimljenog kod ovoga suda 31. listopada 2016. (list 204-205 spisa) u bitnom proizlazi da kod dužnike egzistira stečajni razlog nesposobnosti za plaćanje te da isti raspolaže imovinom veće vrijednosti (prema analitičkoj bruto bilanci na poziciji dugotrajna materijalna imovina iskazuje vrijednost zemljišta i građevinskih objekata u iznosu od 52.040.568,00 kn)</w:t>
      </w:r>
      <w:r w:rsidR="00F0042C" w:rsidRPr="003040DC">
        <w:t xml:space="preserve"> </w:t>
      </w:r>
      <w:r w:rsidRPr="003040DC">
        <w:t>dovoljnom za namirenje najmanje troškova stečajnog postupka.</w:t>
      </w:r>
    </w:p>
    <w:p w:rsidRDefault="00E66376" w:rsidP="00FB0119" w:rsidR="00FB0119" w:rsidRPr="003040DC">
      <w:pPr>
        <w:spacing w:before="200"/>
        <w:ind w:firstLine="708"/>
        <w:jc w:val="both"/>
      </w:pPr>
      <w:r w:rsidRPr="003040DC">
        <w:t>Na ročištu radi očitovanja o prijedlogu za otvaranje stečajnog postupka održanom 4. studenog 2016. godine</w:t>
      </w:r>
      <w:r w:rsidR="00FB0119" w:rsidRPr="003040DC">
        <w:t xml:space="preserve"> </w:t>
      </w:r>
      <w:r w:rsidR="00E94385" w:rsidRPr="003040DC">
        <w:t xml:space="preserve">(listovi 224-226 </w:t>
      </w:r>
      <w:r w:rsidR="00826D86" w:rsidRPr="003040DC">
        <w:t xml:space="preserve">spisa) </w:t>
      </w:r>
      <w:r w:rsidR="00FB0119" w:rsidRPr="003040DC">
        <w:t>punomoćnica predlagatelja ustrajala je na prijedlogu za otvaranje stečajnog postupka, a</w:t>
      </w:r>
      <w:r w:rsidRPr="003040DC">
        <w:t xml:space="preserve"> punomoćnik dužnika </w:t>
      </w:r>
      <w:r w:rsidR="00FB0119" w:rsidRPr="003040DC">
        <w:t xml:space="preserve">u bitnom je istakao kako ne može osporiti činjenicu da postoje dugotrajne blokade transakcijskih računa dužnika, koje su zakonom propisani stečajni razlog, kao što dužnik ne može niti osporavati </w:t>
      </w:r>
      <w:r w:rsidR="00A35DF9" w:rsidRPr="003040DC">
        <w:t xml:space="preserve">pravomoćnu </w:t>
      </w:r>
      <w:r w:rsidR="00FB0119" w:rsidRPr="003040DC">
        <w:t xml:space="preserve">odluku ovog suda </w:t>
      </w:r>
      <w:r w:rsidR="00876466" w:rsidRPr="003040DC">
        <w:t xml:space="preserve">poslovni broj XVI P-1447/2007 od 16. rujna 2008 </w:t>
      </w:r>
      <w:r w:rsidR="00FB0119" w:rsidRPr="003040DC">
        <w:t>(na kojoj predlagatelj temelji pr</w:t>
      </w:r>
      <w:r w:rsidR="003743C7">
        <w:t>ijedlog za otvaranje stečaja) M</w:t>
      </w:r>
      <w:r w:rsidR="00FB0119" w:rsidRPr="003040DC">
        <w:t xml:space="preserve">eđutim, dužnik smatra da postoji mogućnost da se tražbine vjerovnika, pa tako i predlagatelja, namire bez stečajnog postupka u </w:t>
      </w:r>
      <w:r w:rsidR="00A35DF9" w:rsidRPr="003040DC">
        <w:t>t</w:t>
      </w:r>
      <w:r w:rsidR="00FB0119" w:rsidRPr="003040DC">
        <w:t>om kontekstu ističe kako je imovin</w:t>
      </w:r>
      <w:r w:rsidR="003743C7">
        <w:t>a dužnika izuzetno vrijedna. I</w:t>
      </w:r>
      <w:r w:rsidR="00FB0119" w:rsidRPr="003040DC">
        <w:t xml:space="preserve"> iz izvješća privremenog stečajnog upravitelja </w:t>
      </w:r>
      <w:r w:rsidR="003743C7">
        <w:t xml:space="preserve">da </w:t>
      </w:r>
      <w:r w:rsidR="00FB0119" w:rsidRPr="003040DC">
        <w:t xml:space="preserve">proizlazi da je njezina vrijednost veća od </w:t>
      </w:r>
      <w:r w:rsidR="00A35DF9" w:rsidRPr="003040DC">
        <w:t xml:space="preserve">zbroja svih </w:t>
      </w:r>
      <w:r w:rsidR="00FB0119" w:rsidRPr="003040DC">
        <w:t xml:space="preserve">tražbina koje terete dužnika, a osobito kod okolnosti da je dužnik intenzivno radio na unovčenju te imovine te da je prije nekoliko dana zaprimio pismo namjere jednog zainteresiranog strateškog partnera za kupnju jedne nekretnine, čiji iznos bi prema dosadašnjem tijeku pregovora bio dostatan za namirenje ne samo tražbine predlagatelja, nego i svih potraživanja koja su evidentirana u redoslijedu blokade, to dužnik smatra da prijedlog nije svrsishodan kako za predlagatelja, tako i za ostale vjerovnike, a i za dužnika, uzimajući u obzir činjenicu da je veći dio njegove imovine u javnoj funkciji </w:t>
      </w:r>
      <w:r w:rsidR="00A35DF9" w:rsidRPr="003040DC">
        <w:t xml:space="preserve">(komunalna djelatnost) </w:t>
      </w:r>
      <w:r w:rsidR="00FB0119" w:rsidRPr="003040DC">
        <w:t>koja će u slučaju otvaranja stečaja bezrazložno biti ugrožena.</w:t>
      </w:r>
    </w:p>
    <w:p w:rsidRDefault="003743C7" w:rsidP="00FB0119" w:rsidR="00826D86" w:rsidRPr="003040DC">
      <w:pPr>
        <w:spacing w:before="200"/>
        <w:ind w:firstLine="708"/>
        <w:jc w:val="both"/>
      </w:pPr>
      <w:r>
        <w:t>Nakon takvog izlaganja,</w:t>
      </w:r>
      <w:r w:rsidR="00826D86" w:rsidRPr="003040DC">
        <w:t xml:space="preserve"> predlagatelj i dužnik suglasno</w:t>
      </w:r>
      <w:r>
        <w:t xml:space="preserve"> su</w:t>
      </w:r>
      <w:r w:rsidR="00826D86" w:rsidRPr="003040DC">
        <w:t xml:space="preserve"> predložili odgodu ročišta na kraće razdoblje, a r</w:t>
      </w:r>
      <w:r w:rsidR="00E94385" w:rsidRPr="003040DC">
        <w:t xml:space="preserve">adi pokušaja </w:t>
      </w:r>
      <w:r w:rsidR="003A3140" w:rsidRPr="003040DC">
        <w:t>dužnika da podmiri dugovanje prema predlagatelju</w:t>
      </w:r>
      <w:r w:rsidR="00E94385" w:rsidRPr="003040DC">
        <w:t>, pa je o</w:t>
      </w:r>
      <w:r w:rsidR="00826D86" w:rsidRPr="003040DC">
        <w:t>vaj</w:t>
      </w:r>
      <w:r w:rsidR="00E94385" w:rsidRPr="003040DC">
        <w:t xml:space="preserve"> sud zaključkom odredio ročište</w:t>
      </w:r>
      <w:r w:rsidR="00826D86" w:rsidRPr="003040DC">
        <w:t xml:space="preserve"> radi rasprave o pretpostavkama za otvaranje stečajnog postupka za dan 21. studeni 2016</w:t>
      </w:r>
      <w:r w:rsidR="0028031A" w:rsidRPr="003040DC">
        <w:t>.</w:t>
      </w:r>
      <w:r w:rsidR="00826D86" w:rsidRPr="003040DC">
        <w:t xml:space="preserve"> godine.</w:t>
      </w:r>
    </w:p>
    <w:p w:rsidRDefault="00710CA9" w:rsidP="00710CA9" w:rsidR="00710CA9" w:rsidRPr="003040DC">
      <w:pPr>
        <w:spacing w:before="200"/>
        <w:ind w:firstLine="708"/>
        <w:jc w:val="both"/>
      </w:pPr>
      <w:r w:rsidRPr="003040DC">
        <w:t xml:space="preserve">Na ročištu radi rasprave o pretpostavkama za otvaranje stečajnog postupka (listovi 232-233 spisa) punomoćnica predlagatelja istakla je da do </w:t>
      </w:r>
      <w:r w:rsidR="003A3140" w:rsidRPr="003040DC">
        <w:t>toga</w:t>
      </w:r>
      <w:r w:rsidRPr="003040DC">
        <w:t xml:space="preserve"> dana </w:t>
      </w:r>
      <w:r w:rsidR="00BF0714">
        <w:t>predlagateljevo</w:t>
      </w:r>
      <w:r w:rsidRPr="003040DC">
        <w:t xml:space="preserve"> potraživanje nije namireno te da ustrajava na svom prijedlogu za pokretanjem stečajnog postupka nad dužnikom.</w:t>
      </w:r>
    </w:p>
    <w:p w:rsidRDefault="00F062E0" w:rsidP="006079AB" w:rsidR="00710CA9" w:rsidRPr="003040DC">
      <w:pPr>
        <w:spacing w:before="200"/>
        <w:ind w:firstLine="708"/>
        <w:jc w:val="both"/>
        <w:rPr>
          <w:color w:val="FF0000"/>
        </w:rPr>
      </w:pPr>
      <w:r w:rsidRPr="003040DC">
        <w:t xml:space="preserve">Na istom ročištu, punomoćnik dužnika naveo je da je dužnik u „Narodnim novinama“ broj 105/16 od 16. </w:t>
      </w:r>
      <w:r w:rsidR="00781FDE" w:rsidRPr="003040DC">
        <w:t>s</w:t>
      </w:r>
      <w:r w:rsidRPr="003040DC">
        <w:t xml:space="preserve">tudenog 2016. </w:t>
      </w:r>
      <w:r w:rsidR="00781FDE" w:rsidRPr="003040DC">
        <w:t>g</w:t>
      </w:r>
      <w:r w:rsidRPr="003040DC">
        <w:t>odine objavio oglas za prodaju jedne nekretnine i to stanice za tehnički pregled u Planome kraj Trogira te da je za kupnju te nekretnine za iznos ne manji od najmanje vrijednosti definirane natječajem (17.280.430,00 kn + PDV) putem pisma namjere interes iskazalo društvo Croatia – tehnički pregledi d.o.o. Zagreb. Iznos kupoprodajne cijene da je dostatan za namirenje predlagatelja, kao i svih potraživanja koja su evidentirana u redoslijedu namirenja FINA-e. Punomoćnik dužnika je usto posebno istakao da je potraživanje predlagatelja osigurano založnim pravom – hipotekom</w:t>
      </w:r>
      <w:r w:rsidR="00DD031D" w:rsidRPr="003040DC">
        <w:t xml:space="preserve"> i to</w:t>
      </w:r>
      <w:r w:rsidRPr="003040DC">
        <w:t xml:space="preserve"> ne samo na nekretnini koja je </w:t>
      </w:r>
      <w:r w:rsidR="00DD031D" w:rsidRPr="003040DC">
        <w:t>predmet prodaje (natječaja) već na svim nekretninama dužnika.</w:t>
      </w:r>
    </w:p>
    <w:p w:rsidRDefault="006079AB" w:rsidP="003040DC" w:rsidR="006079AB" w:rsidRPr="003040DC">
      <w:pPr>
        <w:spacing w:before="200"/>
        <w:jc w:val="both"/>
      </w:pPr>
      <w:r w:rsidRPr="003040DC">
        <w:tab/>
        <w:t>Na poseban upit suda je li tražbina zbog koje predlagatelj traži otvaranje stečajnog postupka osigurana založnim pravom</w:t>
      </w:r>
      <w:r w:rsidR="00424D59" w:rsidRPr="003040DC">
        <w:t xml:space="preserve"> na nekoj od nekretnina dužnika</w:t>
      </w:r>
      <w:r w:rsidRPr="003040DC">
        <w:t xml:space="preserve"> punomoćnica predlagatelja i punomoćn</w:t>
      </w:r>
      <w:r w:rsidR="003A3140" w:rsidRPr="003040DC">
        <w:t>ik dužnika potvrdili su da jest</w:t>
      </w:r>
      <w:r w:rsidRPr="003040DC">
        <w:t>.</w:t>
      </w:r>
    </w:p>
    <w:p w:rsidRDefault="003A3140" w:rsidP="003040DC" w:rsidR="006079AB" w:rsidRPr="003040DC">
      <w:pPr>
        <w:spacing w:before="200"/>
        <w:ind w:firstLine="708"/>
        <w:jc w:val="both"/>
      </w:pPr>
      <w:r w:rsidRPr="003040DC">
        <w:t xml:space="preserve"> S obzirom da iz provedenog postupka nije bilo razvidno na kojem dijelu imovine i kada je predlagatelj stekao založno pravo, a d</w:t>
      </w:r>
      <w:r w:rsidR="006079AB" w:rsidRPr="003040DC">
        <w:t>ržeći da je riječ o pravnorelevantnoj činjenici za donošenje odluke o prijedlogu za otvaranje stečajnog postupka, ovaj sud je od Općinskog suda u Splitu, Stalne službe u Trogiru zatražio nove izvatke iz zemljišne knjige za nekretnine u vlasništvu stečajnog dužnika</w:t>
      </w:r>
      <w:r w:rsidR="001D6195" w:rsidRPr="003040DC">
        <w:t xml:space="preserve">, a u smislu odredbe čl. </w:t>
      </w:r>
      <w:r w:rsidR="00E82715" w:rsidRPr="003040DC">
        <w:t>11. st. 3. SZ-a</w:t>
      </w:r>
      <w:r w:rsidR="003A6649" w:rsidRPr="003040DC">
        <w:t>.</w:t>
      </w:r>
    </w:p>
    <w:p w:rsidRDefault="003A6649" w:rsidP="003040DC" w:rsidR="00845E37" w:rsidRPr="003040DC">
      <w:pPr>
        <w:spacing w:before="200"/>
        <w:jc w:val="both"/>
      </w:pPr>
      <w:r w:rsidRPr="003040DC">
        <w:tab/>
        <w:t>Dana 9. siječnja 2017. godine ovaj sud zaprimio je zemljišnoknjižne izvatke za nekretnine označene kao  kat. čest. zgr. 1246 Z.U. 5415</w:t>
      </w:r>
      <w:r w:rsidR="00785820" w:rsidRPr="003040DC">
        <w:t xml:space="preserve">,  </w:t>
      </w:r>
      <w:r w:rsidRPr="003040DC">
        <w:t>kat. čest. 1830/1,</w:t>
      </w:r>
      <w:r w:rsidR="00785820" w:rsidRPr="003040DC">
        <w:t xml:space="preserve"> kat. čest. zgr. 1247 Z.U. 5418,</w:t>
      </w:r>
      <w:r w:rsidRPr="003040DC">
        <w:t xml:space="preserve"> kat. čest. zgr. 550/3</w:t>
      </w:r>
      <w:r w:rsidR="00785820" w:rsidRPr="003040DC">
        <w:t xml:space="preserve">, kat. čest. zgr. 255 Z.U. 2694, </w:t>
      </w:r>
      <w:r w:rsidRPr="003040DC">
        <w:t>kat. čest. 1844/1, kat. čest. 184</w:t>
      </w:r>
      <w:r w:rsidR="00785820" w:rsidRPr="003040DC">
        <w:t>4/2, kat. čest. 1845/3 Z.U.3183,</w:t>
      </w:r>
      <w:r w:rsidRPr="003040DC">
        <w:t xml:space="preserve"> kat. čest. 1842/1 Z.U</w:t>
      </w:r>
      <w:r w:rsidR="00785820" w:rsidRPr="003040DC">
        <w:t xml:space="preserve">. 2283, </w:t>
      </w:r>
      <w:r w:rsidRPr="003040DC">
        <w:t>kat. čest. 4175/13, kat. čest. 4175/14, kat. čest. 4175/15, kat. čest. 4175/16,</w:t>
      </w:r>
      <w:r w:rsidR="00E52F86" w:rsidRPr="003040DC">
        <w:t xml:space="preserve"> kat. čest. zgr. 1903 Z.U. 4908 i kat. čest. 1981/1 Z.U. 1862, sve čest. K.O. Trogir te kat. čest. </w:t>
      </w:r>
      <w:r w:rsidRPr="003040DC">
        <w:t>kat. čest. 2865/3, kat. čest. zgr. 827, kat. čest. zgr. 828, kat. čes</w:t>
      </w:r>
      <w:r w:rsidR="00E52F86" w:rsidRPr="003040DC">
        <w:t>t. zgr. 790 Z.U. 543 K.O. Seget</w:t>
      </w:r>
      <w:r w:rsidR="00301E4A" w:rsidRPr="003040DC">
        <w:t xml:space="preserve"> (listovi 239-262 spisa).</w:t>
      </w:r>
    </w:p>
    <w:p w:rsidRDefault="00301E4A" w:rsidP="003040DC" w:rsidR="00301E4A" w:rsidRPr="003040DC">
      <w:pPr>
        <w:spacing w:before="200"/>
        <w:jc w:val="both"/>
      </w:pPr>
      <w:r w:rsidRPr="003040DC">
        <w:tab/>
        <w:t>Pregledom navedenih izvadaka, ovaj sud utvrđuje da je na predlagatelj Brkan-Plano d.o.o. Plano, naknadno, nakon podnošenja prijedloga za otvaranje stečaja  na nekretninama označenim kao:</w:t>
      </w:r>
    </w:p>
    <w:p w:rsidRDefault="00AD1FA6" w:rsidP="00F062E0" w:rsidR="00301E4A" w:rsidRPr="003040DC">
      <w:pPr>
        <w:spacing w:after="40"/>
        <w:ind w:firstLine="708"/>
        <w:jc w:val="both"/>
      </w:pPr>
      <w:r w:rsidRPr="003040DC">
        <w:t>- kat. čest. zgr. 550/3, kat. čest. zgr. 255 Z.U. 2694 K.O. Trogir</w:t>
      </w:r>
    </w:p>
    <w:p w:rsidRDefault="00AD1FA6" w:rsidP="00F062E0" w:rsidR="00AD1FA6" w:rsidRPr="003040DC">
      <w:pPr>
        <w:spacing w:after="40"/>
        <w:ind w:firstLine="708"/>
        <w:jc w:val="both"/>
      </w:pPr>
      <w:r w:rsidRPr="003040DC">
        <w:t>- kat. čest. zgr. 1246 Z.U. 5415 K.O. Trogir</w:t>
      </w:r>
    </w:p>
    <w:p w:rsidRDefault="000C0A2D" w:rsidP="00F062E0" w:rsidR="000C0A2D" w:rsidRPr="003040DC">
      <w:pPr>
        <w:spacing w:after="40"/>
        <w:jc w:val="both"/>
        <w:rPr>
          <w:highlight w:val="lightGray"/>
        </w:rPr>
      </w:pPr>
      <w:r w:rsidRPr="003040DC">
        <w:tab/>
      </w:r>
      <w:r w:rsidR="00AD1FA6" w:rsidRPr="003040DC">
        <w:t xml:space="preserve">- </w:t>
      </w:r>
      <w:r w:rsidR="009034C8" w:rsidRPr="003040DC">
        <w:t>kat. čest. 4175/13, kat. čest. 4175/14, kat. čest. 4175/15,</w:t>
      </w:r>
      <w:r w:rsidRPr="003040DC">
        <w:t xml:space="preserve"> kat. čest. 4175/16, kat. čest. </w:t>
      </w:r>
      <w:r w:rsidR="009034C8" w:rsidRPr="003040DC">
        <w:t>zgr. 1903 Z.U. 4908 K.O. Trogir</w:t>
      </w:r>
      <w:r w:rsidRPr="003040DC">
        <w:t xml:space="preserve"> </w:t>
      </w:r>
      <w:r w:rsidR="00301E4A" w:rsidRPr="003040DC">
        <w:t>(upis pod Z-20553/16; prijedlog zaprimljen 6. rujna 2016. godine)</w:t>
      </w:r>
      <w:r w:rsidRPr="003040DC">
        <w:t>,</w:t>
      </w:r>
    </w:p>
    <w:p w:rsidRDefault="00301E4A" w:rsidP="00F062E0" w:rsidR="00194B31" w:rsidRPr="003040DC">
      <w:pPr>
        <w:spacing w:after="40"/>
        <w:jc w:val="both"/>
      </w:pPr>
      <w:r w:rsidRPr="003040DC">
        <w:t xml:space="preserve">uknjižio založno pravo radi osiguranja tražbine u iznosu od 535.292,33 kn s pripadajućim zateznim kamatama, troškova parničnog postupka u iznosu od 135.526,40 kn s pripadajućim zateznim kamatama te troškova postupka osiguranja u iznosu od 11.690,00 kn </w:t>
      </w:r>
      <w:r w:rsidR="00A85735" w:rsidRPr="003040DC">
        <w:t xml:space="preserve">s pripadajućom zateznom kamatom </w:t>
      </w:r>
      <w:r w:rsidR="00845E37" w:rsidRPr="003040DC">
        <w:t>(dakle, upravo tražbine na temelju koje predlaže otvaranje stečajnog postupka)</w:t>
      </w:r>
      <w:r w:rsidR="00A85735" w:rsidRPr="003040DC">
        <w:t xml:space="preserve">, </w:t>
      </w:r>
      <w:r w:rsidR="000C0A2D" w:rsidRPr="003040DC">
        <w:t xml:space="preserve">te na taj način </w:t>
      </w:r>
      <w:r w:rsidR="00A85735" w:rsidRPr="003040DC">
        <w:t>u smislu odredbe čl. 149. SZ-a stekao status razlučnog vjerovnika u ovom stečajnom postupku.</w:t>
      </w:r>
    </w:p>
    <w:p w:rsidRDefault="004C476A" w:rsidP="003040DC" w:rsidR="00DC68A0" w:rsidRPr="003040DC">
      <w:pPr>
        <w:spacing w:before="200"/>
        <w:ind w:firstLine="708"/>
        <w:jc w:val="both"/>
      </w:pPr>
      <w:r w:rsidRPr="003040DC">
        <w:t>Naime, iz spisu priloženih isprava nedvojbeno proizlazi</w:t>
      </w:r>
      <w:r w:rsidR="00DD63F3" w:rsidRPr="003040DC">
        <w:t xml:space="preserve"> da je predlagateljeva tražbina koju je isti istakao u prijedlogu za otvaranje stečajnog postupka i na temelju koje je sud ocijenio i prihvatio aktivnu legitimaciju predlagatelja u</w:t>
      </w:r>
      <w:r w:rsidRPr="003040DC">
        <w:t xml:space="preserve"> ovom postupku naknadno (nakon podnošenja prijedloga za otvaranje stečajnog postupka, ali prije zaključenja prethodnog postupka) </w:t>
      </w:r>
      <w:r w:rsidR="00DD63F3" w:rsidRPr="003040DC">
        <w:t>osigurana založnim pravom na nekretninama dužnika</w:t>
      </w:r>
      <w:r w:rsidR="003C54D6" w:rsidRPr="003040DC">
        <w:t>,</w:t>
      </w:r>
      <w:r w:rsidRPr="003040DC">
        <w:t xml:space="preserve"> što predlagatelj i dužnik </w:t>
      </w:r>
      <w:r w:rsidR="003C54D6" w:rsidRPr="003040DC">
        <w:t xml:space="preserve">u postupku </w:t>
      </w:r>
      <w:r w:rsidRPr="003040DC">
        <w:t>ni ne spore</w:t>
      </w:r>
      <w:r w:rsidR="004A0E9A" w:rsidRPr="003040DC">
        <w:t xml:space="preserve">. </w:t>
      </w:r>
    </w:p>
    <w:p w:rsidRDefault="00194B31" w:rsidP="003040DC" w:rsidR="00194B31" w:rsidRPr="003040DC">
      <w:pPr>
        <w:spacing w:before="200"/>
        <w:ind w:firstLine="708"/>
        <w:jc w:val="both"/>
      </w:pPr>
      <w:r w:rsidRPr="003040DC">
        <w:t xml:space="preserve">U tom smislu, </w:t>
      </w:r>
      <w:r w:rsidR="00F606BD" w:rsidRPr="003040DC">
        <w:t>u pi</w:t>
      </w:r>
      <w:r w:rsidR="004F09D7" w:rsidRPr="003040DC">
        <w:t>sanom podnesku predanom</w:t>
      </w:r>
      <w:r w:rsidR="00F606BD" w:rsidRPr="003040DC">
        <w:t xml:space="preserve"> i pročitanom</w:t>
      </w:r>
      <w:r w:rsidR="004F09D7" w:rsidRPr="003040DC">
        <w:t xml:space="preserve"> </w:t>
      </w:r>
      <w:r w:rsidRPr="003040DC">
        <w:t>na ročištu radi rasprave o pretpostavkama za otvaranje stečajnog postupka održanom dana 10. veljače 2017.</w:t>
      </w:r>
      <w:r w:rsidR="00D6521B" w:rsidRPr="003040DC">
        <w:t xml:space="preserve"> </w:t>
      </w:r>
      <w:r w:rsidR="00DF214A" w:rsidRPr="003040DC">
        <w:t>g</w:t>
      </w:r>
      <w:r w:rsidR="00D6521B" w:rsidRPr="003040DC">
        <w:t>odine</w:t>
      </w:r>
      <w:r w:rsidR="000C59C5" w:rsidRPr="003040DC">
        <w:t xml:space="preserve"> (listovi 266-268 spisa)</w:t>
      </w:r>
      <w:r w:rsidRPr="003040DC">
        <w:t>,</w:t>
      </w:r>
      <w:r w:rsidR="00CA3DC8" w:rsidRPr="003040DC">
        <w:t xml:space="preserve"> punomoćnik dužnika </w:t>
      </w:r>
      <w:r w:rsidRPr="003040DC">
        <w:t xml:space="preserve"> </w:t>
      </w:r>
      <w:r w:rsidR="004F09D7" w:rsidRPr="003040DC">
        <w:t>u bitnom je istakao kako:</w:t>
      </w:r>
    </w:p>
    <w:p w:rsidRDefault="003040DC" w:rsidP="003040DC" w:rsidR="004F09D7" w:rsidRPr="003040DC">
      <w:pPr>
        <w:spacing w:before="40"/>
        <w:ind w:firstLine="708"/>
        <w:jc w:val="both"/>
      </w:pPr>
      <w:r>
        <w:t xml:space="preserve">- </w:t>
      </w:r>
      <w:r w:rsidR="004F09D7" w:rsidRPr="003040DC">
        <w:t>su obveze dužnika, kako one evidentirane u Očevidniku FINA-e, tako i ostale (koje su sve osigurane založnim pravima) daleko manje od imovine društva</w:t>
      </w:r>
    </w:p>
    <w:p w:rsidRDefault="003040DC" w:rsidP="003040DC" w:rsidR="004F09D7" w:rsidRPr="003040DC">
      <w:pPr>
        <w:spacing w:before="40"/>
        <w:ind w:firstLine="708"/>
        <w:jc w:val="both"/>
      </w:pPr>
      <w:r>
        <w:t xml:space="preserve">- </w:t>
      </w:r>
      <w:r w:rsidR="004F09D7" w:rsidRPr="003040DC">
        <w:t>dužnik vlasnik imovine značajne vrijednosti od koje je posebno izdvojio:</w:t>
      </w:r>
    </w:p>
    <w:p w:rsidRDefault="004F09D7" w:rsidP="003040DC" w:rsidR="004F09D7" w:rsidRPr="003040DC">
      <w:pPr>
        <w:pStyle w:val="Odlomakpopisa"/>
        <w:numPr>
          <w:ilvl w:val="0"/>
          <w:numId w:val="5"/>
        </w:numPr>
        <w:ind w:left="1429"/>
        <w:jc w:val="both"/>
      </w:pPr>
      <w:r w:rsidRPr="003040DC">
        <w:t>stanicu za tehnički prijedlog vozila, čija je građevinska vrijednost procijenjena na iznos od 1.363.420,80 EUR, ali čija prometna vrijednost da iznosi 17 do 19 milijuna kn</w:t>
      </w:r>
    </w:p>
    <w:p w:rsidRDefault="004F09D7" w:rsidP="003040DC" w:rsidR="004F09D7" w:rsidRPr="003040DC">
      <w:pPr>
        <w:pStyle w:val="Odlomakpopisa"/>
        <w:numPr>
          <w:ilvl w:val="0"/>
          <w:numId w:val="5"/>
        </w:numPr>
        <w:ind w:left="1429"/>
        <w:jc w:val="both"/>
      </w:pPr>
      <w:r w:rsidRPr="003040DC">
        <w:t>poslovnu zgradu „Mosorov dom“ u središtu Trogira, čija vrijednost je procijenjena na iznos od 2.219.924,65 EUR-a</w:t>
      </w:r>
    </w:p>
    <w:p w:rsidRDefault="004F09D7" w:rsidP="003040DC" w:rsidR="004F09D7" w:rsidRPr="003040DC">
      <w:pPr>
        <w:pStyle w:val="Odlomakpopisa"/>
        <w:numPr>
          <w:ilvl w:val="0"/>
          <w:numId w:val="5"/>
        </w:numPr>
        <w:ind w:left="1429"/>
        <w:jc w:val="both"/>
      </w:pPr>
      <w:r w:rsidRPr="003040DC">
        <w:t>poslovnu zgradu na predjelu Plano, čija vrijednost je procijenjena na iznos od 2.334.235,38 EUR</w:t>
      </w:r>
    </w:p>
    <w:p w:rsidRDefault="004F09D7" w:rsidP="003040DC" w:rsidR="004F09D7" w:rsidRPr="003040DC">
      <w:pPr>
        <w:pStyle w:val="Odlomakpopisa"/>
        <w:numPr>
          <w:ilvl w:val="0"/>
          <w:numId w:val="5"/>
        </w:numPr>
        <w:ind w:left="1429"/>
        <w:jc w:val="both"/>
      </w:pPr>
      <w:r w:rsidRPr="003040DC">
        <w:t>zemljište s objektom „Kuglana“ u središtu Trogira, čije vrijednost je procijenjena na iznos od 214.864,88 EUR-a;</w:t>
      </w:r>
    </w:p>
    <w:p w:rsidRDefault="004F09D7" w:rsidP="003040DC" w:rsidR="004F09D7" w:rsidRPr="003040DC">
      <w:pPr>
        <w:pStyle w:val="Odlomakpopisa"/>
        <w:ind w:left="1429"/>
        <w:jc w:val="both"/>
      </w:pPr>
      <w:r w:rsidRPr="003040DC">
        <w:t>te da je na navedenim nekretninama predlagatelj ishodio upis založnog prava te je pred Općinskim sudom u Splitu, Stalnom službom u Trogiru pokrenuo ovršni postupak radi prisilne naplate svoje tražbine, a koji se vodi pod poslovnim brojem Ovr-4325/2015</w:t>
      </w:r>
    </w:p>
    <w:p w:rsidRDefault="003040DC" w:rsidP="003040DC" w:rsidR="004F09D7" w:rsidRPr="003040DC">
      <w:pPr>
        <w:spacing w:before="40"/>
        <w:ind w:firstLine="709"/>
        <w:jc w:val="both"/>
      </w:pPr>
      <w:r>
        <w:t xml:space="preserve">- </w:t>
      </w:r>
      <w:r w:rsidR="004F09D7" w:rsidRPr="003040DC">
        <w:t>da ukupna vrijednost imovine dužnika nad kojom je u tijeku ovrha radi namirenja tražbine predlagatelja prema procjeni ovlaštenog sudskog vještaka iznos više od 53 milijuna kuna</w:t>
      </w:r>
    </w:p>
    <w:p w:rsidRDefault="003040DC" w:rsidP="003040DC" w:rsidR="004F09D7" w:rsidRPr="003040DC">
      <w:pPr>
        <w:spacing w:before="40"/>
        <w:ind w:firstLine="709"/>
        <w:jc w:val="both"/>
      </w:pPr>
      <w:r>
        <w:t xml:space="preserve">- </w:t>
      </w:r>
      <w:r w:rsidR="004F09D7" w:rsidRPr="003040DC">
        <w:t>da ukupne obveze dužnika iznose oko 31 milijuna kuna</w:t>
      </w:r>
      <w:r w:rsidR="00F52FD0" w:rsidRPr="003040DC">
        <w:t xml:space="preserve"> (prema poslovnim knjigama) od čega da stvarne obveze iznose 24 milijuna kuna </w:t>
      </w:r>
    </w:p>
    <w:p w:rsidRDefault="003040DC" w:rsidP="003040DC" w:rsidR="00F52FD0" w:rsidRPr="003040DC">
      <w:pPr>
        <w:spacing w:before="40"/>
        <w:ind w:firstLine="709"/>
        <w:jc w:val="both"/>
      </w:pPr>
      <w:r>
        <w:t xml:space="preserve">- </w:t>
      </w:r>
      <w:r w:rsidR="00F52FD0" w:rsidRPr="003040DC">
        <w:t xml:space="preserve">da je razlučno pravo predlagatelja, upisano radi osiguranja tražbine koja, sa svim obračunatim zateznim kamatama iznos oko 1,7 milijuna kuna, na teret cjelokupne imovine dužnika čija je vrijednost veća od 53 milijuna kuna te da u tom </w:t>
      </w:r>
      <w:r w:rsidR="00E5570F" w:rsidRPr="003040DC">
        <w:t>smislu predlagatelj nema nikakvu osnovu argumentirano tvrditi da bi izvjesnost njegove tražbine u ovršnom postupku bila ugrožena</w:t>
      </w:r>
      <w:r w:rsidR="002234EC" w:rsidRPr="003040DC">
        <w:t>.</w:t>
      </w:r>
    </w:p>
    <w:p w:rsidRDefault="00DF214A" w:rsidP="003040DC" w:rsidR="006B5629" w:rsidRPr="003040DC">
      <w:pPr>
        <w:spacing w:before="200"/>
        <w:ind w:firstLine="708"/>
        <w:jc w:val="both"/>
      </w:pPr>
      <w:r w:rsidRPr="003040DC">
        <w:t xml:space="preserve">Iznesene tvrdnje </w:t>
      </w:r>
      <w:r w:rsidR="00E16128" w:rsidRPr="003040DC">
        <w:t>iz pročit</w:t>
      </w:r>
      <w:r w:rsidR="00A46204" w:rsidRPr="003040DC">
        <w:t>a</w:t>
      </w:r>
      <w:r w:rsidR="00E16128" w:rsidRPr="003040DC">
        <w:t xml:space="preserve">nog podneska </w:t>
      </w:r>
      <w:r w:rsidR="00A46204" w:rsidRPr="003040DC">
        <w:t>punomoć</w:t>
      </w:r>
      <w:r w:rsidRPr="003040DC">
        <w:t>nika dužnika</w:t>
      </w:r>
      <w:r w:rsidR="002234EC" w:rsidRPr="003040DC">
        <w:t xml:space="preserve"> </w:t>
      </w:r>
      <w:r w:rsidR="000A6CBA" w:rsidRPr="003040DC">
        <w:t xml:space="preserve">punomoćnica predlagatelja </w:t>
      </w:r>
      <w:r w:rsidRPr="003040DC">
        <w:t>nije negirala već je istakla</w:t>
      </w:r>
      <w:r w:rsidR="000A6CBA" w:rsidRPr="003040DC">
        <w:t xml:space="preserve"> da je točno da je predlagatelj upisan kao založni vjerovnik na nekretninama, ali je razvidno da je upisan nakon niza upisanih založnih prava </w:t>
      </w:r>
      <w:r w:rsidR="00E16128" w:rsidRPr="003040DC">
        <w:t xml:space="preserve">pa </w:t>
      </w:r>
      <w:r w:rsidR="000A6CBA" w:rsidRPr="003040DC">
        <w:t>da postoji malo vjerojatnosti da će se isti naplatiti nakon što se namire sve prethodno upisane tražbine</w:t>
      </w:r>
      <w:r w:rsidRPr="003040DC">
        <w:t xml:space="preserve"> drugih vjerovnika</w:t>
      </w:r>
      <w:r w:rsidR="00E16128" w:rsidRPr="003040DC">
        <w:t xml:space="preserve"> te da</w:t>
      </w:r>
      <w:r w:rsidR="00CF57A7" w:rsidRPr="003040DC">
        <w:t xml:space="preserve"> su </w:t>
      </w:r>
      <w:r w:rsidR="00E16128" w:rsidRPr="003040DC">
        <w:t xml:space="preserve">podnesci </w:t>
      </w:r>
      <w:r w:rsidR="00CF57A7" w:rsidRPr="003040DC">
        <w:t>dužnika</w:t>
      </w:r>
      <w:r w:rsidR="00E16128" w:rsidRPr="003040DC">
        <w:t xml:space="preserve"> usmjereni samo na to da se oduži ovaj postupak, međutim</w:t>
      </w:r>
      <w:r w:rsidR="00CF57A7" w:rsidRPr="003040DC">
        <w:t xml:space="preserve"> da je s</w:t>
      </w:r>
      <w:r w:rsidR="00E16128" w:rsidRPr="003040DC">
        <w:t>vima jasno, a što proizlazi iz dopisa FINA-e i očitovanja stečajnog upravitelja, da su svi razlozi za otvaranje stečajnog postupka ispunjeni</w:t>
      </w:r>
      <w:r w:rsidR="000A6CBA" w:rsidRPr="003040DC">
        <w:t>.</w:t>
      </w:r>
    </w:p>
    <w:p w:rsidRDefault="00E94385" w:rsidP="003040DC" w:rsidR="006B5629" w:rsidRPr="003040DC">
      <w:pPr>
        <w:spacing w:before="200"/>
        <w:ind w:firstLine="708"/>
        <w:jc w:val="both"/>
      </w:pPr>
      <w:r w:rsidRPr="003040DC">
        <w:t>Punomoćnica</w:t>
      </w:r>
      <w:r w:rsidR="006B5629" w:rsidRPr="003040DC">
        <w:t xml:space="preserve"> predlagatelja ističe da je iz </w:t>
      </w:r>
      <w:r w:rsidR="00BF0714">
        <w:t>zemljišnoknjižnih izvadaka</w:t>
      </w:r>
      <w:r w:rsidR="006B5629" w:rsidRPr="003040DC">
        <w:t xml:space="preserve"> razvidno da je Brkan</w:t>
      </w:r>
      <w:r w:rsidR="00BF0714">
        <w:t xml:space="preserve"> -</w:t>
      </w:r>
      <w:r w:rsidR="006B5629" w:rsidRPr="003040DC">
        <w:t xml:space="preserve"> Plano </w:t>
      </w:r>
      <w:r w:rsidR="00BF0714">
        <w:t xml:space="preserve">d.o.o. </w:t>
      </w:r>
      <w:r w:rsidR="006B5629" w:rsidRPr="003040DC">
        <w:t>upisan tek na kraju upisanih hipoteka i razlučnih prava i da je isti svoje založno pravo upisao tek nakon podnošenja i to više od godine dana nakon podnošenja prijedloga za stečajem, sve kako bi osigurao svoje potraživanje, a nije mu plaćeno po presudi koja je postala pravomoćna 2008. godine, a odnosi se na potraživanja iz 2005. godine.</w:t>
      </w:r>
    </w:p>
    <w:p w:rsidRDefault="004A3B53" w:rsidP="003040DC" w:rsidR="004A3B53" w:rsidRPr="003040DC">
      <w:pPr>
        <w:spacing w:before="200"/>
        <w:ind w:firstLine="708"/>
        <w:jc w:val="both"/>
        <w:rPr>
          <w:highlight w:val="magenta"/>
        </w:rPr>
      </w:pPr>
      <w:r w:rsidRPr="003040DC">
        <w:t xml:space="preserve">Pored toga, punomoćnica predlagatelja istakla je da je prijedlog za stečaj nad istim dužnikom podnijela i FINA (pod </w:t>
      </w:r>
      <w:r w:rsidR="003040DC">
        <w:t>p</w:t>
      </w:r>
      <w:r w:rsidR="003040DC" w:rsidRPr="003040DC">
        <w:t>oslovnim</w:t>
      </w:r>
      <w:r w:rsidRPr="003040DC">
        <w:t xml:space="preserve"> brojem St-387/15) te je predložila, sukladno čl. 16. st. 6. Stečajnog zakona, da se po prijedlogu Brkan Plano za otvaranje stečajnog postupka i  </w:t>
      </w:r>
      <w:r w:rsidR="00B13938" w:rsidRPr="003040DC">
        <w:t xml:space="preserve">po </w:t>
      </w:r>
      <w:r w:rsidRPr="003040DC">
        <w:t>prijedlogu FINA-e</w:t>
      </w:r>
      <w:r w:rsidR="00B13938" w:rsidRPr="003040DC">
        <w:t>,</w:t>
      </w:r>
      <w:r w:rsidRPr="003040DC">
        <w:t xml:space="preserve"> provede jedinstven postupak i donese jedinstvena odluka. </w:t>
      </w:r>
    </w:p>
    <w:p w:rsidRDefault="00E16128" w:rsidP="003040DC" w:rsidR="00E16128" w:rsidRPr="003040DC">
      <w:pPr>
        <w:spacing w:before="200"/>
        <w:ind w:firstLine="708"/>
        <w:jc w:val="both"/>
      </w:pPr>
      <w:r w:rsidRPr="003040DC">
        <w:t>Punomoćnik dužnika</w:t>
      </w:r>
      <w:r w:rsidR="000E39A9">
        <w:t xml:space="preserve"> je, </w:t>
      </w:r>
      <w:r w:rsidRPr="003040DC">
        <w:t xml:space="preserve">u odnosu na tvrdnje predlagatelja da </w:t>
      </w:r>
      <w:r w:rsidR="00B13938" w:rsidRPr="003040DC">
        <w:t xml:space="preserve">ne </w:t>
      </w:r>
      <w:r w:rsidRPr="003040DC">
        <w:t>bi bilo učinjeno sve kako bi se njegova tražbina namirila u mirnom postupku, ist</w:t>
      </w:r>
      <w:r w:rsidR="000E39A9">
        <w:t>akao</w:t>
      </w:r>
      <w:r w:rsidRPr="003040DC">
        <w:t xml:space="preserve"> kako je predlagatelj tražio plaćanje iznosa većeg od svoje tražbine, a potom i dostavio prijedlog ugovora o cesiji, koji je protuzakonit, obzirom da se u njemu tražilo da ga supotpiše i dužnik, koji to zbog blokade računa ne smije učiniti. U odnosu na ostale tvrdnje </w:t>
      </w:r>
      <w:r w:rsidR="000E39A9">
        <w:t>istakao je</w:t>
      </w:r>
      <w:r w:rsidRPr="003040DC">
        <w:t xml:space="preserve"> kako su nepotpun</w:t>
      </w:r>
      <w:r w:rsidR="000E39A9">
        <w:t>e</w:t>
      </w:r>
      <w:r w:rsidRPr="003040DC">
        <w:t xml:space="preserve">, a </w:t>
      </w:r>
      <w:r w:rsidR="00B13938" w:rsidRPr="003040DC">
        <w:t xml:space="preserve">da </w:t>
      </w:r>
      <w:r w:rsidRPr="003040DC">
        <w:t>prijedlog predlagatelja u kontekstu njegovog statusa razlučnog vjerovnika treba odbaciti, a što se tiče predlagateljevog prijedloga za pripajanje postupaka ističe se kako je prema saznanju dužnika FINA uputila prijedlog za provedbu skraćenog stečajnog postupka te po predmetu nije postupljeno, a sam postupak provodi se po drugim odredbama, pa nema mjesta navedenom pripajanju, osobito kod činjenice da je predlagatelj razlučni vjerovnik za čiju tražbinu je izvjesno i nesporno da će biti naplaćena u cijelosti u ovršnom postupku koji se vodi pred drugim sudom.</w:t>
      </w:r>
    </w:p>
    <w:p w:rsidRDefault="006B5629" w:rsidP="003040DC" w:rsidR="005D6EE8" w:rsidRPr="003040DC">
      <w:pPr>
        <w:spacing w:before="200"/>
        <w:ind w:firstLine="708"/>
        <w:jc w:val="both"/>
        <w:rPr>
          <w:rFonts w:cs="Times New Roman" w:eastAsia="Times New Roman"/>
        </w:rPr>
      </w:pPr>
      <w:r w:rsidRPr="003040DC">
        <w:t>T</w:t>
      </w:r>
      <w:r w:rsidR="00771E7F" w:rsidRPr="003040DC">
        <w:t>i</w:t>
      </w:r>
      <w:r w:rsidRPr="003040DC">
        <w:t xml:space="preserve">jekom ročišta </w:t>
      </w:r>
      <w:r w:rsidR="00AA75BA" w:rsidRPr="003040DC">
        <w:t xml:space="preserve">radi rasprave o pretpostavkama za otvaranje stečajnog postupka </w:t>
      </w:r>
      <w:r w:rsidRPr="003040DC">
        <w:t xml:space="preserve">izvršen je </w:t>
      </w:r>
      <w:r w:rsidR="001E1C04" w:rsidRPr="003040DC">
        <w:t xml:space="preserve">i </w:t>
      </w:r>
      <w:r w:rsidRPr="003040DC">
        <w:t xml:space="preserve">uvid u </w:t>
      </w:r>
      <w:r w:rsidR="005D6EE8" w:rsidRPr="003040DC">
        <w:t>pribavljen</w:t>
      </w:r>
      <w:r w:rsidRPr="003040DC">
        <w:t>i</w:t>
      </w:r>
      <w:r w:rsidR="005D6EE8" w:rsidRPr="003040DC">
        <w:t xml:space="preserve"> spis ovog suda poslovni broj St-1387/15, </w:t>
      </w:r>
      <w:r w:rsidRPr="003040DC">
        <w:t xml:space="preserve">koji je </w:t>
      </w:r>
      <w:r w:rsidR="005D6EE8" w:rsidRPr="003040DC">
        <w:t xml:space="preserve">formiran po zahtjevu FINA-e za provedbu skraćenog stečajnog postupka nad dužnikom Dobrić d.o.o. </w:t>
      </w:r>
      <w:r w:rsidRPr="003040DC">
        <w:t xml:space="preserve">te je nakon toga ovaj sud zaključkom </w:t>
      </w:r>
      <w:r w:rsidRPr="003040DC">
        <w:rPr>
          <w:rFonts w:cs="Times New Roman" w:eastAsia="Times New Roman"/>
        </w:rPr>
        <w:t xml:space="preserve">odbio </w:t>
      </w:r>
      <w:r w:rsidR="005D6EE8" w:rsidRPr="003040DC">
        <w:rPr>
          <w:rFonts w:cs="Times New Roman" w:eastAsia="Times New Roman"/>
        </w:rPr>
        <w:t>prijedlog predlagatelja za spajanjem</w:t>
      </w:r>
      <w:r w:rsidR="00525631" w:rsidRPr="003040DC">
        <w:rPr>
          <w:rFonts w:cs="Times New Roman" w:eastAsia="Times New Roman"/>
        </w:rPr>
        <w:t xml:space="preserve"> predmeta St-1387/15 </w:t>
      </w:r>
      <w:r w:rsidR="001E1C04" w:rsidRPr="003040DC">
        <w:rPr>
          <w:rFonts w:cs="Times New Roman" w:eastAsia="Times New Roman"/>
        </w:rPr>
        <w:t>s</w:t>
      </w:r>
      <w:r w:rsidR="00525631" w:rsidRPr="003040DC">
        <w:rPr>
          <w:rFonts w:cs="Times New Roman" w:eastAsia="Times New Roman"/>
        </w:rPr>
        <w:t xml:space="preserve">a predmetom </w:t>
      </w:r>
      <w:r w:rsidR="005D6EE8" w:rsidRPr="003040DC">
        <w:rPr>
          <w:rFonts w:cs="Times New Roman" w:eastAsia="Times New Roman"/>
        </w:rPr>
        <w:t>St-143/15</w:t>
      </w:r>
      <w:r w:rsidR="00525631" w:rsidRPr="003040DC">
        <w:rPr>
          <w:rFonts w:cs="Times New Roman" w:eastAsia="Times New Roman"/>
        </w:rPr>
        <w:t xml:space="preserve"> </w:t>
      </w:r>
      <w:r w:rsidR="001E1C04" w:rsidRPr="003040DC">
        <w:rPr>
          <w:rFonts w:cs="Times New Roman" w:eastAsia="Times New Roman"/>
        </w:rPr>
        <w:t>(</w:t>
      </w:r>
      <w:r w:rsidR="00525631" w:rsidRPr="003040DC">
        <w:rPr>
          <w:rFonts w:cs="Times New Roman" w:eastAsia="Times New Roman"/>
        </w:rPr>
        <w:t>ov</w:t>
      </w:r>
      <w:r w:rsidR="001E1C04" w:rsidRPr="003040DC">
        <w:rPr>
          <w:rFonts w:cs="Times New Roman" w:eastAsia="Times New Roman"/>
        </w:rPr>
        <w:t>im</w:t>
      </w:r>
      <w:r w:rsidR="00525631" w:rsidRPr="003040DC">
        <w:rPr>
          <w:rFonts w:cs="Times New Roman" w:eastAsia="Times New Roman"/>
        </w:rPr>
        <w:t xml:space="preserve"> postupk</w:t>
      </w:r>
      <w:r w:rsidR="001E1C04" w:rsidRPr="003040DC">
        <w:rPr>
          <w:rFonts w:cs="Times New Roman" w:eastAsia="Times New Roman"/>
        </w:rPr>
        <w:t>om)</w:t>
      </w:r>
      <w:r w:rsidR="00525631" w:rsidRPr="003040DC">
        <w:rPr>
          <w:rFonts w:cs="Times New Roman" w:eastAsia="Times New Roman"/>
        </w:rPr>
        <w:t>, a</w:t>
      </w:r>
      <w:r w:rsidR="005D6EE8" w:rsidRPr="003040DC">
        <w:rPr>
          <w:rFonts w:cs="Times New Roman" w:eastAsia="Times New Roman"/>
        </w:rPr>
        <w:t xml:space="preserve"> radi provedbe jedinstvenog postupka i donošenja zajedničke odluke</w:t>
      </w:r>
      <w:r w:rsidRPr="003040DC">
        <w:rPr>
          <w:rFonts w:cs="Times New Roman" w:eastAsia="Times New Roman"/>
        </w:rPr>
        <w:t xml:space="preserve"> </w:t>
      </w:r>
      <w:r w:rsidR="00525631" w:rsidRPr="003040DC">
        <w:rPr>
          <w:rFonts w:cs="Times New Roman" w:eastAsia="Times New Roman"/>
        </w:rPr>
        <w:t xml:space="preserve">te je </w:t>
      </w:r>
      <w:r w:rsidRPr="003040DC">
        <w:rPr>
          <w:rFonts w:cs="Times New Roman" w:eastAsia="Times New Roman"/>
        </w:rPr>
        <w:t>z</w:t>
      </w:r>
      <w:r w:rsidR="005D6EE8" w:rsidRPr="003040DC">
        <w:rPr>
          <w:rFonts w:cs="Times New Roman" w:eastAsia="Times New Roman"/>
        </w:rPr>
        <w:t>aključ</w:t>
      </w:r>
      <w:r w:rsidRPr="003040DC">
        <w:rPr>
          <w:rFonts w:cs="Times New Roman" w:eastAsia="Times New Roman"/>
        </w:rPr>
        <w:t xml:space="preserve">io </w:t>
      </w:r>
      <w:r w:rsidR="005D6EE8" w:rsidRPr="003040DC">
        <w:rPr>
          <w:rFonts w:cs="Times New Roman" w:eastAsia="Times New Roman"/>
        </w:rPr>
        <w:t>ročište radi</w:t>
      </w:r>
      <w:r w:rsidR="00E94385" w:rsidRPr="003040DC">
        <w:rPr>
          <w:rFonts w:cs="Times New Roman" w:eastAsia="Times New Roman"/>
        </w:rPr>
        <w:t xml:space="preserve"> </w:t>
      </w:r>
      <w:r w:rsidR="005D6EE8" w:rsidRPr="003040DC">
        <w:rPr>
          <w:rFonts w:cs="Times New Roman" w:eastAsia="Times New Roman"/>
        </w:rPr>
        <w:t>rasprave o pretpostavkama za otvaranje stečajnog postupka</w:t>
      </w:r>
      <w:r w:rsidR="001E1C04" w:rsidRPr="003040DC">
        <w:rPr>
          <w:rFonts w:cs="Times New Roman" w:eastAsia="Times New Roman"/>
        </w:rPr>
        <w:t>.</w:t>
      </w:r>
      <w:r w:rsidR="00525631" w:rsidRPr="003040DC">
        <w:rPr>
          <w:rFonts w:cs="Times New Roman" w:eastAsia="Times New Roman"/>
        </w:rPr>
        <w:t xml:space="preserve"> </w:t>
      </w:r>
      <w:r w:rsidR="00BF1F7C" w:rsidRPr="003040DC">
        <w:rPr>
          <w:rFonts w:cs="Times New Roman" w:eastAsia="Times New Roman"/>
        </w:rPr>
        <w:t xml:space="preserve">Tako je sud odlučio </w:t>
      </w:r>
      <w:r w:rsidR="00BF1F7C" w:rsidRPr="003040DC">
        <w:t xml:space="preserve">obzirom da se je za odlučivanje o </w:t>
      </w:r>
      <w:r w:rsidR="00BF1F7C" w:rsidRPr="003040DC">
        <w:rPr>
          <w:b/>
        </w:rPr>
        <w:t>zahtjevu</w:t>
      </w:r>
      <w:r w:rsidR="00BF1F7C" w:rsidRPr="003040DC">
        <w:t xml:space="preserve"> za provedbu skraćenog stečajnog postupka propisana potpuno drugačija procedura (regulirana glavom XII. SZ-a) od one propisane za odlučivanje o </w:t>
      </w:r>
      <w:r w:rsidR="00BF1F7C" w:rsidRPr="003040DC">
        <w:rPr>
          <w:b/>
        </w:rPr>
        <w:t>prijedlogu</w:t>
      </w:r>
      <w:r w:rsidR="00BF1F7C" w:rsidRPr="003040DC">
        <w:t xml:space="preserve"> za otvaranje (redovnog) stečajnog postupka</w:t>
      </w:r>
      <w:r w:rsidR="00BF1F7C" w:rsidRPr="003040DC">
        <w:rPr>
          <w:rFonts w:cs="Times New Roman" w:eastAsia="Times New Roman"/>
        </w:rPr>
        <w:t xml:space="preserve"> te je u tom smislu u cijelosti suglasan s argumentacijom punomoćnika dužnika iznesenom na ročištu od 10. </w:t>
      </w:r>
      <w:r w:rsidR="000D73E3" w:rsidRPr="003040DC">
        <w:rPr>
          <w:rFonts w:cs="Times New Roman" w:eastAsia="Times New Roman"/>
        </w:rPr>
        <w:t>v</w:t>
      </w:r>
      <w:r w:rsidR="00BF1F7C" w:rsidRPr="003040DC">
        <w:rPr>
          <w:rFonts w:cs="Times New Roman" w:eastAsia="Times New Roman"/>
        </w:rPr>
        <w:t>eljače 2017.</w:t>
      </w:r>
      <w:r w:rsidR="000D73E3" w:rsidRPr="003040DC">
        <w:rPr>
          <w:rFonts w:cs="Times New Roman" w:eastAsia="Times New Roman"/>
        </w:rPr>
        <w:t xml:space="preserve"> </w:t>
      </w:r>
      <w:r w:rsidR="00D2709F" w:rsidRPr="003040DC">
        <w:rPr>
          <w:rFonts w:cs="Times New Roman" w:eastAsia="Times New Roman"/>
        </w:rPr>
        <w:t>g</w:t>
      </w:r>
      <w:r w:rsidR="000D73E3" w:rsidRPr="003040DC">
        <w:rPr>
          <w:rFonts w:cs="Times New Roman" w:eastAsia="Times New Roman"/>
        </w:rPr>
        <w:t>odine.</w:t>
      </w:r>
    </w:p>
    <w:p w:rsidRDefault="007972C2" w:rsidP="003040DC" w:rsidR="001E1C04" w:rsidRPr="003040DC">
      <w:pPr>
        <w:spacing w:before="200"/>
        <w:jc w:val="both"/>
      </w:pPr>
      <w:r w:rsidRPr="003040DC">
        <w:tab/>
      </w:r>
      <w:r w:rsidR="001E1C04" w:rsidRPr="003040DC">
        <w:t>U ovako provedenom prethodnom postupku ovaj sud je utvrdio postojanje nove okolnosti u činjenici utvrđenja da je predlagatelj za tražbine na temelju koje predlaže otvaranje stečajnog postupka stekao status razlučnog vjerovnika u smislu odredbe čl. 149. SZ-a</w:t>
      </w:r>
      <w:r w:rsidRPr="003040DC">
        <w:t>.</w:t>
      </w:r>
      <w:r w:rsidR="001E1C04" w:rsidRPr="003040DC">
        <w:t xml:space="preserve"> </w:t>
      </w:r>
    </w:p>
    <w:p w:rsidRDefault="007972C2" w:rsidP="003040DC" w:rsidR="00C64E28" w:rsidRPr="003040DC">
      <w:pPr>
        <w:spacing w:before="200"/>
        <w:ind w:firstLine="708"/>
        <w:jc w:val="both"/>
      </w:pPr>
      <w:r w:rsidRPr="003040DC">
        <w:t>U tako utvrđenoj okolnosti i pored nespornog postojanja stečajnog ra</w:t>
      </w:r>
      <w:r w:rsidR="00E94385" w:rsidRPr="003040DC">
        <w:t>zloga na strani dužnika (nespos</w:t>
      </w:r>
      <w:r w:rsidRPr="003040DC">
        <w:t xml:space="preserve">obnost za plaćanje), predlagatelj je kao nesporno utvrđeni razlučni vjerovnik ovlašten </w:t>
      </w:r>
      <w:r w:rsidR="00C64E28" w:rsidRPr="003040DC">
        <w:t>podn</w:t>
      </w:r>
      <w:r w:rsidR="00A46204" w:rsidRPr="003040DC">
        <w:t>i</w:t>
      </w:r>
      <w:r w:rsidR="00C64E28" w:rsidRPr="003040DC">
        <w:t>jeti prijedlog za otvaranje steč</w:t>
      </w:r>
      <w:r w:rsidR="00395CEE">
        <w:t>ajnog postupka</w:t>
      </w:r>
      <w:r w:rsidR="00A46204" w:rsidRPr="003040DC">
        <w:t xml:space="preserve"> ako učini vjeroj</w:t>
      </w:r>
      <w:r w:rsidR="00C64E28" w:rsidRPr="003040DC">
        <w:t xml:space="preserve">atnim da se njegova </w:t>
      </w:r>
      <w:r w:rsidR="003040DC" w:rsidRPr="003040DC">
        <w:t>tražbina</w:t>
      </w:r>
      <w:r w:rsidR="00C64E28" w:rsidRPr="003040DC">
        <w:t xml:space="preserve"> neće</w:t>
      </w:r>
      <w:r w:rsidR="00A46204" w:rsidRPr="003040DC">
        <w:t xml:space="preserve"> moći potpuno namiriti iz predme</w:t>
      </w:r>
      <w:r w:rsidR="00C64E28" w:rsidRPr="003040DC">
        <w:t>ta na koji se odnosi njegovo razlučno pravo</w:t>
      </w:r>
      <w:r w:rsidR="00E94385" w:rsidRPr="003040DC">
        <w:t xml:space="preserve"> s</w:t>
      </w:r>
      <w:r w:rsidR="00C64E28" w:rsidRPr="003040DC">
        <w:t>ukladno odredbi čl. 109. st. 1. SZ-a.</w:t>
      </w:r>
    </w:p>
    <w:p w:rsidRDefault="0032166A" w:rsidP="003040DC" w:rsidR="006E65D2" w:rsidRPr="003040DC">
      <w:pPr>
        <w:pStyle w:val="Odlomakpopisa"/>
        <w:spacing w:before="200"/>
        <w:ind w:left="0"/>
        <w:jc w:val="both"/>
      </w:pPr>
      <w:r w:rsidRPr="003040DC">
        <w:tab/>
      </w:r>
      <w:r w:rsidR="00A46204" w:rsidRPr="003040DC">
        <w:t>U odnosu na ocjenu vjeroj</w:t>
      </w:r>
      <w:r w:rsidR="006E65D2" w:rsidRPr="003040DC">
        <w:t>atnosti valja navesti da Ustavni sud RH u svojoj odluci U-III-4963/2008 od 30. ožujka 2011. godine ističe da snaga ukupnih argumenata koji govore u prilog uvjerenju o postojanju relevantnih činjenica znači onu odlučnu okolnost koja će činiti razliku između izvjesnosti, odnosno vjerojatnosti postojanja tražbine (odnosno visine stupnja namirenja u odnosno na razlučno pravo) u stečajnom postupku te da je jasno da vjerojatnost pretpostavlja manji stupanj uvjerenja u odnosu na izvjesnost. Nadalje, Ustavni sud u navedenoj odluci osporava ono stajalište po kojem ne postoji obveza suda na temelju koje bi dužniku trebalo omogućiti očitovanje o relevantnim činjenicama, a kojim bi dužnik mogao otkloniti pokretanje stečajnog postupka</w:t>
      </w:r>
      <w:r w:rsidR="006E65D2" w:rsidRPr="003040DC">
        <w:rPr>
          <w:rFonts w:hAnsiTheme="minorHAnsi" w:asciiTheme="minorHAnsi"/>
        </w:rPr>
        <w:t>.</w:t>
      </w:r>
    </w:p>
    <w:p w:rsidRDefault="001C19BE" w:rsidP="003040DC" w:rsidR="006E65D2" w:rsidRPr="003040DC">
      <w:pPr>
        <w:spacing w:before="200"/>
        <w:jc w:val="both"/>
      </w:pPr>
      <w:r w:rsidRPr="003040DC">
        <w:tab/>
      </w:r>
      <w:r w:rsidR="00D93EF1" w:rsidRPr="003040DC">
        <w:t xml:space="preserve">Kako </w:t>
      </w:r>
      <w:r w:rsidR="004C559A" w:rsidRPr="003040DC">
        <w:t>se argumentaci</w:t>
      </w:r>
      <w:r w:rsidR="00E94385" w:rsidRPr="003040DC">
        <w:t>ji</w:t>
      </w:r>
      <w:r w:rsidR="004C559A" w:rsidRPr="003040DC">
        <w:t xml:space="preserve"> </w:t>
      </w:r>
      <w:r w:rsidR="00D93EF1" w:rsidRPr="003040DC">
        <w:t xml:space="preserve">dužnika </w:t>
      </w:r>
      <w:r w:rsidR="00B52D8E" w:rsidRPr="003040DC">
        <w:t xml:space="preserve">iznesenoj u ovom postupku (a na način kao je to prethodno opisano), sa ciljem utvrđenja </w:t>
      </w:r>
      <w:r w:rsidR="00D93EF1" w:rsidRPr="003040DC">
        <w:t xml:space="preserve">da su njegove obveze za namirenje tražbine predlagatelja (kao i svih ostalih vjerovnika) </w:t>
      </w:r>
      <w:r w:rsidRPr="003040DC">
        <w:t xml:space="preserve">višestruko </w:t>
      </w:r>
      <w:r w:rsidR="00D93EF1" w:rsidRPr="003040DC">
        <w:t xml:space="preserve">manje od </w:t>
      </w:r>
      <w:r w:rsidR="004C559A" w:rsidRPr="003040DC">
        <w:t xml:space="preserve">po ovlaštenim sudskim vještacima </w:t>
      </w:r>
      <w:r w:rsidR="00A46204" w:rsidRPr="003040DC">
        <w:t>procijen</w:t>
      </w:r>
      <w:r w:rsidR="00D93EF1" w:rsidRPr="003040DC">
        <w:t>j</w:t>
      </w:r>
      <w:r w:rsidR="00A46204" w:rsidRPr="003040DC">
        <w:t>en</w:t>
      </w:r>
      <w:r w:rsidR="004C559A" w:rsidRPr="003040DC">
        <w:t xml:space="preserve">om </w:t>
      </w:r>
      <w:r w:rsidR="00D93EF1" w:rsidRPr="003040DC">
        <w:t>vrijednosti</w:t>
      </w:r>
      <w:r w:rsidR="004C559A" w:rsidRPr="003040DC">
        <w:t>ma</w:t>
      </w:r>
      <w:r w:rsidR="00D93EF1" w:rsidRPr="003040DC">
        <w:t xml:space="preserve"> imovine d</w:t>
      </w:r>
      <w:r w:rsidRPr="003040DC">
        <w:t xml:space="preserve">užnika </w:t>
      </w:r>
      <w:r w:rsidR="00D93EF1" w:rsidRPr="003040DC">
        <w:t xml:space="preserve"> (</w:t>
      </w:r>
      <w:r w:rsidR="00E94385" w:rsidRPr="003040DC">
        <w:t>na kojim vjerovnici imaju založn</w:t>
      </w:r>
      <w:r w:rsidR="00D93EF1" w:rsidRPr="003040DC">
        <w:t>a prava)</w:t>
      </w:r>
      <w:r w:rsidRPr="003040DC">
        <w:t xml:space="preserve">, </w:t>
      </w:r>
      <w:r w:rsidR="004C559A" w:rsidRPr="003040DC">
        <w:t xml:space="preserve">predlagatelj usprotivio tek </w:t>
      </w:r>
      <w:r w:rsidR="00444AA2" w:rsidRPr="003040DC">
        <w:t xml:space="preserve">neargumentiranim </w:t>
      </w:r>
      <w:r w:rsidR="004C559A" w:rsidRPr="003040DC">
        <w:t xml:space="preserve">navodom da postoji malo vjerojatnosti da će svoju tražbinu naplatiti iz imovine na koju </w:t>
      </w:r>
      <w:r w:rsidR="00444AA2" w:rsidRPr="003040DC">
        <w:t xml:space="preserve">on </w:t>
      </w:r>
      <w:r w:rsidR="004C559A" w:rsidRPr="003040DC">
        <w:t>ima razlučno pravo</w:t>
      </w:r>
      <w:r w:rsidR="00444AA2" w:rsidRPr="003040DC">
        <w:t xml:space="preserve"> (niti je u tom smislu dostavljao ikakve relevantne dokaze, vlastite analize ili prijedloge za </w:t>
      </w:r>
      <w:r w:rsidR="00771E7F" w:rsidRPr="003040DC">
        <w:t>provođenje</w:t>
      </w:r>
      <w:r w:rsidR="00444AA2" w:rsidRPr="003040DC">
        <w:t xml:space="preserve"> vještačenja), to je ovaj sud utvrdio da je snaga predlagateljevih  argumenata koji govore u prilog uvjerenju o postojanju relevantnih činjenica </w:t>
      </w:r>
      <w:r w:rsidR="00A46204" w:rsidRPr="003040DC">
        <w:t>da se njegova tražb</w:t>
      </w:r>
      <w:r w:rsidR="003A3589" w:rsidRPr="003040DC">
        <w:t>ina neće</w:t>
      </w:r>
      <w:r w:rsidR="00A46204" w:rsidRPr="003040DC">
        <w:t xml:space="preserve"> moći potpuno namiriti iz predme</w:t>
      </w:r>
      <w:r w:rsidR="003A3589" w:rsidRPr="003040DC">
        <w:t>ta na koji s</w:t>
      </w:r>
      <w:r w:rsidR="00E94385" w:rsidRPr="003040DC">
        <w:t>e odnosi njegovo razlučno pravo</w:t>
      </w:r>
      <w:r w:rsidR="003A3589" w:rsidRPr="003040DC">
        <w:t xml:space="preserve"> manja od snage dužnikovih argumenata koji govore u prilog uvjerenju o postojanju relevantnih činjenica da se pred</w:t>
      </w:r>
      <w:r w:rsidR="00A46204" w:rsidRPr="003040DC">
        <w:t>lagateljeva tražb</w:t>
      </w:r>
      <w:r w:rsidR="003A3589" w:rsidRPr="003040DC">
        <w:t>ina</w:t>
      </w:r>
      <w:r w:rsidR="00A46204" w:rsidRPr="003040DC">
        <w:t xml:space="preserve"> moći potpuno namiriti iz predme</w:t>
      </w:r>
      <w:r w:rsidR="003A3589" w:rsidRPr="003040DC">
        <w:t>ta na kojima on ima razlučna prava.</w:t>
      </w:r>
      <w:r w:rsidR="00444AA2" w:rsidRPr="003040DC">
        <w:t xml:space="preserve"> </w:t>
      </w:r>
    </w:p>
    <w:p w:rsidRDefault="003A3589" w:rsidP="003040DC" w:rsidR="006E65D2" w:rsidRPr="003040DC">
      <w:pPr>
        <w:spacing w:before="200"/>
        <w:jc w:val="both"/>
      </w:pPr>
      <w:r w:rsidRPr="003040DC">
        <w:tab/>
        <w:t>Slijedom navedenog,</w:t>
      </w:r>
      <w:r w:rsidR="000A4439" w:rsidRPr="003040DC">
        <w:t xml:space="preserve"> </w:t>
      </w:r>
      <w:r w:rsidRPr="003040DC">
        <w:t>kako je s jedne strane utvrđeno da je t</w:t>
      </w:r>
      <w:r w:rsidR="00A46204" w:rsidRPr="003040DC">
        <w:t>i</w:t>
      </w:r>
      <w:r w:rsidRPr="003040DC">
        <w:t>jekom provođenja ovog postupka predlagatelj za tražbine na temelju koje predlaže otvaranje stečajnog postupka stekao status razlučnog vjerovnika u smislu odredbe čl. 149. SZ-a</w:t>
      </w:r>
      <w:r w:rsidR="000A4439" w:rsidRPr="003040DC">
        <w:t>, a sa</w:t>
      </w:r>
      <w:r w:rsidR="00A46204" w:rsidRPr="003040DC">
        <w:t xml:space="preserve"> druge strane nije učinio vjeroj</w:t>
      </w:r>
      <w:r w:rsidR="000A4439" w:rsidRPr="003040DC">
        <w:t xml:space="preserve">atnim </w:t>
      </w:r>
      <w:r w:rsidRPr="003040DC">
        <w:t xml:space="preserve"> </w:t>
      </w:r>
      <w:r w:rsidR="00A46204" w:rsidRPr="003040DC">
        <w:t>da se njegova tražb</w:t>
      </w:r>
      <w:r w:rsidR="000A4439" w:rsidRPr="003040DC">
        <w:t>ina neće</w:t>
      </w:r>
      <w:r w:rsidR="00A46204" w:rsidRPr="003040DC">
        <w:t xml:space="preserve"> moći potpuno namiriti iz predme</w:t>
      </w:r>
      <w:r w:rsidR="000A4439" w:rsidRPr="003040DC">
        <w:t xml:space="preserve">ta na koji se odnosi njegovo razlučno pravo, to ovaj sud utvrđuje da je predlagatelj izgubio aktivnu legitimaciju za podnošenja koju je ranije imao (kao </w:t>
      </w:r>
      <w:r w:rsidR="00B10502" w:rsidRPr="003040DC">
        <w:t xml:space="preserve">„obični“ </w:t>
      </w:r>
      <w:r w:rsidR="000A4439" w:rsidRPr="003040DC">
        <w:t xml:space="preserve">vjerovnik), pa je </w:t>
      </w:r>
      <w:r w:rsidRPr="003040DC">
        <w:t>temeljem odredbe čl. 128. st. 6. SZ-a</w:t>
      </w:r>
      <w:r w:rsidR="006F6936" w:rsidRPr="003040DC">
        <w:t xml:space="preserve"> i</w:t>
      </w:r>
      <w:r w:rsidR="000A4439" w:rsidRPr="003040DC">
        <w:t xml:space="preserve"> čl. 109. st. 3. SZ-a</w:t>
      </w:r>
      <w:r w:rsidRPr="003040DC">
        <w:t xml:space="preserve"> odlučeno kao u izreci ovog rješenja</w:t>
      </w:r>
      <w:r w:rsidR="00E94385" w:rsidRPr="003040DC">
        <w:t>.</w:t>
      </w:r>
    </w:p>
    <w:p w:rsidRDefault="00381069" w:rsidP="003040DC" w:rsidR="00381069" w:rsidRPr="003040DC">
      <w:pPr>
        <w:spacing w:before="240"/>
        <w:jc w:val="center"/>
        <w:rPr>
          <w:szCs w:val="24"/>
        </w:rPr>
      </w:pPr>
      <w:r w:rsidRPr="003040DC">
        <w:rPr>
          <w:szCs w:val="24"/>
        </w:rPr>
        <w:t xml:space="preserve">U Splitu, </w:t>
      </w:r>
      <w:r w:rsidR="00835E0E" w:rsidRPr="003040DC">
        <w:rPr>
          <w:szCs w:val="24"/>
        </w:rPr>
        <w:t>13. veljače 2017</w:t>
      </w:r>
      <w:r w:rsidR="000D5CA4" w:rsidRPr="003040DC">
        <w:rPr>
          <w:szCs w:val="24"/>
        </w:rPr>
        <w:t xml:space="preserve">. godine </w:t>
      </w:r>
    </w:p>
    <w:p w:rsidRDefault="000D5CA4" w:rsidP="003040DC" w:rsidR="000D5CA4" w:rsidRPr="003040DC">
      <w:pPr>
        <w:spacing w:before="240"/>
        <w:ind w:left="6372"/>
        <w:jc w:val="center"/>
      </w:pPr>
      <w:r w:rsidRPr="003040DC">
        <w:t>SUTKINJA</w:t>
      </w:r>
    </w:p>
    <w:p w:rsidRDefault="000D5CA4" w:rsidP="000D5CA4" w:rsidR="000D5CA4" w:rsidRPr="003040DC">
      <w:pPr>
        <w:ind w:left="6372"/>
        <w:jc w:val="center"/>
      </w:pPr>
      <w:r w:rsidRPr="003040DC">
        <w:t>ANA GOLUB GRUIĆ</w:t>
      </w:r>
    </w:p>
    <w:p w:rsidRDefault="00DB433B" w:rsidP="00DB433B" w:rsidR="00DB433B" w:rsidRPr="003040DC"/>
    <w:p w:rsidRDefault="00B2542D" w:rsidP="00424D59" w:rsidR="00B2542D" w:rsidRPr="003040DC">
      <w:pPr>
        <w:jc w:val="both"/>
      </w:pPr>
      <w:r w:rsidRPr="003040DC">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B2542D" w:rsidP="00DB433B" w:rsidR="00B2542D" w:rsidRPr="003040DC"/>
    <w:p w:rsidRDefault="00DB433B" w:rsidP="00DB433B" w:rsidR="00DB433B" w:rsidRPr="003040DC">
      <w:r w:rsidRPr="003040DC">
        <w:t>DNA:</w:t>
      </w:r>
    </w:p>
    <w:p w:rsidRDefault="00DB433B" w:rsidP="00DB433B" w:rsidR="00DB433B" w:rsidRPr="003040DC">
      <w:pPr>
        <w:pStyle w:val="Odlomakpopisa"/>
        <w:numPr>
          <w:ilvl w:val="0"/>
          <w:numId w:val="3"/>
        </w:numPr>
        <w:ind w:left="567"/>
      </w:pPr>
      <w:r w:rsidRPr="003040DC">
        <w:t xml:space="preserve">predlagatelju </w:t>
      </w:r>
      <w:r w:rsidR="000F0D60" w:rsidRPr="003040DC">
        <w:t>po punomoćnici</w:t>
      </w:r>
    </w:p>
    <w:p w:rsidRDefault="00DB433B" w:rsidP="00DB433B" w:rsidR="00DB433B" w:rsidRPr="003040DC">
      <w:pPr>
        <w:pStyle w:val="Odlomakpopisa"/>
        <w:numPr>
          <w:ilvl w:val="0"/>
          <w:numId w:val="3"/>
        </w:numPr>
        <w:ind w:left="567"/>
      </w:pPr>
      <w:r w:rsidRPr="003040DC">
        <w:t xml:space="preserve">dužniku </w:t>
      </w:r>
      <w:r w:rsidR="00A64724" w:rsidRPr="003040DC">
        <w:t xml:space="preserve"> po punomoćniku</w:t>
      </w:r>
    </w:p>
    <w:p w:rsidRDefault="00A64724" w:rsidP="00DB433B" w:rsidR="00A64724" w:rsidRPr="003040DC">
      <w:pPr>
        <w:pStyle w:val="Odlomakpopisa"/>
        <w:numPr>
          <w:ilvl w:val="0"/>
          <w:numId w:val="3"/>
        </w:numPr>
        <w:ind w:left="567"/>
      </w:pPr>
      <w:r w:rsidRPr="003040DC">
        <w:t>privremenom stečajnom upravitelju</w:t>
      </w:r>
    </w:p>
    <w:p w:rsidRDefault="00DB433B" w:rsidP="00DB433B" w:rsidR="00DB433B" w:rsidRPr="003040DC">
      <w:pPr>
        <w:pStyle w:val="Odlomakpopisa"/>
        <w:numPr>
          <w:ilvl w:val="0"/>
          <w:numId w:val="3"/>
        </w:numPr>
        <w:ind w:left="567"/>
      </w:pPr>
      <w:r w:rsidRPr="003040DC">
        <w:t xml:space="preserve">mrežna stranica e-Oglasna ploča sudova </w:t>
      </w:r>
    </w:p>
    <w:p w:rsidRDefault="00B2542D" w:rsidP="00B2542D" w:rsidR="00DB433B" w:rsidRPr="003040DC">
      <w:pPr>
        <w:pStyle w:val="Odlomakpopisa"/>
        <w:numPr>
          <w:ilvl w:val="0"/>
          <w:numId w:val="3"/>
        </w:numPr>
        <w:ind w:left="567"/>
      </w:pPr>
      <w:r w:rsidRPr="003040DC">
        <w:t>u spis</w:t>
      </w:r>
    </w:p>
    <w:p w:rsidRDefault="00853B3E" w:rsidR="00853B3E" w:rsidRPr="003040DC"/>
    <w:p w:rsidRDefault="00886643" w:rsidP="009F1F24" w:rsidR="00886643" w:rsidRPr="003040DC">
      <w:pPr>
        <w:spacing w:before="100"/>
        <w:ind w:firstLine="703"/>
        <w:jc w:val="both"/>
        <w:rPr>
          <w:b/>
          <w:u w:val="single"/>
        </w:rPr>
      </w:pPr>
      <w:r w:rsidRPr="003040DC">
        <w:rPr>
          <w:b/>
          <w:u w:val="single"/>
        </w:rPr>
        <w:tab/>
      </w:r>
    </w:p>
    <w:p w:rsidRDefault="00886643" w:rsidP="001E1C04" w:rsidR="00886643" w:rsidRPr="003040DC"/>
    <w:sectPr w:rsidSect="000D5CA4" w:rsidR="00886643" w:rsidRPr="003040DC">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26EE" w:rsidP="008B157B" w:rsidR="005026EE">
      <w:r>
        <w:separator/>
      </w:r>
    </w:p>
  </w:endnote>
  <w:endnote w:id="0" w:type="continuationSeparator">
    <w:p w:rsidRDefault="005026EE" w:rsidP="008B157B" w:rsidR="005026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26EE" w:rsidR="005026EE">
    <w:pPr>
      <w:pStyle w:val="Podnoje"/>
      <w:jc w:val="center"/>
    </w:pPr>
  </w:p>
  <w:p w:rsidRDefault="005026EE" w:rsidR="005026E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26EE" w:rsidP="008B157B" w:rsidR="005026EE">
      <w:r>
        <w:separator/>
      </w:r>
    </w:p>
  </w:footnote>
  <w:footnote w:id="0" w:type="continuationSeparator">
    <w:p w:rsidRDefault="005026EE" w:rsidP="008B157B" w:rsidR="005026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3040DC" w:rsidR="005026EE">
        <w:pPr>
          <w:pStyle w:val="Zaglavlje"/>
          <w:jc w:val="center"/>
        </w:pPr>
        <w:r>
          <w:fldChar w:fldCharType="begin"/>
        </w:r>
        <w:r>
          <w:instrText>PAGE   \* MERGEFORMAT</w:instrText>
        </w:r>
        <w:r>
          <w:fldChar w:fldCharType="separate"/>
        </w:r>
        <w:r w:rsidR="004649B2">
          <w:rPr>
            <w:noProof/>
          </w:rPr>
          <w:t>7</w:t>
        </w:r>
        <w:r>
          <w:rPr>
            <w:noProof/>
          </w:rPr>
          <w:fldChar w:fldCharType="end"/>
        </w:r>
      </w:p>
    </w:sdtContent>
  </w:sdt>
  <w:p w:rsidRDefault="005026EE" w:rsidP="00564E07" w:rsidR="005026EE">
    <w:pPr>
      <w:pStyle w:val="Zaglavlje"/>
      <w:jc w:val="right"/>
    </w:pPr>
    <w:r>
      <w:t>11. St-143/2015</w:t>
    </w:r>
  </w:p>
  <w:p w:rsidRDefault="005026EE" w:rsidR="005026E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26EE" w:rsidP="000D5CA4" w:rsidR="005026EE">
    <w:pPr>
      <w:pStyle w:val="Zaglavlje"/>
      <w:jc w:val="right"/>
    </w:pPr>
    <w:r>
      <w:t>11. St-143/2015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E73A36"/>
    <w:multiLevelType w:val="hybridMultilevel"/>
    <w:tmpl w:val="31561194"/>
    <w:lvl w:tplc="11D0A242"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2">
    <w:nsid w:val="22641008"/>
    <w:multiLevelType w:val="hybridMultilevel"/>
    <w:tmpl w:val="5C941548"/>
    <w:lvl w:tplc="CAC80A60" w:ilvl="0">
      <w:start w:val="1"/>
      <w:numFmt w:val="lowerLetter"/>
      <w:lvlText w:val="%1)"/>
      <w:lvlJc w:val="left"/>
      <w:pPr>
        <w:ind w:hanging="360" w:left="720"/>
      </w:pPr>
      <w:rPr>
        <w:rFonts w:hint="default"/>
        <w:b/>
        <w:i/>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03F0313"/>
    <w:multiLevelType w:val="hybridMultilevel"/>
    <w:tmpl w:val="9C921C50"/>
    <w:lvl w:tplc="0F60412C" w:ilvl="0">
      <w:start w:val="1"/>
      <w:numFmt w:val="lowerLetter"/>
      <w:lvlText w:val="%1)"/>
      <w:lvlJc w:val="left"/>
      <w:pPr>
        <w:ind w:hanging="360" w:left="1063"/>
      </w:pPr>
      <w:rPr>
        <w:rFonts w:hint="default"/>
      </w:rPr>
    </w:lvl>
    <w:lvl w:tentative="true" w:tplc="041A0019" w:ilvl="1">
      <w:start w:val="1"/>
      <w:numFmt w:val="lowerLetter"/>
      <w:lvlText w:val="%2."/>
      <w:lvlJc w:val="left"/>
      <w:pPr>
        <w:ind w:hanging="360" w:left="1783"/>
      </w:pPr>
    </w:lvl>
    <w:lvl w:tentative="true" w:tplc="041A001B" w:ilvl="2">
      <w:start w:val="1"/>
      <w:numFmt w:val="lowerRoman"/>
      <w:lvlText w:val="%3."/>
      <w:lvlJc w:val="right"/>
      <w:pPr>
        <w:ind w:hanging="180" w:left="2503"/>
      </w:pPr>
    </w:lvl>
    <w:lvl w:tentative="true" w:tplc="041A000F" w:ilvl="3">
      <w:start w:val="1"/>
      <w:numFmt w:val="decimal"/>
      <w:lvlText w:val="%4."/>
      <w:lvlJc w:val="left"/>
      <w:pPr>
        <w:ind w:hanging="360" w:left="3223"/>
      </w:pPr>
    </w:lvl>
    <w:lvl w:tentative="true" w:tplc="041A0019" w:ilvl="4">
      <w:start w:val="1"/>
      <w:numFmt w:val="lowerLetter"/>
      <w:lvlText w:val="%5."/>
      <w:lvlJc w:val="left"/>
      <w:pPr>
        <w:ind w:hanging="360" w:left="3943"/>
      </w:pPr>
    </w:lvl>
    <w:lvl w:tentative="true" w:tplc="041A001B" w:ilvl="5">
      <w:start w:val="1"/>
      <w:numFmt w:val="lowerRoman"/>
      <w:lvlText w:val="%6."/>
      <w:lvlJc w:val="right"/>
      <w:pPr>
        <w:ind w:hanging="180" w:left="4663"/>
      </w:pPr>
    </w:lvl>
    <w:lvl w:tentative="true" w:tplc="041A000F" w:ilvl="6">
      <w:start w:val="1"/>
      <w:numFmt w:val="decimal"/>
      <w:lvlText w:val="%7."/>
      <w:lvlJc w:val="left"/>
      <w:pPr>
        <w:ind w:hanging="360" w:left="5383"/>
      </w:pPr>
    </w:lvl>
    <w:lvl w:tentative="true" w:tplc="041A0019" w:ilvl="7">
      <w:start w:val="1"/>
      <w:numFmt w:val="lowerLetter"/>
      <w:lvlText w:val="%8."/>
      <w:lvlJc w:val="left"/>
      <w:pPr>
        <w:ind w:hanging="360" w:left="6103"/>
      </w:pPr>
    </w:lvl>
    <w:lvl w:tentative="true" w:tplc="041A001B" w:ilvl="8">
      <w:start w:val="1"/>
      <w:numFmt w:val="lowerRoman"/>
      <w:lvlText w:val="%9."/>
      <w:lvlJc w:val="right"/>
      <w:pPr>
        <w:ind w:hanging="180" w:left="6823"/>
      </w:pPr>
    </w:lvl>
  </w:abstractNum>
  <w:abstractNum w:abstractNumId="4">
    <w:nsid w:val="5C991BD1"/>
    <w:multiLevelType w:val="hybridMultilevel"/>
    <w:tmpl w:val="2E721FD0"/>
    <w:lvl w:tplc="B74E993C" w:ilvl="0">
      <w:start w:val="1"/>
      <w:numFmt w:val="lowerLetter"/>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5">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0"/>
  </w:num>
  <w:num w:numId="5">
    <w:abstractNumId w:val="4"/>
  </w:num>
  <w:num w:numId="6">
    <w:abstractNumId w:val="3"/>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01F7C"/>
    <w:rsid w:val="00040973"/>
    <w:rsid w:val="00066650"/>
    <w:rsid w:val="00080BE0"/>
    <w:rsid w:val="00081C61"/>
    <w:rsid w:val="00081DD7"/>
    <w:rsid w:val="00085E7C"/>
    <w:rsid w:val="000A0F4E"/>
    <w:rsid w:val="000A2F12"/>
    <w:rsid w:val="000A4439"/>
    <w:rsid w:val="000A6CBA"/>
    <w:rsid w:val="000B4D96"/>
    <w:rsid w:val="000C0A2D"/>
    <w:rsid w:val="000C59C5"/>
    <w:rsid w:val="000D5CA4"/>
    <w:rsid w:val="000D73E3"/>
    <w:rsid w:val="000E39A9"/>
    <w:rsid w:val="000F0D60"/>
    <w:rsid w:val="000F0F2C"/>
    <w:rsid w:val="00143FD2"/>
    <w:rsid w:val="00194B31"/>
    <w:rsid w:val="001A1DBF"/>
    <w:rsid w:val="001C19BE"/>
    <w:rsid w:val="001C3B66"/>
    <w:rsid w:val="001D6195"/>
    <w:rsid w:val="001E1C04"/>
    <w:rsid w:val="001F0E89"/>
    <w:rsid w:val="002004D8"/>
    <w:rsid w:val="00215F39"/>
    <w:rsid w:val="002234EC"/>
    <w:rsid w:val="00225FE8"/>
    <w:rsid w:val="0023051C"/>
    <w:rsid w:val="002460D9"/>
    <w:rsid w:val="0026247A"/>
    <w:rsid w:val="0028031A"/>
    <w:rsid w:val="002E2248"/>
    <w:rsid w:val="002E2C2B"/>
    <w:rsid w:val="002F42CB"/>
    <w:rsid w:val="002F47D3"/>
    <w:rsid w:val="00301E4A"/>
    <w:rsid w:val="003040DC"/>
    <w:rsid w:val="00305FF0"/>
    <w:rsid w:val="0032166A"/>
    <w:rsid w:val="00361712"/>
    <w:rsid w:val="00371746"/>
    <w:rsid w:val="003743C7"/>
    <w:rsid w:val="00375410"/>
    <w:rsid w:val="00381069"/>
    <w:rsid w:val="003919E1"/>
    <w:rsid w:val="003923B2"/>
    <w:rsid w:val="00392A37"/>
    <w:rsid w:val="00395CEE"/>
    <w:rsid w:val="00396651"/>
    <w:rsid w:val="003A3140"/>
    <w:rsid w:val="003A3589"/>
    <w:rsid w:val="003A6649"/>
    <w:rsid w:val="003C2F22"/>
    <w:rsid w:val="003C54D6"/>
    <w:rsid w:val="00417EA6"/>
    <w:rsid w:val="00424D59"/>
    <w:rsid w:val="00427A78"/>
    <w:rsid w:val="00444AA2"/>
    <w:rsid w:val="00445AAF"/>
    <w:rsid w:val="004649B2"/>
    <w:rsid w:val="0048358A"/>
    <w:rsid w:val="00487D82"/>
    <w:rsid w:val="004A0E9A"/>
    <w:rsid w:val="004A3B53"/>
    <w:rsid w:val="004A56EB"/>
    <w:rsid w:val="004C0B9B"/>
    <w:rsid w:val="004C476A"/>
    <w:rsid w:val="004C559A"/>
    <w:rsid w:val="004D0AEA"/>
    <w:rsid w:val="004E202E"/>
    <w:rsid w:val="004E6888"/>
    <w:rsid w:val="004F09D7"/>
    <w:rsid w:val="005026EE"/>
    <w:rsid w:val="00525631"/>
    <w:rsid w:val="00530955"/>
    <w:rsid w:val="00531DB5"/>
    <w:rsid w:val="0054299E"/>
    <w:rsid w:val="00547BB8"/>
    <w:rsid w:val="00564E07"/>
    <w:rsid w:val="005707D5"/>
    <w:rsid w:val="005756C9"/>
    <w:rsid w:val="00587ADD"/>
    <w:rsid w:val="005D655F"/>
    <w:rsid w:val="005D6EE8"/>
    <w:rsid w:val="006016F4"/>
    <w:rsid w:val="006079AB"/>
    <w:rsid w:val="00612B85"/>
    <w:rsid w:val="006615F1"/>
    <w:rsid w:val="00665A4F"/>
    <w:rsid w:val="0067251F"/>
    <w:rsid w:val="006B5629"/>
    <w:rsid w:val="006E65D2"/>
    <w:rsid w:val="006F5C4F"/>
    <w:rsid w:val="006F6936"/>
    <w:rsid w:val="006F731E"/>
    <w:rsid w:val="00710CA9"/>
    <w:rsid w:val="0071519E"/>
    <w:rsid w:val="00723EE3"/>
    <w:rsid w:val="007669C1"/>
    <w:rsid w:val="00771E7F"/>
    <w:rsid w:val="00773ADB"/>
    <w:rsid w:val="00781FDE"/>
    <w:rsid w:val="00785820"/>
    <w:rsid w:val="007972C2"/>
    <w:rsid w:val="007C075C"/>
    <w:rsid w:val="007F7A84"/>
    <w:rsid w:val="008055AC"/>
    <w:rsid w:val="00814EDB"/>
    <w:rsid w:val="00815142"/>
    <w:rsid w:val="00820A22"/>
    <w:rsid w:val="00824CD6"/>
    <w:rsid w:val="00826D86"/>
    <w:rsid w:val="00835E0E"/>
    <w:rsid w:val="00845E37"/>
    <w:rsid w:val="00853B3E"/>
    <w:rsid w:val="00865FF3"/>
    <w:rsid w:val="00876466"/>
    <w:rsid w:val="00886643"/>
    <w:rsid w:val="00891C1A"/>
    <w:rsid w:val="008A2A21"/>
    <w:rsid w:val="008A7FD2"/>
    <w:rsid w:val="008B157B"/>
    <w:rsid w:val="008B6783"/>
    <w:rsid w:val="008E07E6"/>
    <w:rsid w:val="008E6387"/>
    <w:rsid w:val="008F4816"/>
    <w:rsid w:val="009034C8"/>
    <w:rsid w:val="0090748F"/>
    <w:rsid w:val="00935038"/>
    <w:rsid w:val="009443B5"/>
    <w:rsid w:val="00981D37"/>
    <w:rsid w:val="00986379"/>
    <w:rsid w:val="009B2667"/>
    <w:rsid w:val="009C64FF"/>
    <w:rsid w:val="009D1D51"/>
    <w:rsid w:val="009D4FFC"/>
    <w:rsid w:val="009F1F24"/>
    <w:rsid w:val="00A12349"/>
    <w:rsid w:val="00A168D0"/>
    <w:rsid w:val="00A35DF9"/>
    <w:rsid w:val="00A46204"/>
    <w:rsid w:val="00A51DE9"/>
    <w:rsid w:val="00A64724"/>
    <w:rsid w:val="00A85735"/>
    <w:rsid w:val="00AA75BA"/>
    <w:rsid w:val="00AD1BAC"/>
    <w:rsid w:val="00AD1FA6"/>
    <w:rsid w:val="00AD27B1"/>
    <w:rsid w:val="00B10502"/>
    <w:rsid w:val="00B13938"/>
    <w:rsid w:val="00B243AC"/>
    <w:rsid w:val="00B2542D"/>
    <w:rsid w:val="00B52D8E"/>
    <w:rsid w:val="00B7506F"/>
    <w:rsid w:val="00B820CC"/>
    <w:rsid w:val="00BA5DDA"/>
    <w:rsid w:val="00BC6820"/>
    <w:rsid w:val="00BF0714"/>
    <w:rsid w:val="00BF1F7C"/>
    <w:rsid w:val="00C00F17"/>
    <w:rsid w:val="00C2588F"/>
    <w:rsid w:val="00C60418"/>
    <w:rsid w:val="00C64E28"/>
    <w:rsid w:val="00C8743E"/>
    <w:rsid w:val="00CA3DC8"/>
    <w:rsid w:val="00CC551B"/>
    <w:rsid w:val="00CF57A7"/>
    <w:rsid w:val="00D2709F"/>
    <w:rsid w:val="00D318E3"/>
    <w:rsid w:val="00D6521B"/>
    <w:rsid w:val="00D80222"/>
    <w:rsid w:val="00D80960"/>
    <w:rsid w:val="00D93EF1"/>
    <w:rsid w:val="00DA6576"/>
    <w:rsid w:val="00DB433B"/>
    <w:rsid w:val="00DC68A0"/>
    <w:rsid w:val="00DD031D"/>
    <w:rsid w:val="00DD0D50"/>
    <w:rsid w:val="00DD63F3"/>
    <w:rsid w:val="00DE4677"/>
    <w:rsid w:val="00DE5984"/>
    <w:rsid w:val="00DF214A"/>
    <w:rsid w:val="00E16128"/>
    <w:rsid w:val="00E20D94"/>
    <w:rsid w:val="00E21410"/>
    <w:rsid w:val="00E34E17"/>
    <w:rsid w:val="00E52F86"/>
    <w:rsid w:val="00E5570F"/>
    <w:rsid w:val="00E66376"/>
    <w:rsid w:val="00E8110E"/>
    <w:rsid w:val="00E82715"/>
    <w:rsid w:val="00E93963"/>
    <w:rsid w:val="00E94385"/>
    <w:rsid w:val="00EB6A52"/>
    <w:rsid w:val="00F0042C"/>
    <w:rsid w:val="00F062E0"/>
    <w:rsid w:val="00F2599E"/>
    <w:rsid w:val="00F52FD0"/>
    <w:rsid w:val="00F606BD"/>
    <w:rsid w:val="00FB0119"/>
    <w:rsid w:val="00FB2808"/>
    <w:rsid w:val="00FD1E06"/>
    <w:rsid w:val="00FE0ABC"/>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Hyperlink"/>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Hiperveza" w:type="character">
    <w:name w:val="Hyperlink"/>
    <w:basedOn w:val="Zadanifontodlomka"/>
    <w:rsid w:val="00886643"/>
    <w:rPr>
      <w:color w:themeColor="hyperlink" w:val="0000FF"/>
      <w:u w:val="single"/>
    </w:rPr>
  </w:style>
  <w:style w:styleId="Tekstrezerviranogmjesta" w:type="character">
    <w:name w:val="Placeholder Text"/>
    <w:basedOn w:val="Zadanifontodlomka"/>
    <w:uiPriority w:val="99"/>
    <w:semiHidden/>
    <w:rsid w:val="004649B2"/>
    <w:rPr>
      <w:color w:val="808080"/>
      <w:bdr w:space="0" w:sz="0" w:color="auto" w:val="none"/>
      <w:shd w:fill="auto" w:color="auto" w:val="clear"/>
    </w:rPr>
  </w:style>
  <w:style w:customStyle="true" w:styleId="eSPISCCParagraphDefaultFont" w:type="character">
    <w:name w:val="eSPIS_CC_Paragraph Default Font"/>
    <w:basedOn w:val="Zadanifontodlomka"/>
    <w:rsid w:val="004649B2"/>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4649B2"/>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4649B2"/>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649B2"/>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Hiperveza" w:type="character">
    <w:name w:val="Hyperlink"/>
    <w:basedOn w:val="Zadanifontodlomka"/>
    <w:rsid w:val="00886643"/>
    <w:rPr>
      <w:color w:themeColor="hyperlink" w:val="0000FF"/>
      <w:u w:val="single"/>
    </w:rPr>
  </w:style>
  <w:style w:styleId="Tekstrezerviranogmjesta" w:type="character">
    <w:name w:val="Placeholder Text"/>
    <w:basedOn w:val="Zadanifontodlomka"/>
    <w:uiPriority w:val="99"/>
    <w:semiHidden/>
    <w:rsid w:val="004649B2"/>
    <w:rPr>
      <w:color w:val="808080"/>
      <w:bdr w:color="auto" w:space="0" w:sz="0" w:val="none"/>
      <w:shd w:color="auto" w:fill="auto" w:val="clear"/>
    </w:rPr>
  </w:style>
  <w:style w:customStyle="1" w:styleId="eSPISCCParagraphDefaultFont" w:type="character">
    <w:name w:val="eSPIS_CC_Paragraph Default Font"/>
    <w:basedOn w:val="Zadanifontodlomka"/>
    <w:rsid w:val="004649B2"/>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4649B2"/>
    <w:rPr>
      <w:b/>
      <w:szCs w:val="24"/>
      <w:bdr w:color="auto" w:space="0" w:sz="0" w:val="none"/>
      <w:shd w:color="auto" w:fill="FFFFCC" w:val="clear"/>
      <w:lang w:val="hr-HR"/>
    </w:rPr>
  </w:style>
  <w:style w:customStyle="1" w:styleId="PozadinaSvijetloCrvena" w:type="character">
    <w:name w:val="Pozadina_SvijetloCrvena"/>
    <w:basedOn w:val="eSPISCCParagraphDefaultFont"/>
    <w:rsid w:val="004649B2"/>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649B2"/>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19822285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2017.</izvorni_sadrzaj>
    <derivirana_varijabla naziv="DomainObject.DatumDonosenjaOdluke_1">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izvorni_sadrzaj>
    <derivirana_varijabla naziv="DomainObject.Predmet.Broj_1">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2015.</izvorni_sadrzaj>
    <derivirana_varijabla naziv="DomainObject.Predmet.DatumOsnivanja_1">10.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St-143/2015</izvorni_sadrzaj>
    <derivirana_varijabla naziv="DomainObject.Predmet.OznakaBroj_1">St-143/2015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DOBRIĆ, društvo s ograničenom odgovornošću za održavanje čistoće, javnih površina i drugih komunalnih djelatnosti</izvorni_sadrzaj>
    <derivirana_varijabla naziv="DomainObject.Predmet.ProtustrankaFormated_1">  DOBRIĆ, društvo s ograničenom odgovornošću za održavanje čistoće, javnih površina i drugih komunalnih djelatnosti</derivirana_varijabla>
  </DomainObject.Predmet.ProtustrankaFormated>
  <DomainObject.Predmet.ProtustrankaFormatedOIB>
    <izvorni_sadrzaj>  DOBRIĆ, društvo s ograničenom odgovornošću za održavanje čistoće, javnih površina i drugih komunalnih djelatnosti, OIB 71562557561</izvorni_sadrzaj>
    <derivirana_varijabla naziv="DomainObject.Predmet.ProtustrankaFormatedOIB_1">  DOBRIĆ, društvo s ograničenom odgovornošću za održavanje čistoće, javnih površina i drugih komunalnih djelatnosti, OIB 71562557561</derivirana_varijabla>
  </DomainObject.Predmet.ProtustrankaFormatedOIB>
  <DomainObject.Predmet.ProtustrankaFormatedWithAdress>
    <izvorni_sadrzaj> DOBRIĆ, društvo s ograničenom odgovornošću za održavanje čistoće, javnih površina i drugih komunalnih djelatnosti, Put Dobrića 6, 21220 Plano</izvorni_sadrzaj>
    <derivirana_varijabla naziv="DomainObject.Predmet.ProtustrankaFormatedWithAdress_1"> DOBRIĆ, društvo s ograničenom odgovornošću za održavanje čistoće, javnih površina i drugih komunalnih djelatnosti, Put Dobrića 6, 21220 Plano</derivirana_varijabla>
  </DomainObject.Predmet.ProtustrankaFormatedWithAdress>
  <DomainObject.Predmet.ProtustrankaFormatedWithAdressOIB>
    <izvorni_sadrzaj> DOBRIĆ, društvo s ograničenom odgovornošću za održavanje čistoće, javnih površina i drugih komunalnih djelatnosti, OIB 71562557561, Put Dobrića 6, 21220 Plano</izvorni_sadrzaj>
    <derivirana_varijabla naziv="DomainObject.Predmet.ProtustrankaFormatedWithAdressOIB_1"> DOBRIĆ, društvo s ograničenom odgovornošću za održavanje čistoće, javnih površina i drugih komunalnih djelatnosti, OIB 71562557561, Put Dobrića 6, 21220 Plano</derivirana_varijabla>
  </DomainObject.Predmet.ProtustrankaFormatedWithAdressOIB>
  <DomainObject.Predmet.ProtustrankaWithAdress>
    <izvorni_sadrzaj>DOBRIĆ, društvo s ograničenom odgovornošću za održavanje čistoće, javnih površina i drugih komunalnih djelatnosti Put Dobrića 6, 21220 Plano</izvorni_sadrzaj>
    <derivirana_varijabla naziv="DomainObject.Predmet.ProtustrankaWithAdress_1">DOBRIĆ, društvo s ograničenom odgovornošću za održavanje čistoće, javnih površina i drugih komunalnih djelatnosti Put Dobrića 6, 21220 Plano</derivirana_varijabla>
  </DomainObject.Predmet.ProtustrankaWithAdress>
  <DomainObject.Predmet.ProtustrankaWithAdressOIB>
    <izvorni_sadrzaj>DOBRIĆ, društvo s ograničenom odgovornošću za održavanje čistoće, javnih površina i drugih komunalnih djelatnosti, OIB 71562557561, Put Dobrića 6, 21220 Plano</izvorni_sadrzaj>
    <derivirana_varijabla naziv="DomainObject.Predmet.ProtustrankaWithAdressOIB_1">DOBRIĆ, društvo s ograničenom odgovornošću za održavanje čistoće, javnih površina i drugih komunalnih djelatnosti, OIB 71562557561, Put Dobrića 6, 21220 Plano</derivirana_varijabla>
  </DomainObject.Predmet.ProtustrankaWithAdressOIB>
  <DomainObject.Predmet.ProtustrankaNazivFormated>
    <izvorni_sadrzaj>DOBRIĆ, društvo s ograničenom odgovornošću za održavanje čistoće, javnih površina i drugih komunalnih djelatnosti</izvorni_sadrzaj>
    <derivirana_varijabla naziv="DomainObject.Predmet.ProtustrankaNazivFormated_1">DOBRIĆ, društvo s ograničenom odgovornošću za održavanje čistoće, javnih površina i drugih komunalnih djelatnosti</derivirana_varijabla>
  </DomainObject.Predmet.ProtustrankaNazivFormated>
  <DomainObject.Predmet.ProtustrankaNazivFormatedOIB>
    <izvorni_sadrzaj>DOBRIĆ, društvo s ograničenom odgovornošću za održavanje čistoće, javnih površina i drugih komunalnih djelatnosti, OIB 71562557561</izvorni_sadrzaj>
    <derivirana_varijabla naziv="DomainObject.Predmet.ProtustrankaNazivFormatedOIB_1">DOBRIĆ, društvo s ograničenom odgovornošću za održavanje čistoće, javnih površina i drugih komunalnih djelatnosti, OIB 71562557561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BRKAN-PLANO d.o.o. za građenje i ekološku zaštitu zastupanog po punomoćniku Merica Miše</izvorni_sadrzaj>
    <derivirana_varijabla naziv="DomainObject.Predmet.StrankaFormated_1">  BRKAN-PLANO d.o.o. za građenje i ekološku zaštitu zastupanog po punomoćniku Merica Miše</derivirana_varijabla>
  </DomainObject.Predmet.StrankaFormated>
  <DomainObject.Predmet.StrankaFormatedOIB>
    <izvorni_sadrzaj>  BRKAN-PLANO d.o.o. za građenje i ekološku zaštitu, OIB 57534009318 zastupanog po punomoćniku Merica Miše</izvorni_sadrzaj>
    <derivirana_varijabla naziv="DomainObject.Predmet.StrankaFormatedOIB_1">  BRKAN-PLANO d.o.o. za građenje i ekološku zaštitu, OIB 57534009318 zastupanog po punomoćniku Merica Miše</derivirana_varijabla>
  </DomainObject.Predmet.StrankaFormatedOIB>
  <DomainObject.Predmet.StrankaFormatedWithAdress>
    <izvorni_sadrzaj> BRKAN-PLANO d.o.o. za građenje i ekološku zaštitu, Put Vilajice/10, 21220 Plano zastupanog po punomoćniku Merica Miše</izvorni_sadrzaj>
    <derivirana_varijabla naziv="DomainObject.Predmet.StrankaFormatedWithAdress_1"> BRKAN-PLANO d.o.o. za građenje i ekološku zaštitu, Put Vilajice/10, 21220 Plano zastupanog po punomoćniku Merica Miše</derivirana_varijabla>
  </DomainObject.Predmet.StrankaFormatedWithAdress>
  <DomainObject.Predmet.StrankaFormatedWithAdressOIB>
    <izvorni_sadrzaj> BRKAN-PLANO d.o.o. za građenje i ekološku zaštitu, OIB 57534009318, Put Vilajice/10, 21220 Plano zastupanog po punomoćniku Merica Miše</izvorni_sadrzaj>
    <derivirana_varijabla naziv="DomainObject.Predmet.StrankaFormatedWithAdressOIB_1"> BRKAN-PLANO d.o.o. za građenje i ekološku zaštitu, OIB 57534009318, Put Vilajice/10, 21220 Plano zastupanog po punomoćniku Merica Miše</derivirana_varijabla>
  </DomainObject.Predmet.StrankaFormatedWithAdressOIB>
  <DomainObject.Predmet.StrankaWithAdress>
    <izvorni_sadrzaj>BRKAN-PLANO d.o.o. za građenje i ekološku zaštitu Put Vilajice/10,21220 Plano</izvorni_sadrzaj>
    <derivirana_varijabla naziv="DomainObject.Predmet.StrankaWithAdress_1">BRKAN-PLANO d.o.o. za građenje i ekološku zaštitu Put Vilajice/10,21220 Plano</derivirana_varijabla>
  </DomainObject.Predmet.StrankaWithAdress>
  <DomainObject.Predmet.StrankaWithAdressOIB>
    <izvorni_sadrzaj>BRKAN-PLANO d.o.o. za građenje i ekološku zaštitu, OIB 57534009318, Put Vilajice/10,21220 Plano</izvorni_sadrzaj>
    <derivirana_varijabla naziv="DomainObject.Predmet.StrankaWithAdressOIB_1">BRKAN-PLANO d.o.o. za građenje i ekološku zaštitu, OIB 57534009318, Put Vilajice/10,21220 Plano</derivirana_varijabla>
  </DomainObject.Predmet.StrankaWithAdressOIB>
  <DomainObject.Predmet.StrankaNazivFormated>
    <izvorni_sadrzaj>BRKAN-PLANO d.o.o. za građenje i ekološku zaštitu</izvorni_sadrzaj>
    <derivirana_varijabla naziv="DomainObject.Predmet.StrankaNazivFormated_1">BRKAN-PLANO d.o.o. za građenje i ekološku zaštitu</derivirana_varijabla>
  </DomainObject.Predmet.StrankaNazivFormated>
  <DomainObject.Predmet.StrankaNazivFormatedOIB>
    <izvorni_sadrzaj>BRKAN-PLANO d.o.o. za građenje i ekološku zaštitu, OIB 57534009318</izvorni_sadrzaj>
    <derivirana_varijabla naziv="DomainObject.Predmet.StrankaNazivFormatedOIB_1">BRKAN-PLANO d.o.o. za građenje i ekološku zaštitu, OIB 57534009318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BRKAN-PLANO d.o.o. za građenje i ekološku zaštitu zastupanog po punomoćniku Merica Miše</item>
    </izvorni_sadrzaj>
    <derivirana_varijabla naziv="DomainObject.Predmet.StrankaListFormated_1">
      <item>BRKAN-PLANO d.o.o. za građenje i ekološku zaštitu zastupanog po punomoćniku Merica Miše</item>
    </derivirana_varijabla>
  </DomainObject.Predmet.StrankaListFormated>
  <DomainObject.Predmet.StrankaListFormatedOIB>
    <izvorni_sadrzaj>
      <item>BRKAN-PLANO d.o.o. za građenje i ekološku zaštitu, OIB 57534009318 zastupanog po punomoćniku Merica Miše</item>
    </izvorni_sadrzaj>
    <derivirana_varijabla naziv="DomainObject.Predmet.StrankaListFormatedOIB_1">
      <item>BRKAN-PLANO d.o.o. za građenje i ekološku zaštitu, OIB 57534009318 zastupanog po punomoćniku Merica Miše</item>
    </derivirana_varijabla>
  </DomainObject.Predmet.StrankaListFormatedOIB>
  <DomainObject.Predmet.StrankaListFormatedWithAdress>
    <izvorni_sadrzaj>
      <item>BRKAN-PLANO d.o.o. za građenje i ekološku zaštitu, Put Vilajice/10, 21220 Plano zastupanog po punomoćniku Merica Miše</item>
    </izvorni_sadrzaj>
    <derivirana_varijabla naziv="DomainObject.Predmet.StrankaListFormatedWithAdress_1">
      <item>BRKAN-PLANO d.o.o. za građenje i ekološku zaštitu, Put Vilajice/10, 21220 Plano zastupanog po punomoćniku Merica Miše</item>
    </derivirana_varijabla>
  </DomainObject.Predmet.StrankaListFormatedWithAdress>
  <DomainObject.Predmet.StrankaListFormatedWithAdressOIB>
    <izvorni_sadrzaj>
      <item>BRKAN-PLANO d.o.o. za građenje i ekološku zaštitu, OIB 57534009318, Put Vilajice/10, 21220 Plano zastupanog po punomoćniku Merica Miše</item>
    </izvorni_sadrzaj>
    <derivirana_varijabla naziv="DomainObject.Predmet.StrankaListFormatedWithAdressOIB_1">
      <item>BRKAN-PLANO d.o.o. za građenje i ekološku zaštitu, OIB 57534009318, Put Vilajice/10, 21220 Plano zastupanog po punomoćniku Merica Miše</item>
    </derivirana_varijabla>
  </DomainObject.Predmet.StrankaListFormatedWithAdressOIB>
  <DomainObject.Predmet.StrankaListNazivFormated>
    <izvorni_sadrzaj>
      <item>BRKAN-PLANO d.o.o. za građenje i ekološku zaštitu</item>
    </izvorni_sadrzaj>
    <derivirana_varijabla naziv="DomainObject.Predmet.StrankaListNazivFormated_1">
      <item>BRKAN-PLANO d.o.o. za građenje i ekološku zaštitu</item>
    </derivirana_varijabla>
  </DomainObject.Predmet.StrankaListNazivFormated>
  <DomainObject.Predmet.StrankaListNazivFormatedOIB>
    <izvorni_sadrzaj>
      <item>BRKAN-PLANO d.o.o. za građenje i ekološku zaštitu, OIB 57534009318</item>
    </izvorni_sadrzaj>
    <derivirana_varijabla naziv="DomainObject.Predmet.StrankaListNazivFormatedOIB_1">
      <item>BRKAN-PLANO d.o.o. za građenje i ekološku zaštitu, OIB 57534009318</item>
    </derivirana_varijabla>
  </DomainObject.Predmet.StrankaListNazivFormatedOIB>
  <DomainObject.Predmet.ProtuStrankaListFormated>
    <izvorni_sadrzaj>
      <item>DOBRIĆ, društvo s ograničenom odgovornošću za održavanje čistoće, javnih površina i drugih komunalnih djelatnosti</item>
    </izvorni_sadrzaj>
    <derivirana_varijabla naziv="DomainObject.Predmet.ProtuStrankaListFormated_1">
      <item>DOBRIĆ, društvo s ograničenom odgovornošću za održavanje čistoće, javnih površina i drugih komunalnih djelatnosti</item>
    </derivirana_varijabla>
  </DomainObject.Predmet.ProtuStrankaListFormated>
  <DomainObject.Predmet.ProtuStrankaListFormatedOIB>
    <izvorni_sadrzaj>
      <item>DOBRIĆ, društvo s ograničenom odgovornošću za održavanje čistoće, javnih površina i drugih komunalnih djelatnosti, OIB 71562557561</item>
    </izvorni_sadrzaj>
    <derivirana_varijabla naziv="DomainObject.Predmet.ProtuStrankaListFormatedOIB_1">
      <item>DOBRIĆ, društvo s ograničenom odgovornošću za održavanje čistoće, javnih površina i drugih komunalnih djelatnosti, OIB 71562557561</item>
    </derivirana_varijabla>
  </DomainObject.Predmet.ProtuStrankaListFormatedOIB>
  <DomainObject.Predmet.ProtuStrankaListFormatedWithAdress>
    <izvorni_sadrzaj>
      <item>DOBRIĆ, društvo s ograničenom odgovornošću za održavanje čistoće, javnih površina i drugih komunalnih djelatnosti, Put Dobrića 6, 21220 Plano</item>
    </izvorni_sadrzaj>
    <derivirana_varijabla naziv="DomainObject.Predmet.ProtuStrankaListFormatedWithAdress_1">
      <item>DOBRIĆ, društvo s ograničenom odgovornošću za održavanje čistoće, javnih površina i drugih komunalnih djelatnosti, Put Dobrića 6, 21220 Plano</item>
    </derivirana_varijabla>
  </DomainObject.Predmet.ProtuStrankaListFormatedWithAdress>
  <DomainObject.Predmet.ProtuStrankaListFormatedWithAdressOIB>
    <izvorni_sadrzaj>
      <item>DOBRIĆ, društvo s ograničenom odgovornošću za održavanje čistoće, javnih površina i drugih komunalnih djelatnosti, OIB 71562557561, Put Dobrića 6, 21220 Plano</item>
    </izvorni_sadrzaj>
    <derivirana_varijabla naziv="DomainObject.Predmet.ProtuStrankaListFormatedWithAdressOIB_1">
      <item>DOBRIĆ, društvo s ograničenom odgovornošću za održavanje čistoće, javnih površina i drugih komunalnih djelatnosti, OIB 71562557561, Put Dobrića 6, 21220 Plano</item>
    </derivirana_varijabla>
  </DomainObject.Predmet.ProtuStrankaListFormatedWithAdressOIB>
  <DomainObject.Predmet.ProtuStrankaListNazivFormated>
    <izvorni_sadrzaj>
      <item>DOBRIĆ, društvo s ograničenom odgovornošću za održavanje čistoće, javnih površina i drugih komunalnih djelatnosti</item>
    </izvorni_sadrzaj>
    <derivirana_varijabla naziv="DomainObject.Predmet.ProtuStrankaListNazivFormated_1">
      <item>DOBRIĆ, društvo s ograničenom odgovornošću za održavanje čistoće, javnih površina i drugih komunalnih djelatnosti</item>
    </derivirana_varijabla>
  </DomainObject.Predmet.ProtuStrankaListNazivFormated>
  <DomainObject.Predmet.ProtuStrankaListNazivFormatedOIB>
    <izvorni_sadrzaj>
      <item>DOBRIĆ, društvo s ograničenom odgovornošću za održavanje čistoće, javnih površina i drugih komunalnih djelatnosti, OIB 71562557561</item>
    </izvorni_sadrzaj>
    <derivirana_varijabla naziv="DomainObject.Predmet.ProtuStrankaListNazivFormatedOIB_1">
      <item>DOBRIĆ, društvo s ograničenom odgovornošću za održavanje čistoće, javnih površina i drugih komunalnih djelatnosti, OIB 71562557561</item>
    </derivirana_varijabla>
  </DomainObject.Predmet.ProtuStrankaListNazivFormatedOIB>
  <DomainObject.Predmet.OstaliListFormated>
    <izvorni_sadrzaj>
      <item>Merica Miše punomoćnik sudionika u postupku BRKAN-PLANO d.o.o. za građenje i ekološku zaštitu</item>
      <item>Patricija Pavlov</item>
    </izvorni_sadrzaj>
    <derivirana_varijabla naziv="DomainObject.Predmet.OstaliListFormated_1">
      <item>Merica Miše punomoćnik sudionika u postupku BRKAN-PLANO d.o.o. za građenje i ekološku zaštitu</item>
      <item>Patricija Pavlov</item>
    </derivirana_varijabla>
  </DomainObject.Predmet.OstaliListFormated>
  <DomainObject.Predmet.OstaliListFormatedOIB>
    <izvorni_sadrzaj>
      <item>Merica Miše punomoćnik sudionika u postupku BRKAN-PLANO d.o.o. za građenje i ekološku zaštitu</item>
      <item>Patricija Pavlov, OIB 58315260157</item>
    </izvorni_sadrzaj>
    <derivirana_varijabla naziv="DomainObject.Predmet.OstaliListFormatedOIB_1">
      <item>Merica Miše punomoćnik sudionika u postupku BRKAN-PLANO d.o.o. za građenje i ekološku zaštitu</item>
      <item>Patricija Pavlov, OIB 58315260157</item>
    </derivirana_varijabla>
  </DomainObject.Predmet.OstaliListFormatedOIB>
  <DomainObject.Predmet.OstaliListFormatedWithAdress>
    <izvorni_sadrzaj>
      <item>Merica Miše, Mornarska 8, 21220 Trogir punomoćnik sudionika u postupku BRKAN-PLANO d.o.o. za građenje i ekološku zaštitu</item>
      <item>Patricija Pavlov, Marinova Draga 20, 21220 Trogir</item>
    </izvorni_sadrzaj>
    <derivirana_varijabla naziv="DomainObject.Predmet.OstaliListFormatedWithAdress_1">
      <item>Merica Miše, Mornarska 8, 21220 Trogir punomoćnik sudionika u postupku BRKAN-PLANO d.o.o. za građenje i ekološku zaštitu</item>
      <item>Patricija Pavlov, Marinova Draga 20, 21220 Trogir</item>
    </derivirana_varijabla>
  </DomainObject.Predmet.OstaliListFormatedWithAdress>
  <DomainObject.Predmet.OstaliListFormatedWithAdressOIB>
    <izvorni_sadrzaj>
      <item>Merica Miše, Mornarska 8, 21220 Trogir punomoćnik sudionika u postupku BRKAN-PLANO d.o.o. za građenje i ekološku zaštitu</item>
      <item>Patricija Pavlov, OIB 58315260157, Marinova Draga 20, 21220 Trogir</item>
    </izvorni_sadrzaj>
    <derivirana_varijabla naziv="DomainObject.Predmet.OstaliListFormatedWithAdressOIB_1">
      <item>Merica Miše, Mornarska 8, 21220 Trogir punomoćnik sudionika u postupku BRKAN-PLANO d.o.o. za građenje i ekološku zaštitu</item>
      <item>Patricija Pavlov, OIB 58315260157, Marinova Draga 20, 21220 Trogir</item>
    </derivirana_varijabla>
  </DomainObject.Predmet.OstaliListFormatedWithAdressOIB>
  <DomainObject.Predmet.OstaliListNazivFormated>
    <izvorni_sadrzaj>
      <item>Merica Miše</item>
      <item>Patricija Pavlov</item>
    </izvorni_sadrzaj>
    <derivirana_varijabla naziv="DomainObject.Predmet.OstaliListNazivFormated_1">
      <item>Merica Miše</item>
      <item>Patricija Pavlov</item>
    </derivirana_varijabla>
  </DomainObject.Predmet.OstaliListNazivFormated>
  <DomainObject.Predmet.OstaliListNazivFormatedOIB>
    <izvorni_sadrzaj>
      <item>Merica Miše</item>
      <item>Patricija Pavlov, OIB 58315260157</item>
    </izvorni_sadrzaj>
    <derivirana_varijabla naziv="DomainObject.Predmet.OstaliListNazivFormatedOIB_1">
      <item>Merica Miše</item>
      <item>Patricija Pavlov, OIB 58315260157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2017.</izvorni_sadrzaj>
    <derivirana_varijabla naziv="DomainObject.Datum_1">13. veljače 2017.</derivirana_varijabla>
  </DomainObject.Datum>
  <DomainObject.PoslovniBrojDokumenta>
    <izvorni_sadrzaj/>
    <derivirana_varijabla naziv="DomainObject.PoslovniBrojDokumenta_1"/>
  </DomainObject.PoslovniBrojDokumenta>
  <DomainObject.Predmet.StrankaIDrugi>
    <izvorni_sadrzaj>BRKAN-PLANO d.o.o. za građenje i ekološku zaštitu</izvorni_sadrzaj>
    <derivirana_varijabla naziv="DomainObject.Predmet.StrankaIDrugi_1">BRKAN-PLANO d.o.o. za građenje i ekološku zaštitu</derivirana_varijabla>
  </DomainObject.Predmet.StrankaIDrugi>
  <DomainObject.Predmet.ProtustrankaIDrugi>
    <izvorni_sadrzaj>DOBRIĆ, društvo s ograničenom odgovornošću za održavanje čistoće, javnih površina i drugih komunalnih djelatnosti</izvorni_sadrzaj>
    <derivirana_varijabla naziv="DomainObject.Predmet.ProtustrankaIDrugi_1">DOBRIĆ, društvo s ograničenom odgovornošću za održavanje čistoće, javnih površina i drugih komunalnih djelatnosti</derivirana_varijabla>
  </DomainObject.Predmet.ProtustrankaIDrugi>
  <DomainObject.Predmet.StrankaIDrugiAdressOIB>
    <izvorni_sadrzaj>BRKAN-PLANO d.o.o. za građenje i ekološku zaštitu, OIB 57534009318, Put Vilajice/10, 21220 Plano</izvorni_sadrzaj>
    <derivirana_varijabla naziv="DomainObject.Predmet.StrankaIDrugiAdressOIB_1">BRKAN-PLANO d.o.o. za građenje i ekološku zaštitu, OIB 57534009318, Put Vilajice/10, 21220 Plano</derivirana_varijabla>
  </DomainObject.Predmet.StrankaIDrugiAdressOIB>
  <DomainObject.Predmet.ProtustrankaIDrugiAdressOIB>
    <izvorni_sadrzaj>DOBRIĆ, društvo s ograničenom odgovornošću za održavanje čistoće, javnih površina i drugih komunalnih djelatnosti, OIB 71562557561, Put Dobrića 6, 21220 Plano</izvorni_sadrzaj>
    <derivirana_varijabla naziv="DomainObject.Predmet.ProtustrankaIDrugiAdressOIB_1">DOBRIĆ, društvo s ograničenom odgovornošću za održavanje čistoće, javnih površina i drugih komunalnih djelatnosti, OIB 71562557561, Put Dobrića 6, 21220 Plano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BRKAN-PLANO d.o.o. za građenje i ekološku zaštitu</item>
      <item>DOBRIĆ, društvo s ograničenom odgovornošću za održavanje čistoće, javnih površina i drugih komunalnih djelatnosti</item>
      <item>Merica Miše</item>
      <item>Patricija Pavlov</item>
    </izvorni_sadrzaj>
    <derivirana_varijabla naziv="DomainObject.Predmet.SudioniciListNaziv_1">
      <item>BRKAN-PLANO d.o.o. za građenje i ekološku zaštitu</item>
      <item>DOBRIĆ, društvo s ograničenom odgovornošću za održavanje čistoće, javnih površina i drugih komunalnih djelatnosti</item>
      <item>Merica Miše</item>
      <item>Patricija Pavlov</item>
    </derivirana_varijabla>
  </DomainObject.Predmet.SudioniciListNaziv>
  <DomainObject.Predmet.SudioniciListAdressOIB>
    <izvorni_sadrzaj>
      <item>BRKAN-PLANO d.o.o. za građenje i ekološku zaštitu, OIB 57534009318, Put Vilajice/10,21220 Plano</item>
      <item>DOBRIĆ, društvo s ograničenom odgovornošću za održavanje čistoće, javnih površina i drugih komunalnih djelatnosti, OIB 71562557561, Put Dobrića 6,21220 Plano</item>
      <item>Merica Miše, Mornarska 8,21220 Trogir</item>
      <item>Patricija Pavlov, OIB 58315260157, Marinova Draga 20,21220 Trogir</item>
    </izvorni_sadrzaj>
    <derivirana_varijabla naziv="DomainObject.Predmet.SudioniciListAdressOIB_1">
      <item>BRKAN-PLANO d.o.o. za građenje i ekološku zaštitu, OIB 57534009318, Put Vilajice/10,21220 Plano</item>
      <item>DOBRIĆ, društvo s ograničenom odgovornošću za održavanje čistoće, javnih površina i drugih komunalnih djelatnosti, OIB 71562557561, Put Dobrića 6,21220 Plano</item>
      <item>Merica Miše, Mornarska 8,21220 Trogir</item>
      <item>Patricija Pavlov, OIB 58315260157, Marinova Draga 20,21220 Trogir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57534009318</item>
      <item>, OIB 71562557561</item>
      <item>, OIB null</item>
      <item>, OIB 58315260157</item>
    </izvorni_sadrzaj>
    <derivirana_varijabla naziv="DomainObject.Predmet.SudioniciListNazivOIB_1">
      <item>, OIB 57534009318</item>
      <item>, OIB 71562557561</item>
      <item>, OIB null</item>
      <item>, OIB 58315260157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Lonac, OIB 43471049776, Brdasta 12 Dubrovnik</item>
    </izvorni_sadrzaj>
    <derivirana_varijabla naziv="DomainObject.Predmet.StecajniUpraviteljiListAddressOIB_1">
      <item>Marko Lonac, OIB 43471049776, Brdasta 12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88BAF9-3DF5-4A1D-BA45-F114348575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7</properties:Pages>
  <properties:Words>3210</properties:Words>
  <properties:Characters>18263</properties:Characters>
  <properties:Lines>289</properties:Lines>
  <properties:Paragraphs>65</properties:Paragraphs>
  <properties:TotalTime>3</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21469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2017-02-13T07:22:00Z</dcterms:created>
  <dc:creator>Katarina Mikulić</dc:creator>
  <cp:lastModifiedBy>Ana Golub Gruić</cp:lastModifiedBy>
  <cp:lastPrinted>2017-02-13T07:28:00Z</cp:lastPrinted>
  <dcterms:modified xmlns:xsi="http://www.w3.org/2001/XMLSchema-instance" xsi:type="dcterms:W3CDTF">2017-02-13T08:47:00Z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7</vt:i4>
  </prop:property>
</prop:Properties>
</file>