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3648" w14:paraId="5ce3648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4C2FE6">
        <w:rPr>
          <w:rFonts w:hAnsi="Times New Roman" w:ascii="Times New Roman"/>
          <w:szCs w:val="24"/>
          <w:lang w:val="hr-HR"/>
        </w:rPr>
        <w:t>1657/2015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130C6" w:rsidRPr="004D073F">
        <w:rPr>
          <w:rFonts w:hAnsi="Times New Roman" w:ascii="Times New Roman"/>
        </w:rPr>
        <w:t xml:space="preserve">TREN-DIS d.o.o., Zagreb, Pasarićeva 12, </w:t>
      </w:r>
      <w:r w:rsidR="008130C6" w:rsidRPr="004D073F">
        <w:rPr>
          <w:rFonts w:hAnsi="Times New Roman" w:ascii="Times New Roman"/>
          <w:szCs w:val="24"/>
        </w:rPr>
        <w:t>OIB: 64327153197,</w:t>
      </w:r>
      <w:r w:rsidR="008130C6">
        <w:rPr>
          <w:rFonts w:hAnsi="Times New Roman" w:ascii="Times New Roman"/>
          <w:szCs w:val="24"/>
        </w:rPr>
        <w:t xml:space="preserve"> MBS: 080410511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90C11">
        <w:rPr>
          <w:rFonts w:hAnsi="Times New Roman" w:ascii="Times New Roman"/>
          <w:szCs w:val="24"/>
          <w:lang w:val="hr-HR"/>
        </w:rPr>
        <w:t>30.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130C6" w:rsidRPr="004D073F">
        <w:rPr>
          <w:rFonts w:hAnsi="Times New Roman" w:ascii="Times New Roman"/>
        </w:rPr>
        <w:t xml:space="preserve">TREN-DIS d.o.o., Zagreb, Pasarićeva 12, </w:t>
      </w:r>
      <w:r w:rsidR="008130C6" w:rsidRPr="004D073F">
        <w:rPr>
          <w:rFonts w:hAnsi="Times New Roman" w:ascii="Times New Roman"/>
          <w:szCs w:val="24"/>
        </w:rPr>
        <w:t>OIB: 64327153197,</w:t>
      </w:r>
      <w:r w:rsidR="008130C6">
        <w:rPr>
          <w:rFonts w:hAnsi="Times New Roman" w:ascii="Times New Roman"/>
          <w:szCs w:val="24"/>
        </w:rPr>
        <w:t xml:space="preserve"> MBS: 080410511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130C6">
        <w:rPr>
          <w:rFonts w:hAnsi="Times New Roman" w:ascii="Times New Roman"/>
          <w:szCs w:val="24"/>
        </w:rPr>
        <w:t>Anđelko Stankus, Varaždin, Braće Radić 20.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130C6" w:rsidRPr="004D073F">
        <w:rPr>
          <w:rFonts w:hAnsi="Times New Roman" w:ascii="Times New Roman"/>
        </w:rPr>
        <w:t xml:space="preserve">TREN-DIS d.o.o., Zagreb, Pasarićeva 12, </w:t>
      </w:r>
      <w:r w:rsidR="008130C6" w:rsidRPr="004D073F">
        <w:rPr>
          <w:rFonts w:hAnsi="Times New Roman" w:ascii="Times New Roman"/>
          <w:szCs w:val="24"/>
        </w:rPr>
        <w:t>OIB: 64327153197,</w:t>
      </w:r>
      <w:r w:rsidR="008130C6">
        <w:rPr>
          <w:rFonts w:hAnsi="Times New Roman" w:ascii="Times New Roman"/>
          <w:szCs w:val="24"/>
        </w:rPr>
        <w:t xml:space="preserve"> MBS: 080410511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 xml:space="preserve">30.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03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C2FE6">
      <w:rPr>
        <w:rFonts w:hAnsi="Times New Roman" w:ascii="Times New Roman"/>
        <w:lang w:val="hr-HR"/>
      </w:rPr>
      <w:t>1657/2015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32B71"/>
    <w:rsid w:val="005940E9"/>
    <w:rsid w:val="006327C4"/>
    <w:rsid w:val="006356C5"/>
    <w:rsid w:val="006E03AF"/>
    <w:rsid w:val="00730EAB"/>
    <w:rsid w:val="007642F9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F322F"/>
    <w:rsid w:val="00C57CAF"/>
    <w:rsid w:val="00CF2939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3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3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St-1657/2015</izvorni_sadrzaj>
    <derivirana_varijabla naziv="DomainObject.Predmet.OznakaBroj_1">St-1657/2015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TREN-DIS d.o.o. zastupanog po punomoćniku ALEKSANDAR POLETTI KOPEŠIĆ</izvorni_sadrzaj>
    <derivirana_varijabla naziv="DomainObject.Predmet.ProtustrankaFormated_1">  TREN-DIS d.o.o. zastupanog po punomoćniku ALEKSANDAR POLETTI KOPEŠIĆ</derivirana_varijabla>
  </DomainObject.Predmet.ProtustrankaFormated>
  <DomainObject.Predmet.ProtustrankaFormatedOIB>
    <izvorni_sadrzaj>  TREN-DIS d.o.o., OIB 64327153197 zastupanog po punomoćniku ALEKSANDAR POLETTI KOPEŠIĆ</izvorni_sadrzaj>
    <derivirana_varijabla naziv="DomainObject.Predmet.ProtustrankaFormatedOIB_1">  TREN-DIS d.o.o., OIB 64327153197 zastupanog po punomoćniku ALEKSANDAR POLETTI KOPEŠIĆ</derivirana_varijabla>
  </DomainObject.Predmet.ProtustrankaFormatedOIB>
  <DomainObject.Predmet.ProtustrankaFormatedWithAdress>
    <izvorni_sadrzaj> TREN-DIS d.o.o., Pasarićeva 12, 10000 Zagreb zastupanog po punomoćniku ALEKSANDAR POLETTI KOPEŠIĆ</izvorni_sadrzaj>
    <derivirana_varijabla naziv="DomainObject.Predmet.ProtustrankaFormatedWithAdress_1"> TREN-DIS d.o.o., Pasarićeva 12, 10000 Zagreb zastupanog po punomoćniku ALEKSANDAR POLETTI KOPEŠIĆ</derivirana_varijabla>
  </DomainObject.Predmet.ProtustrankaFormatedWithAdress>
  <DomainObject.Predmet.ProtustrankaFormatedWithAdressOIB>
    <izvorni_sadrzaj> TREN-DIS d.o.o., OIB 64327153197, Pasarićeva 12, 10000 Zagreb zastupanog po punomoćniku ALEKSANDAR POLETTI KOPEŠIĆ</izvorni_sadrzaj>
    <derivirana_varijabla naziv="DomainObject.Predmet.ProtustrankaFormatedWithAdressOIB_1"> TREN-DIS d.o.o., OIB 64327153197, Pasarićeva 12, 10000 Zagreb zastupanog po punomoćniku ALEKSANDAR POLETTI KOPEŠIĆ</derivirana_varijabla>
  </DomainObject.Predmet.ProtustrankaFormatedWithAdressOIB>
  <DomainObject.Predmet.ProtustrankaWithAdress>
    <izvorni_sadrzaj>TREN-DIS d.o.o. Pasarićeva 12, 10000 Zagreb</izvorni_sadrzaj>
    <derivirana_varijabla naziv="DomainObject.Predmet.ProtustrankaWithAdress_1">TREN-DIS d.o.o. Pasarićeva 12, 10000 Zagreb</derivirana_varijabla>
  </DomainObject.Predmet.ProtustrankaWithAdress>
  <DomainObject.Predmet.ProtustrankaWithAdressOIB>
    <izvorni_sadrzaj>TREN-DIS d.o.o., OIB 64327153197, Pasarićeva 12, 10000 Zagreb</izvorni_sadrzaj>
    <derivirana_varijabla naziv="DomainObject.Predmet.ProtustrankaWithAdressOIB_1">TREN-DIS d.o.o., OIB 64327153197, Pasarićeva 12, 10000 Zagreb</derivirana_varijabla>
  </DomainObject.Predmet.ProtustrankaWithAdressOIB>
  <DomainObject.Predmet.ProtustrankaNazivFormated>
    <izvorni_sadrzaj>TREN-DIS d.o.o.</izvorni_sadrzaj>
    <derivirana_varijabla naziv="DomainObject.Predmet.ProtustrankaNazivFormated_1">TREN-DIS d.o.o.</derivirana_varijabla>
  </DomainObject.Predmet.ProtustrankaNazivFormated>
  <DomainObject.Predmet.ProtustrankaNazivFormatedOIB>
    <izvorni_sadrzaj>TREN-DIS d.o.o., OIB 64327153197</izvorni_sadrzaj>
    <derivirana_varijabla naziv="DomainObject.Predmet.ProtustrankaNazivFormatedOIB_1">TREN-DIS d.o.o., OIB 64327153197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TREN-DIS d.o.o. zastupanog po punomoćniku ALEKSANDAR POLETTI KOPEŠIĆ</item>
    </izvorni_sadrzaj>
    <derivirana_varijabla naziv="DomainObject.Predmet.ProtuStrankaListFormated_1">
      <item>TREN-DIS d.o.o. zastupanog po punomoćniku ALEKSANDAR POLETTI KOPEŠIĆ</item>
    </derivirana_varijabla>
  </DomainObject.Predmet.ProtuStrankaListFormated>
  <DomainObject.Predmet.ProtuStrankaListFormatedOIB>
    <izvorni_sadrzaj>
      <item>TREN-DIS d.o.o., OIB 64327153197 zastupanog po punomoćniku ALEKSANDAR POLETTI KOPEŠIĆ</item>
    </izvorni_sadrzaj>
    <derivirana_varijabla naziv="DomainObject.Predmet.ProtuStrankaListFormatedOIB_1">
      <item>TREN-DIS d.o.o., OIB 64327153197 zastupanog po punomoćniku ALEKSANDAR POLETTI KOPEŠIĆ</item>
    </derivirana_varijabla>
  </DomainObject.Predmet.ProtuStrankaListFormatedOIB>
  <DomainObject.Predmet.ProtuStrankaListFormatedWithAdress>
    <izvorni_sadrzaj>
      <item>TREN-DIS d.o.o., Pasarićeva 12, 10000 Zagreb zastupanog po punomoćniku ALEKSANDAR POLETTI KOPEŠIĆ</item>
    </izvorni_sadrzaj>
    <derivirana_varijabla naziv="DomainObject.Predmet.ProtuStrankaListFormatedWithAdress_1">
      <item>TREN-DIS d.o.o., Pasarićeva 12, 10000 Zagreb zastupanog po punomoćniku ALEKSANDAR POLETTI KOPEŠIĆ</item>
    </derivirana_varijabla>
  </DomainObject.Predmet.ProtuStrankaListFormatedWithAdress>
  <DomainObject.Predmet.ProtuStrankaListFormatedWithAdressOIB>
    <izvorni_sadrzaj>
      <item>TREN-DIS d.o.o., OIB 64327153197, Pasarićeva 12, 10000 Zagreb zastupanog po punomoćniku ALEKSANDAR POLETTI KOPEŠIĆ</item>
    </izvorni_sadrzaj>
    <derivirana_varijabla naziv="DomainObject.Predmet.ProtuStrankaListFormatedWithAdressOIB_1">
      <item>TREN-DIS d.o.o., OIB 64327153197, Pasarićeva 12, 10000 Zagreb zastupanog po punomoćniku ALEKSANDAR POLETTI KOPEŠIĆ</item>
    </derivirana_varijabla>
  </DomainObject.Predmet.ProtuStrankaListFormatedWithAdressOIB>
  <DomainObject.Predmet.ProtuStrankaListNazivFormated>
    <izvorni_sadrzaj>
      <item>TREN-DIS d.o.o.</item>
    </izvorni_sadrzaj>
    <derivirana_varijabla naziv="DomainObject.Predmet.ProtuStrankaListNazivFormated_1">
      <item>TREN-DIS d.o.o.</item>
    </derivirana_varijabla>
  </DomainObject.Predmet.ProtuStrankaListNazivFormated>
  <DomainObject.Predmet.ProtuStrankaListNazivFormatedOIB>
    <izvorni_sadrzaj>
      <item>TREN-DIS d.o.o., OIB 64327153197</item>
    </izvorni_sadrzaj>
    <derivirana_varijabla naziv="DomainObject.Predmet.ProtuStrankaListNazivFormatedOIB_1">
      <item>TREN-DIS d.o.o., OIB 64327153197</item>
    </derivirana_varijabla>
  </DomainObject.Predmet.ProtuStrankaListNazivFormatedOIB>
  <DomainObject.Predmet.OstaliListFormated>
    <izvorni_sadrzaj>
      <item>ALEKSANDAR POLETTI KOPEŠIĆ punomoćnik sudionika u postupku TREN-DIS d.o.o.</item>
    </izvorni_sadrzaj>
    <derivirana_varijabla naziv="DomainObject.Predmet.OstaliListFormated_1">
      <item>ALEKSANDAR POLETTI KOPEŠIĆ punomoćnik sudionika u postupku TREN-DIS d.o.o.</item>
    </derivirana_varijabla>
  </DomainObject.Predmet.OstaliListFormated>
  <DomainObject.Predmet.OstaliListFormatedOIB>
    <izvorni_sadrzaj>
      <item>ALEKSANDAR POLETTI KOPEŠIĆ, OIB 61938431679 punomoćnik sudionika u postupku TREN-DIS d.o.o.</item>
    </izvorni_sadrzaj>
    <derivirana_varijabla naziv="DomainObject.Predmet.OstaliListFormatedOIB_1">
      <item>ALEKSANDAR POLETTI KOPEŠIĆ, OIB 61938431679 punomoćnik sudionika u postupku TREN-DIS d.o.o.</item>
    </derivirana_varijabla>
  </DomainObject.Predmet.OstaliListFormatedOIB>
  <DomainObject.Predmet.OstaliListFormatedWithAdress>
    <izvorni_sadrzaj>
      <item>ALEKSANDAR POLETTI KOPEŠIĆ, Pantovčak 262, 10000 Zagreb punomoćnik sudionika u postupku TREN-DIS d.o.o.</item>
    </izvorni_sadrzaj>
    <derivirana_varijabla naziv="DomainObject.Predmet.OstaliListFormatedWithAdress_1">
      <item>ALEKSANDAR POLETTI KOPEŠIĆ, Pantovčak 262, 10000 Zagreb punomoćnik sudionika u postupku TREN-DIS d.o.o.</item>
    </derivirana_varijabla>
  </DomainObject.Predmet.OstaliListFormatedWithAdress>
  <DomainObject.Predmet.OstaliListFormatedWithAdressOIB>
    <izvorni_sadrzaj>
      <item>ALEKSANDAR POLETTI KOPEŠIĆ, OIB 61938431679, Pantovčak 262, 10000 Zagreb punomoćnik sudionika u postupku TREN-DIS d.o.o.</item>
    </izvorni_sadrzaj>
    <derivirana_varijabla naziv="DomainObject.Predmet.OstaliListFormatedWithAdressOIB_1">
      <item>ALEKSANDAR POLETTI KOPEŠIĆ, OIB 61938431679, Pantovčak 262, 10000 Zagreb punomoćnik sudionika u postupku TREN-DIS d.o.o.</item>
    </derivirana_varijabla>
  </DomainObject.Predmet.OstaliListFormatedWithAdressOIB>
  <DomainObject.Predmet.OstaliListNazivFormated>
    <izvorni_sadrzaj>
      <item>ALEKSANDAR POLETTI KOPEŠIĆ</item>
    </izvorni_sadrzaj>
    <derivirana_varijabla naziv="DomainObject.Predmet.OstaliListNazivFormated_1">
      <item>ALEKSANDAR POLETTI KOPEŠIĆ</item>
    </derivirana_varijabla>
  </DomainObject.Predmet.OstaliListNazivFormated>
  <DomainObject.Predmet.OstaliListNazivFormatedOIB>
    <izvorni_sadrzaj>
      <item>ALEKSANDAR POLETTI KOPEŠIĆ, OIB 61938431679</item>
    </izvorni_sadrzaj>
    <derivirana_varijabla naziv="DomainObject.Predmet.OstaliListNazivFormatedOIB_1">
      <item>ALEKSANDAR POLETTI KOPEŠIĆ, OIB 61938431679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TREN-DIS d.o.o.</izvorni_sadrzaj>
    <derivirana_varijabla naziv="DomainObject.Predmet.ProtustrankaIDrugi_1">TREN-DIS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TREN-DIS d.o.o., OIB 64327153197, Pasarićeva 12, 10000 Zagreb</izvorni_sadrzaj>
    <derivirana_varijabla naziv="DomainObject.Predmet.ProtustrankaIDrugiAdressOIB_1">TREN-DIS d.o.o., OIB 64327153197,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TREN-DIS d.o.o.</item>
      <item>ALEKSANDAR POLETTI KOPEŠIĆ</item>
    </izvorni_sadrzaj>
    <derivirana_varijabla naziv="DomainObject.Predmet.SudioniciListNaziv_1">
      <item>FINA Regionalni centar Zagreb</item>
      <item>TREN-DIS d.o.o.</item>
      <item>ALEKSANDAR POLETTI KOPEŠIĆ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TREN-DIS d.o.o., OIB 64327153197, Pasarićeva 12,10000 Zagreb</item>
      <item>ALEKSANDAR POLETTI KOPEŠIĆ, OIB 61938431679, Pantovčak 262,10000 Zagreb</item>
    </izvorni_sadrzaj>
    <derivirana_varijabla naziv="DomainObject.Predmet.SudioniciListAdressOIB_1">
      <item>FINA Regionalni centar Zagreb, OIB 85821130368, Trg svibanjskih žrtava 1995. 1,10000 Zagreb</item>
      <item>TREN-DIS d.o.o., OIB 64327153197, Pasarićeva 12,10000 Zagreb</item>
      <item>ALEKSANDAR POLETTI KOPEŠIĆ, OIB 61938431679, Pantovčak 262,10000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64327153197</item>
      <item>, OIB 61938431679</item>
    </izvorni_sadrzaj>
    <derivirana_varijabla naziv="DomainObject.Predmet.SudioniciListNazivOIB_1">
      <item>, OIB 85821130368</item>
      <item>, OIB 64327153197</item>
      <item>, OIB 61938431679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2364</properties:Characters>
  <properties:Lines>71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2016-03-30T09:05:00Z</dcterms:created>
  <dc:creator>Sudsko vijeæe</dc:creator>
  <cp:lastModifiedBy>Nevenka Furić</cp:lastModifiedBy>
  <cp:lastPrinted>2016-03-30T09:09:00Z</cp:lastPrinted>
  <dcterms:modified xmlns:xsi="http://www.w3.org/2001/XMLSchema-instance" xsi:type="dcterms:W3CDTF">2016-03-30T09:12:00Z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