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6491" w14:paraId="4f76491" w:rsidRDefault="007379E9" w:rsidP="007379E9" w:rsidR="007379E9">
      <w:pPr>
        <w:jc w:val="right"/>
        <w15:collapsed w:val="false"/>
      </w:pPr>
      <w:r>
        <w:t>6 St-</w:t>
      </w:r>
      <w:r w:rsidR="00235C74">
        <w:t>826</w:t>
      </w:r>
      <w:r w:rsidR="00792F1D">
        <w:t>/16-</w:t>
      </w:r>
      <w:r w:rsidR="00235C74">
        <w:t>17</w:t>
      </w:r>
    </w:p>
    <w:p w:rsidRDefault="003849C6" w:rsidP="007379E9" w:rsidR="00007C85"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8C1D6D">
      <w:pPr>
        <w:jc w:val="center"/>
      </w:pPr>
      <w:r w:rsidRPr="008C1D6D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4233B3">
        <w:t>j sutkinji</w:t>
      </w:r>
      <w:r>
        <w:t xml:space="preserve"> Nadi Roso, u stečajnom postupku nad dužnikom </w:t>
      </w:r>
      <w:r w:rsidR="00235C74">
        <w:rPr>
          <w:b/>
        </w:rPr>
        <w:t>FLASH j.d.o.o., Našice, Ivane Brlić Mažuranić 1, OIB: 69916691178, MBS: 030136981</w:t>
      </w:r>
      <w:r w:rsidR="008139EF" w:rsidRPr="008139EF">
        <w:rPr>
          <w:b/>
        </w:rPr>
        <w:t>,</w:t>
      </w:r>
      <w:r w:rsidR="00785AFF">
        <w:rPr>
          <w:b/>
        </w:rPr>
        <w:t xml:space="preserve"> </w:t>
      </w:r>
      <w:r>
        <w:t xml:space="preserve">dana </w:t>
      </w:r>
      <w:r w:rsidR="00235C74">
        <w:t>25</w:t>
      </w:r>
      <w:r w:rsidR="00E77E52">
        <w:t>. travnja</w:t>
      </w:r>
      <w:r w:rsidR="008C1D6D">
        <w:t xml:space="preserve"> 2017. g.,</w:t>
      </w:r>
    </w:p>
    <w:p w:rsidRDefault="006A58C2" w:rsidP="006A58C2" w:rsidR="006C720F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EC6FF6" w:rsidR="00EC6FF6" w:rsidRPr="008C1D6D">
      <w:pPr>
        <w:jc w:val="center"/>
      </w:pPr>
      <w:r w:rsidRPr="008C1D6D">
        <w:t>z a k l</w:t>
      </w:r>
      <w:r w:rsidR="00A6061E" w:rsidRPr="008C1D6D">
        <w:t xml:space="preserve"> </w:t>
      </w:r>
      <w:r w:rsidRPr="008C1D6D">
        <w:t xml:space="preserve">j u č i o </w:t>
      </w:r>
      <w:r w:rsidR="006C720F" w:rsidRPr="008C1D6D">
        <w:t xml:space="preserve"> </w:t>
      </w:r>
      <w:r w:rsidR="00EC6FF6" w:rsidRPr="008C1D6D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 w:rsidRPr="00BB737A">
      <w:pPr>
        <w:jc w:val="both"/>
      </w:pPr>
    </w:p>
    <w:p w:rsidRDefault="00E06CD0" w:rsidP="00013070" w:rsidR="0083623D">
      <w:pPr>
        <w:ind w:firstLine="705"/>
        <w:jc w:val="both"/>
      </w:pPr>
      <w:r w:rsidRPr="00E06CD0">
        <w:t>I</w:t>
      </w:r>
      <w:r>
        <w:tab/>
      </w:r>
      <w:r w:rsidR="004233B3">
        <w:t>P</w:t>
      </w:r>
      <w:r w:rsidRPr="00E06CD0">
        <w:t>oziva</w:t>
      </w:r>
      <w:r w:rsidR="00F5667F">
        <w:t xml:space="preserve"> </w:t>
      </w:r>
      <w:r w:rsidR="004233B3">
        <w:t xml:space="preserve">se </w:t>
      </w:r>
      <w:r w:rsidR="00E24807" w:rsidRPr="00E24807">
        <w:t>zakonski zastupnik dužnika</w:t>
      </w:r>
      <w:r w:rsidR="008D490E">
        <w:t xml:space="preserve"> </w:t>
      </w:r>
      <w:r w:rsidR="00235C74" w:rsidRPr="00235C74">
        <w:rPr>
          <w:b/>
        </w:rPr>
        <w:t>Siniša Kulišić, OIB: 04254557993, Đurđenovac, Kralja Zvonimira 4</w:t>
      </w:r>
      <w:r w:rsidRPr="00E06CD0">
        <w:t>, da u roku od 8 dana od dana primitka ovog zaključka,</w:t>
      </w:r>
      <w:r w:rsidR="00F5667F">
        <w:t xml:space="preserve"> u dogovoru sa stečajnim upraviteljem</w:t>
      </w:r>
      <w:r w:rsidR="00A82531"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83623D" w:rsidP="00BB737A" w:rsidR="00BB737A">
      <w:pPr>
        <w:ind w:firstLine="360"/>
        <w:jc w:val="both"/>
      </w:pPr>
      <w:r>
        <w:t xml:space="preserve"> </w:t>
      </w:r>
    </w:p>
    <w:p w:rsidRDefault="00BB737A" w:rsidP="00BB737A" w:rsidR="00BB737A" w:rsidRPr="00BB737A">
      <w:pPr>
        <w:ind w:firstLine="360"/>
        <w:jc w:val="both"/>
      </w:pPr>
    </w:p>
    <w:p w:rsidRDefault="002B67A7" w:rsidP="00D06F17" w:rsidR="00D06F17">
      <w:pPr>
        <w:ind w:hanging="720"/>
        <w:jc w:val="both"/>
      </w:pPr>
      <w:r w:rsidRPr="00BB737A">
        <w:t xml:space="preserve"> </w:t>
      </w:r>
    </w:p>
    <w:p w:rsidRDefault="001833B6" w:rsidP="001833B6" w:rsidR="00FF0C17" w:rsidRPr="00BB737A">
      <w:pPr>
        <w:ind w:hanging="720"/>
        <w:jc w:val="both"/>
      </w:pPr>
      <w:r>
        <w:t xml:space="preserve">    </w:t>
      </w: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235C74">
        <w:t>25</w:t>
      </w:r>
      <w:r w:rsidR="00E77E52">
        <w:t>. travnja</w:t>
      </w:r>
      <w:r w:rsidR="008C1D6D">
        <w:t xml:space="preserve"> 2017. g.</w:t>
      </w:r>
    </w:p>
    <w:p w:rsidRDefault="00121687" w:rsidP="00BD5D09" w:rsidR="00121687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53001D" w:rsidP="0053001D" w:rsidR="00BD5D09" w:rsidRPr="00BB737A">
      <w:pPr>
        <w:tabs>
          <w:tab w:pos="7380" w:val="center"/>
        </w:tabs>
        <w:jc w:val="both"/>
      </w:pPr>
      <w:r w:rsidRPr="00BB737A">
        <w:t xml:space="preserve">ZAPISNIČAR </w:t>
      </w:r>
      <w:r w:rsidRPr="00BB737A">
        <w:tab/>
      </w:r>
      <w:r w:rsidR="00BD5D09" w:rsidRPr="00BB737A">
        <w:t>STEČAJN</w:t>
      </w:r>
      <w:r w:rsidR="004233B3">
        <w:t>A SUTKINJA</w:t>
      </w:r>
    </w:p>
    <w:p w:rsidRDefault="002B67A7" w:rsidP="0053001D" w:rsidR="00BD5D09" w:rsidRPr="00BB737A">
      <w:pPr>
        <w:tabs>
          <w:tab w:pos="7380" w:val="center"/>
        </w:tabs>
        <w:jc w:val="both"/>
      </w:pPr>
      <w:r w:rsidRPr="00BB737A">
        <w:t>Danijela Sekulić</w:t>
      </w:r>
      <w:r w:rsidR="00FF0C17" w:rsidRPr="00BB737A">
        <w:t xml:space="preserve"> </w:t>
      </w:r>
      <w:r w:rsidR="00E3407F" w:rsidRPr="00BB737A">
        <w:t xml:space="preserve"> </w:t>
      </w:r>
      <w:r w:rsidR="00E3407F" w:rsidRPr="00BB737A">
        <w:tab/>
      </w:r>
      <w:r w:rsidRPr="00BB737A">
        <w:t xml:space="preserve"> Nada Roso</w:t>
      </w:r>
    </w:p>
    <w:p w:rsidRDefault="0083623D" w:rsidP="0083623D" w:rsidR="00E31F2D" w:rsidRPr="00BB737A">
      <w:pPr>
        <w:tabs>
          <w:tab w:pos="1064" w:val="left"/>
        </w:tabs>
        <w:jc w:val="both"/>
      </w:pPr>
      <w:r>
        <w:tab/>
      </w:r>
    </w:p>
    <w:p w:rsidRDefault="00121687" w:rsidP="00121687" w:rsidR="00121687" w:rsidRPr="00BB737A">
      <w:pPr>
        <w:ind w:firstLine="708" w:left="4956"/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E24807" w:rsidP="007A3607" w:rsidR="00235C74">
      <w:pPr>
        <w:numPr>
          <w:ilvl w:val="0"/>
          <w:numId w:val="8"/>
        </w:numPr>
      </w:pPr>
      <w:r w:rsidRPr="00E24807">
        <w:t xml:space="preserve">zakonski zastupnik dužnika </w:t>
      </w:r>
      <w:r w:rsidR="00235C74">
        <w:t>Siniša Kulišić, Đurđenovac, Kralja Zvonimira 4</w:t>
      </w:r>
    </w:p>
    <w:p w:rsidRDefault="001833B6" w:rsidP="007A3607" w:rsidR="001833B6" w:rsidRPr="001833B6">
      <w:pPr>
        <w:numPr>
          <w:ilvl w:val="0"/>
          <w:numId w:val="8"/>
        </w:numPr>
      </w:pPr>
      <w:r w:rsidRPr="00235C74">
        <w:rPr>
          <w:color w:val="000000"/>
        </w:rPr>
        <w:t>e-oglasna ploča suda</w:t>
      </w:r>
    </w:p>
    <w:p w:rsidRDefault="001C640B" w:rsidP="007A3607" w:rsidR="001C640B" w:rsidRPr="00BB737A">
      <w:pPr>
        <w:numPr>
          <w:ilvl w:val="0"/>
          <w:numId w:val="8"/>
        </w:numPr>
      </w:pPr>
      <w:r>
        <w:t>k-</w:t>
      </w:r>
      <w:r w:rsidR="00235C74">
        <w:t>25</w:t>
      </w:r>
      <w:r w:rsidR="00E77E52">
        <w:t>.5.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7B0C6F" w:rsidR="00DC631E" w:rsidRPr="00BB737A">
      <w:pPr>
        <w:jc w:val="both"/>
      </w:pPr>
      <w:r w:rsidRPr="00BB737A">
        <w:t xml:space="preserve">                                                                                          </w:t>
      </w:r>
      <w:bookmarkStart w:name="_GoBack" w:id="0"/>
      <w:bookmarkEnd w:id="0"/>
    </w:p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13B" w:rsidR="00BE413B">
      <w:r>
        <w:separator/>
      </w:r>
    </w:p>
  </w:endnote>
  <w:endnote w:id="0" w:type="continuationSeparator">
    <w:p w:rsidRDefault="00BE413B" w:rsidR="00BE4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13B" w:rsidR="00BE413B">
      <w:r>
        <w:separator/>
      </w:r>
    </w:p>
  </w:footnote>
  <w:footnote w:id="0" w:type="continuationSeparator">
    <w:p w:rsidRDefault="00BE413B" w:rsidR="00BE4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C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4359C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33B6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35C74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7D71"/>
    <w:rsid w:val="002E6B77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8A7"/>
    <w:rsid w:val="003849C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94101"/>
    <w:rsid w:val="00496825"/>
    <w:rsid w:val="00496A0D"/>
    <w:rsid w:val="00497EF1"/>
    <w:rsid w:val="004A0C28"/>
    <w:rsid w:val="004B7DDC"/>
    <w:rsid w:val="004C1DB5"/>
    <w:rsid w:val="004C5046"/>
    <w:rsid w:val="004D7828"/>
    <w:rsid w:val="00500364"/>
    <w:rsid w:val="005005BB"/>
    <w:rsid w:val="005204BA"/>
    <w:rsid w:val="0053001D"/>
    <w:rsid w:val="00531BFA"/>
    <w:rsid w:val="005422C6"/>
    <w:rsid w:val="00542D72"/>
    <w:rsid w:val="00544309"/>
    <w:rsid w:val="00545D1C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4C44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80197"/>
    <w:rsid w:val="006A58C2"/>
    <w:rsid w:val="006A630E"/>
    <w:rsid w:val="006C5C01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07219"/>
    <w:rsid w:val="007144DB"/>
    <w:rsid w:val="00723C33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2F1D"/>
    <w:rsid w:val="00794187"/>
    <w:rsid w:val="00796E89"/>
    <w:rsid w:val="007A16FB"/>
    <w:rsid w:val="007A189D"/>
    <w:rsid w:val="007A3607"/>
    <w:rsid w:val="007A565F"/>
    <w:rsid w:val="007B0C6F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C1D6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50D7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531F"/>
    <w:rsid w:val="00B45D0D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24FB"/>
    <w:rsid w:val="00BC6EB5"/>
    <w:rsid w:val="00BC774A"/>
    <w:rsid w:val="00BC7D98"/>
    <w:rsid w:val="00BD0516"/>
    <w:rsid w:val="00BD436A"/>
    <w:rsid w:val="00BD5D09"/>
    <w:rsid w:val="00BE3A70"/>
    <w:rsid w:val="00BE413B"/>
    <w:rsid w:val="00C0189A"/>
    <w:rsid w:val="00C01B18"/>
    <w:rsid w:val="00C2380B"/>
    <w:rsid w:val="00C3034F"/>
    <w:rsid w:val="00C353D4"/>
    <w:rsid w:val="00C36472"/>
    <w:rsid w:val="00C40E96"/>
    <w:rsid w:val="00C43BC0"/>
    <w:rsid w:val="00C600AB"/>
    <w:rsid w:val="00C62ED2"/>
    <w:rsid w:val="00CA71A5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27776"/>
    <w:rsid w:val="00E31F2D"/>
    <w:rsid w:val="00E3407F"/>
    <w:rsid w:val="00E3427E"/>
    <w:rsid w:val="00E35BF1"/>
    <w:rsid w:val="00E37423"/>
    <w:rsid w:val="00E44C45"/>
    <w:rsid w:val="00E50BC9"/>
    <w:rsid w:val="00E572AE"/>
    <w:rsid w:val="00E6248E"/>
    <w:rsid w:val="00E6510A"/>
    <w:rsid w:val="00E77E52"/>
    <w:rsid w:val="00E90DD0"/>
    <w:rsid w:val="00E92B74"/>
    <w:rsid w:val="00EA1A13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540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0C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0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0C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0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5. travnja 2017.</izvorni_sadrzaj>
    <derivirana_varijabla naziv="DomainObject.Predmet.OdlukaRjesenje.DatumPravomocnosti_1">5. travnja 2017.</derivirana_varijabla>
  </DomainObject.Predmet.OdlukaRjesenje.DatumPravomocnosti>
  <DomainObject.Predmet.OdlukaRjesenje.Oznaka>
    <izvorni_sadrzaj>St-826/2016-14</izvorni_sadrzaj>
    <derivirana_varijabla naziv="DomainObject.Predmet.OdlukaRjesenje.Oznaka_1">St-826/2016-14</derivirana_varijabla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21A5F-7D3C-4185-AF15-F548EC71F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829</properties:Characters>
  <properties:Lines>58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2016-09-16T09:17:00Z</dcterms:created>
  <dc:creator>Korisnik</dc:creator>
  <cp:lastModifiedBy>Danijela Sekulić</cp:lastModifiedBy>
  <cp:lastPrinted>2017-04-25T12:03:00Z</cp:lastPrinted>
  <dcterms:modified xmlns:xsi="http://www.w3.org/2001/XMLSchema-instance" xsi:type="dcterms:W3CDTF">2017-04-25T12:04:00Z</dcterms:modified>
  <cp:revision>14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