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3442c" w14:paraId="6d3442c" w:rsidRDefault="006416BA" w:rsidR="006416BA" w:rsidRPr="000C68C7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0C68C7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416BA" w:rsidP="00D27196" w:rsidR="006416BA" w:rsidRPr="000C68C7">
      <w:pPr>
        <w:rPr>
          <w:rFonts w:hAnsi="Times New Roman" w:ascii="Times New Roman"/>
          <w:szCs w:val="24"/>
          <w:lang w:val="pl-PL"/>
        </w:rPr>
      </w:pPr>
    </w:p>
    <w:p w:rsidRDefault="00D27196" w:rsidP="00D27196" w:rsidR="00D27196" w:rsidRPr="000C68C7">
      <w:pPr>
        <w:rPr>
          <w:rFonts w:hAnsi="Times New Roman" w:ascii="Times New Roman"/>
          <w:szCs w:val="24"/>
          <w:lang w:val="pl-PL"/>
        </w:rPr>
      </w:pPr>
      <w:r w:rsidRPr="000C68C7">
        <w:rPr>
          <w:rFonts w:hAnsi="Times New Roman" w:ascii="Times New Roman"/>
          <w:szCs w:val="24"/>
          <w:lang w:val="pl-PL"/>
        </w:rPr>
        <w:t>REPUBLIKA HRVATSKA</w:t>
      </w:r>
    </w:p>
    <w:p w:rsidRDefault="00D27196" w:rsidP="00D27196" w:rsidR="00D27196" w:rsidRPr="000C68C7">
      <w:pPr>
        <w:rPr>
          <w:rFonts w:hAnsi="Times New Roman" w:ascii="Times New Roman"/>
          <w:szCs w:val="24"/>
          <w:lang w:val="pl-PL"/>
        </w:rPr>
      </w:pPr>
      <w:r w:rsidRPr="000C68C7">
        <w:rPr>
          <w:rFonts w:hAnsi="Times New Roman" w:ascii="Times New Roman"/>
          <w:szCs w:val="24"/>
          <w:lang w:val="pl-PL"/>
        </w:rPr>
        <w:t>TRGOVAČKI SUD U ZAGREBU</w:t>
      </w:r>
    </w:p>
    <w:p w:rsidRDefault="00D27196" w:rsidP="00D27196" w:rsidR="00D27196" w:rsidRPr="000C68C7">
      <w:pPr>
        <w:jc w:val="both"/>
        <w:rPr>
          <w:rFonts w:hAnsi="Times New Roman" w:ascii="Times New Roman"/>
          <w:szCs w:val="24"/>
          <w:lang w:val="pl-PL"/>
        </w:rPr>
      </w:pPr>
      <w:r w:rsidRPr="000C68C7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0C68C7">
        <w:rPr>
          <w:rFonts w:hAnsi="Times New Roman" w:ascii="Times New Roman"/>
          <w:szCs w:val="24"/>
          <w:lang w:val="hr-HR"/>
        </w:rPr>
        <w:t>Amruševa</w:t>
      </w:r>
      <w:proofErr w:type="spellEnd"/>
      <w:r w:rsidRPr="000C68C7">
        <w:rPr>
          <w:rFonts w:hAnsi="Times New Roman" w:ascii="Times New Roman"/>
          <w:szCs w:val="24"/>
          <w:lang w:val="hr-HR"/>
        </w:rPr>
        <w:t xml:space="preserve"> 2/II</w:t>
      </w:r>
      <w:r w:rsidRPr="000C68C7">
        <w:rPr>
          <w:rFonts w:hAnsi="Times New Roman" w:ascii="Times New Roman"/>
          <w:szCs w:val="24"/>
          <w:lang w:val="hr-HR"/>
        </w:rPr>
        <w:tab/>
      </w:r>
      <w:r w:rsidRPr="000C68C7">
        <w:rPr>
          <w:rFonts w:hAnsi="Times New Roman" w:ascii="Times New Roman"/>
          <w:szCs w:val="24"/>
          <w:lang w:val="hr-HR"/>
        </w:rPr>
        <w:tab/>
      </w:r>
      <w:r w:rsidRPr="000C68C7">
        <w:rPr>
          <w:rFonts w:hAnsi="Times New Roman" w:ascii="Times New Roman"/>
          <w:szCs w:val="24"/>
          <w:lang w:val="pl-PL"/>
        </w:rPr>
        <w:tab/>
      </w:r>
      <w:r w:rsidRPr="000C68C7">
        <w:rPr>
          <w:rFonts w:hAnsi="Times New Roman" w:ascii="Times New Roman"/>
          <w:szCs w:val="24"/>
          <w:lang w:val="pl-PL"/>
        </w:rPr>
        <w:tab/>
      </w:r>
      <w:r w:rsidRPr="000C68C7">
        <w:rPr>
          <w:rFonts w:hAnsi="Times New Roman" w:ascii="Times New Roman"/>
          <w:szCs w:val="24"/>
          <w:lang w:val="pl-PL"/>
        </w:rPr>
        <w:tab/>
      </w:r>
      <w:r w:rsidRPr="000C68C7">
        <w:rPr>
          <w:rFonts w:hAnsi="Times New Roman" w:ascii="Times New Roman"/>
          <w:szCs w:val="24"/>
          <w:lang w:val="pl-PL"/>
        </w:rPr>
        <w:tab/>
      </w:r>
      <w:r w:rsidRPr="000C68C7">
        <w:rPr>
          <w:rFonts w:hAnsi="Times New Roman" w:ascii="Times New Roman"/>
          <w:szCs w:val="24"/>
          <w:lang w:val="pl-PL"/>
        </w:rPr>
        <w:tab/>
        <w:t>7</w:t>
      </w:r>
      <w:r w:rsidR="006416BA" w:rsidRPr="000C68C7">
        <w:rPr>
          <w:rFonts w:hAnsi="Times New Roman" w:ascii="Times New Roman"/>
          <w:szCs w:val="24"/>
          <w:lang w:val="pl-PL"/>
        </w:rPr>
        <w:t>2</w:t>
      </w:r>
      <w:r w:rsidRPr="000C68C7">
        <w:rPr>
          <w:rFonts w:hAnsi="Times New Roman" w:ascii="Times New Roman"/>
          <w:szCs w:val="24"/>
          <w:lang w:val="pl-PL"/>
        </w:rPr>
        <w:t xml:space="preserve"> St-</w:t>
      </w:r>
      <w:r w:rsidR="00202D71" w:rsidRPr="000C68C7">
        <w:rPr>
          <w:rFonts w:hAnsi="Times New Roman" w:ascii="Times New Roman"/>
          <w:szCs w:val="24"/>
          <w:lang w:val="pl-PL"/>
        </w:rPr>
        <w:t>175</w:t>
      </w:r>
      <w:r w:rsidR="006416BA" w:rsidRPr="000C68C7">
        <w:rPr>
          <w:rFonts w:hAnsi="Times New Roman" w:ascii="Times New Roman"/>
          <w:szCs w:val="24"/>
          <w:lang w:val="pl-PL"/>
        </w:rPr>
        <w:t>/1</w:t>
      </w:r>
      <w:r w:rsidR="00202D71" w:rsidRPr="000C68C7">
        <w:rPr>
          <w:rFonts w:hAnsi="Times New Roman" w:ascii="Times New Roman"/>
          <w:szCs w:val="24"/>
          <w:lang w:val="pl-PL"/>
        </w:rPr>
        <w:t>4</w:t>
      </w:r>
    </w:p>
    <w:p w:rsidRDefault="00D27196" w:rsidP="00D27196" w:rsidR="00D27196" w:rsidRPr="000C68C7">
      <w:pPr>
        <w:jc w:val="both"/>
        <w:rPr>
          <w:rFonts w:hAnsi="Times New Roman" w:ascii="Times New Roman"/>
          <w:szCs w:val="24"/>
          <w:lang w:val="pl-PL"/>
        </w:rPr>
      </w:pPr>
    </w:p>
    <w:p w:rsidRDefault="00D27196" w:rsidP="00D27196" w:rsidR="00D27196" w:rsidRPr="000C68C7">
      <w:pPr>
        <w:jc w:val="center"/>
        <w:rPr>
          <w:rFonts w:hAnsi="Times New Roman" w:ascii="Times New Roman"/>
          <w:szCs w:val="24"/>
          <w:lang w:val="pl-PL"/>
        </w:rPr>
      </w:pPr>
      <w:r w:rsidRPr="000C68C7">
        <w:rPr>
          <w:rFonts w:hAnsi="Times New Roman" w:ascii="Times New Roman"/>
          <w:szCs w:val="24"/>
          <w:lang w:val="pl-PL"/>
        </w:rPr>
        <w:t>R E P U B L I K A  H R V A T S K A</w:t>
      </w:r>
    </w:p>
    <w:p w:rsidRDefault="00D27196" w:rsidP="00D27196" w:rsidR="00D27196" w:rsidRPr="000C68C7">
      <w:pPr>
        <w:jc w:val="center"/>
        <w:rPr>
          <w:rFonts w:hAnsi="Times New Roman" w:ascii="Times New Roman"/>
          <w:szCs w:val="24"/>
          <w:lang w:val="pl-PL"/>
        </w:rPr>
      </w:pPr>
      <w:r w:rsidRPr="000C68C7">
        <w:rPr>
          <w:rFonts w:hAnsi="Times New Roman" w:ascii="Times New Roman"/>
          <w:szCs w:val="24"/>
          <w:lang w:val="pl-PL"/>
        </w:rPr>
        <w:t>R J E Š E N J E</w:t>
      </w:r>
    </w:p>
    <w:p w:rsidRDefault="00D27196" w:rsidP="00D27196" w:rsidR="00D27196" w:rsidRPr="000C68C7">
      <w:pPr>
        <w:jc w:val="center"/>
        <w:rPr>
          <w:rFonts w:hAnsi="Times New Roman" w:ascii="Times New Roman"/>
          <w:szCs w:val="24"/>
          <w:lang w:val="pl-PL"/>
        </w:rPr>
      </w:pPr>
    </w:p>
    <w:p w:rsidRDefault="00D27196" w:rsidP="000E2C51" w:rsidR="000E2C51" w:rsidRPr="000C68C7">
      <w:pPr>
        <w:jc w:val="both"/>
        <w:rPr>
          <w:rFonts w:hAnsi="Times New Roman" w:ascii="Times New Roman"/>
          <w:szCs w:val="24"/>
          <w:lang w:val="hr-HR"/>
        </w:rPr>
      </w:pPr>
      <w:r w:rsidRPr="000C68C7">
        <w:rPr>
          <w:rFonts w:hAnsi="Times New Roman" w:ascii="Times New Roman"/>
          <w:szCs w:val="24"/>
          <w:lang w:val="pl-PL"/>
        </w:rPr>
        <w:tab/>
        <w:t xml:space="preserve">TRGOVAČKI SUD U ZAGREBU po sucu pojedincu </w:t>
      </w:r>
      <w:r w:rsidR="004E4ED5" w:rsidRPr="000C68C7">
        <w:rPr>
          <w:rFonts w:hAnsi="Times New Roman" w:ascii="Times New Roman"/>
          <w:szCs w:val="24"/>
          <w:lang w:val="pl-PL"/>
        </w:rPr>
        <w:t>Nikoli Ribariću</w:t>
      </w:r>
      <w:r w:rsidRPr="000C68C7">
        <w:rPr>
          <w:rFonts w:hAnsi="Times New Roman" w:ascii="Times New Roman"/>
          <w:szCs w:val="24"/>
          <w:lang w:val="pl-PL"/>
        </w:rPr>
        <w:t xml:space="preserve"> kao stečajnom sucu u stečajnom postupku nad dužnikom</w:t>
      </w:r>
      <w:r w:rsidR="000E2C51" w:rsidRPr="000C68C7">
        <w:rPr>
          <w:rFonts w:hAnsi="Times New Roman" w:ascii="Times New Roman"/>
          <w:szCs w:val="24"/>
        </w:rPr>
        <w:t xml:space="preserve"> </w:t>
      </w:r>
      <w:r w:rsidR="000C68C7" w:rsidRPr="000C68C7">
        <w:rPr>
          <w:rFonts w:hAnsi="Times New Roman" w:ascii="Times New Roman"/>
          <w:szCs w:val="24"/>
          <w:lang w:val="pt-BR"/>
        </w:rPr>
        <w:t>ŠIMECKI-TRGOVINA d.o.o. u stečaju, Zagreb, Vlaška 126, MBS: 080101294, OIB: 07897444082</w:t>
      </w:r>
      <w:r w:rsidR="000E2C51" w:rsidRPr="000C68C7">
        <w:rPr>
          <w:rFonts w:hAnsi="Times New Roman" w:ascii="Times New Roman"/>
          <w:szCs w:val="24"/>
        </w:rPr>
        <w:t xml:space="preserve">, </w:t>
      </w:r>
      <w:proofErr w:type="spellStart"/>
      <w:r w:rsidR="000E2C51" w:rsidRPr="000C68C7">
        <w:rPr>
          <w:rFonts w:hAnsi="Times New Roman" w:ascii="Times New Roman"/>
          <w:szCs w:val="24"/>
        </w:rPr>
        <w:t>dana</w:t>
      </w:r>
      <w:proofErr w:type="spellEnd"/>
      <w:r w:rsidR="000E2C51" w:rsidRPr="000C68C7">
        <w:rPr>
          <w:rFonts w:hAnsi="Times New Roman" w:ascii="Times New Roman"/>
          <w:szCs w:val="24"/>
        </w:rPr>
        <w:t xml:space="preserve"> 1</w:t>
      </w:r>
      <w:r w:rsidR="000C68C7" w:rsidRPr="000C68C7">
        <w:rPr>
          <w:rFonts w:hAnsi="Times New Roman" w:ascii="Times New Roman"/>
          <w:szCs w:val="24"/>
        </w:rPr>
        <w:t>9</w:t>
      </w:r>
      <w:r w:rsidR="000E2C51" w:rsidRPr="000C68C7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0C68C7" w:rsidRPr="000C68C7">
        <w:rPr>
          <w:rFonts w:hAnsi="Times New Roman" w:ascii="Times New Roman"/>
          <w:szCs w:val="24"/>
        </w:rPr>
        <w:t>siječnja</w:t>
      </w:r>
      <w:proofErr w:type="spellEnd"/>
      <w:proofErr w:type="gramEnd"/>
      <w:r w:rsidR="000E2C51" w:rsidRPr="000C68C7">
        <w:rPr>
          <w:rFonts w:hAnsi="Times New Roman" w:ascii="Times New Roman"/>
          <w:szCs w:val="24"/>
        </w:rPr>
        <w:t xml:space="preserve"> 201</w:t>
      </w:r>
      <w:r w:rsidR="000C68C7" w:rsidRPr="000C68C7">
        <w:rPr>
          <w:rFonts w:hAnsi="Times New Roman" w:ascii="Times New Roman"/>
          <w:szCs w:val="24"/>
        </w:rPr>
        <w:t>6</w:t>
      </w:r>
      <w:r w:rsidR="000E2C51" w:rsidRPr="000C68C7">
        <w:rPr>
          <w:rFonts w:hAnsi="Times New Roman" w:ascii="Times New Roman"/>
          <w:szCs w:val="24"/>
        </w:rPr>
        <w:t>.g.</w:t>
      </w:r>
    </w:p>
    <w:p w:rsidRDefault="006F1AED" w:rsidR="006F1AED" w:rsidRPr="000C68C7">
      <w:pPr>
        <w:jc w:val="both"/>
        <w:rPr>
          <w:rFonts w:hAnsi="Times New Roman" w:ascii="Times New Roman"/>
          <w:szCs w:val="24"/>
          <w:lang w:val="pl-PL"/>
        </w:rPr>
      </w:pPr>
    </w:p>
    <w:p w:rsidRDefault="00195AEF" w:rsidR="00195AEF" w:rsidRPr="000C68C7">
      <w:pPr>
        <w:jc w:val="center"/>
        <w:rPr>
          <w:rFonts w:hAnsi="Times New Roman" w:ascii="Times New Roman"/>
          <w:szCs w:val="24"/>
          <w:lang w:val="pl-PL"/>
        </w:rPr>
      </w:pPr>
      <w:r w:rsidRPr="000C68C7">
        <w:rPr>
          <w:rFonts w:hAnsi="Times New Roman" w:ascii="Times New Roman"/>
          <w:szCs w:val="24"/>
          <w:lang w:val="pl-PL"/>
        </w:rPr>
        <w:t>r i j e š i o  j e</w:t>
      </w:r>
    </w:p>
    <w:p w:rsidRDefault="00195AEF" w:rsidR="00195AEF" w:rsidRPr="000C68C7">
      <w:pPr>
        <w:rPr>
          <w:rFonts w:hAnsi="Times New Roman" w:ascii="Times New Roman"/>
          <w:szCs w:val="24"/>
          <w:lang w:val="pl-PL"/>
        </w:rPr>
      </w:pPr>
    </w:p>
    <w:p w:rsidRDefault="00195AEF" w:rsidP="0032156E" w:rsidR="00195AEF" w:rsidRPr="000C68C7">
      <w:pPr>
        <w:ind w:right="538" w:left="851"/>
        <w:jc w:val="both"/>
        <w:rPr>
          <w:rFonts w:hAnsi="Times New Roman" w:ascii="Times New Roman"/>
          <w:szCs w:val="24"/>
          <w:lang w:val="pl-PL"/>
        </w:rPr>
      </w:pPr>
      <w:r w:rsidRPr="000C68C7">
        <w:rPr>
          <w:rFonts w:hAnsi="Times New Roman" w:ascii="Times New Roman"/>
          <w:szCs w:val="24"/>
          <w:lang w:val="pl-PL"/>
        </w:rPr>
        <w:tab/>
        <w:t xml:space="preserve">Tablice koje je sastavio stečajni upravitelj i to popis predmeta stečajne mase, popis vjerovnika, te pregled imovine i obveza, zajedno s prijavama i priloženim ispravama bit će izožene u sobi </w:t>
      </w:r>
      <w:r w:rsidR="006416BA" w:rsidRPr="000C68C7">
        <w:rPr>
          <w:rFonts w:hAnsi="Times New Roman" w:ascii="Times New Roman"/>
          <w:b/>
          <w:szCs w:val="24"/>
          <w:lang w:val="pl-PL"/>
        </w:rPr>
        <w:t>82</w:t>
      </w:r>
      <w:r w:rsidRPr="000C68C7">
        <w:rPr>
          <w:rFonts w:hAnsi="Times New Roman" w:ascii="Times New Roman"/>
          <w:b/>
          <w:szCs w:val="24"/>
          <w:lang w:val="pl-PL"/>
        </w:rPr>
        <w:t>/II kat, stari dio</w:t>
      </w:r>
      <w:r w:rsidR="00F64EF7" w:rsidRPr="000C68C7">
        <w:rPr>
          <w:rFonts w:hAnsi="Times New Roman" w:ascii="Times New Roman"/>
          <w:szCs w:val="24"/>
          <w:lang w:val="pl-PL"/>
        </w:rPr>
        <w:t>.</w:t>
      </w:r>
    </w:p>
    <w:p w:rsidRDefault="006416BA" w:rsidR="006416BA" w:rsidRPr="000C68C7">
      <w:pPr>
        <w:jc w:val="center"/>
        <w:rPr>
          <w:rFonts w:hAnsi="Times New Roman" w:ascii="Times New Roman"/>
          <w:szCs w:val="24"/>
          <w:lang w:val="pl-PL"/>
        </w:rPr>
      </w:pPr>
    </w:p>
    <w:p w:rsidRDefault="00195AEF" w:rsidR="00195AEF" w:rsidRPr="000C68C7">
      <w:pPr>
        <w:jc w:val="center"/>
        <w:rPr>
          <w:rFonts w:hAnsi="Times New Roman" w:ascii="Times New Roman"/>
          <w:szCs w:val="24"/>
          <w:lang w:val="pl-PL"/>
        </w:rPr>
      </w:pPr>
      <w:r w:rsidRPr="000C68C7">
        <w:rPr>
          <w:rFonts w:hAnsi="Times New Roman" w:ascii="Times New Roman"/>
          <w:szCs w:val="24"/>
          <w:lang w:val="pl-PL"/>
        </w:rPr>
        <w:t>Zagreb</w:t>
      </w:r>
      <w:r w:rsidR="006F1AED" w:rsidRPr="000C68C7">
        <w:rPr>
          <w:rFonts w:hAnsi="Times New Roman" w:ascii="Times New Roman"/>
          <w:szCs w:val="24"/>
          <w:lang w:val="pl-PL"/>
        </w:rPr>
        <w:t xml:space="preserve">, </w:t>
      </w:r>
      <w:r w:rsidR="00485CA5" w:rsidRPr="000C68C7">
        <w:rPr>
          <w:rFonts w:hAnsi="Times New Roman" w:ascii="Times New Roman"/>
          <w:szCs w:val="24"/>
          <w:lang w:val="pl-PL"/>
        </w:rPr>
        <w:t>1</w:t>
      </w:r>
      <w:r w:rsidR="000C68C7" w:rsidRPr="000C68C7">
        <w:rPr>
          <w:rFonts w:hAnsi="Times New Roman" w:ascii="Times New Roman"/>
          <w:szCs w:val="24"/>
          <w:lang w:val="pl-PL"/>
        </w:rPr>
        <w:t>9. siječnja</w:t>
      </w:r>
      <w:r w:rsidR="006F1AED" w:rsidRPr="000C68C7">
        <w:rPr>
          <w:rFonts w:hAnsi="Times New Roman" w:ascii="Times New Roman"/>
          <w:szCs w:val="24"/>
          <w:lang w:val="pl-PL"/>
        </w:rPr>
        <w:t xml:space="preserve"> 201</w:t>
      </w:r>
      <w:r w:rsidR="000C68C7" w:rsidRPr="000C68C7">
        <w:rPr>
          <w:rFonts w:hAnsi="Times New Roman" w:ascii="Times New Roman"/>
          <w:szCs w:val="24"/>
          <w:lang w:val="pl-PL"/>
        </w:rPr>
        <w:t>6</w:t>
      </w:r>
      <w:r w:rsidR="006F1AED" w:rsidRPr="000C68C7">
        <w:rPr>
          <w:rFonts w:hAnsi="Times New Roman" w:ascii="Times New Roman"/>
          <w:szCs w:val="24"/>
          <w:lang w:val="pl-PL"/>
        </w:rPr>
        <w:t>.</w:t>
      </w:r>
    </w:p>
    <w:p w:rsidRDefault="00195AEF" w:rsidR="00195AEF" w:rsidRPr="000C68C7">
      <w:pPr>
        <w:jc w:val="center"/>
        <w:rPr>
          <w:rFonts w:hAnsi="Times New Roman" w:ascii="Times New Roman"/>
          <w:szCs w:val="24"/>
          <w:lang w:val="pl-PL"/>
        </w:rPr>
      </w:pPr>
    </w:p>
    <w:p w:rsidRDefault="00195AEF" w:rsidR="00195AEF" w:rsidRPr="000C68C7">
      <w:pPr>
        <w:jc w:val="center"/>
        <w:rPr>
          <w:rFonts w:hAnsi="Times New Roman" w:ascii="Times New Roman"/>
          <w:szCs w:val="24"/>
          <w:lang w:val="pl-PL"/>
        </w:rPr>
      </w:pPr>
    </w:p>
    <w:p w:rsidRDefault="00195AEF" w:rsidP="00E91121" w:rsidR="000C68C7" w:rsidRPr="000C68C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0C68C7">
        <w:rPr>
          <w:rFonts w:hAnsi="Times New Roman" w:ascii="Times New Roman"/>
          <w:szCs w:val="24"/>
          <w:lang w:val="pl-PL"/>
        </w:rPr>
        <w:tab/>
      </w:r>
      <w:r w:rsidRPr="000C68C7">
        <w:rPr>
          <w:rFonts w:hAnsi="Times New Roman" w:ascii="Times New Roman"/>
          <w:szCs w:val="24"/>
          <w:lang w:val="pl-PL"/>
        </w:rPr>
        <w:tab/>
      </w:r>
      <w:r w:rsidRPr="000C68C7">
        <w:rPr>
          <w:rFonts w:hAnsi="Times New Roman" w:ascii="Times New Roman"/>
          <w:szCs w:val="24"/>
          <w:lang w:val="pl-PL"/>
        </w:rPr>
        <w:tab/>
      </w:r>
      <w:r w:rsidRPr="000C68C7">
        <w:rPr>
          <w:rFonts w:hAnsi="Times New Roman" w:ascii="Times New Roman"/>
          <w:szCs w:val="24"/>
          <w:lang w:val="pl-PL"/>
        </w:rPr>
        <w:tab/>
      </w:r>
      <w:r w:rsidRPr="000C68C7">
        <w:rPr>
          <w:rFonts w:hAnsi="Times New Roman" w:ascii="Times New Roman"/>
          <w:szCs w:val="24"/>
          <w:lang w:val="pl-PL"/>
        </w:rPr>
        <w:tab/>
      </w:r>
      <w:r w:rsidRPr="000C68C7">
        <w:rPr>
          <w:rFonts w:hAnsi="Times New Roman" w:ascii="Times New Roman"/>
          <w:szCs w:val="24"/>
          <w:lang w:val="pl-PL"/>
        </w:rPr>
        <w:tab/>
      </w:r>
      <w:r w:rsidR="000C68C7" w:rsidRPr="000C68C7">
        <w:rPr>
          <w:rFonts w:hAnsi="Times New Roman" w:ascii="Times New Roman"/>
          <w:szCs w:val="24"/>
          <w:lang w:val="pl-PL"/>
        </w:rPr>
        <w:tab/>
      </w:r>
      <w:r w:rsidR="000C68C7" w:rsidRPr="000C68C7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0C68C7" w:rsidP="000C68C7" w:rsidR="000C68C7" w:rsidRPr="000C68C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0C68C7">
        <w:rPr>
          <w:rFonts w:hAnsi="Times New Roman" w:ascii="Times New Roman"/>
          <w:b w:val="false"/>
          <w:color w:val="auto"/>
          <w:szCs w:val="24"/>
        </w:rPr>
        <w:t xml:space="preserve"> Nikola Ribarić </w:t>
      </w:r>
    </w:p>
    <w:p w:rsidRDefault="006416BA" w:rsidP="000C68C7" w:rsidR="006416BA" w:rsidRPr="000C68C7">
      <w:pPr>
        <w:jc w:val="both"/>
        <w:rPr>
          <w:rFonts w:hAnsi="Times New Roman" w:ascii="Times New Roman"/>
          <w:szCs w:val="24"/>
        </w:rPr>
      </w:pPr>
    </w:p>
    <w:p w:rsidRDefault="006416BA" w:rsidR="006416BA" w:rsidRPr="000C68C7">
      <w:pPr>
        <w:jc w:val="both"/>
        <w:rPr>
          <w:rFonts w:hAnsi="Times New Roman" w:ascii="Times New Roman"/>
          <w:szCs w:val="24"/>
        </w:rPr>
      </w:pPr>
    </w:p>
    <w:p w:rsidRDefault="004D1E56" w:rsidR="004D1E56" w:rsidRPr="000C68C7">
      <w:pPr>
        <w:jc w:val="both"/>
        <w:rPr>
          <w:rFonts w:hAnsi="Times New Roman" w:ascii="Times New Roman"/>
          <w:szCs w:val="24"/>
        </w:rPr>
      </w:pPr>
      <w:r w:rsidRPr="000C68C7">
        <w:rPr>
          <w:rFonts w:hAnsi="Times New Roman" w:ascii="Times New Roman"/>
          <w:szCs w:val="24"/>
        </w:rPr>
        <w:t xml:space="preserve">   </w:t>
      </w:r>
    </w:p>
    <w:p w:rsidRDefault="00F3109D" w:rsidR="00F3109D" w:rsidRPr="000C68C7">
      <w:pPr>
        <w:jc w:val="both"/>
        <w:rPr>
          <w:rFonts w:hAnsi="Times New Roman" w:ascii="Times New Roman"/>
          <w:szCs w:val="24"/>
          <w:lang w:val="pl-PL"/>
        </w:rPr>
      </w:pPr>
    </w:p>
    <w:p w:rsidRDefault="006416BA" w:rsidR="006416BA" w:rsidRPr="000C68C7">
      <w:pPr>
        <w:jc w:val="both"/>
        <w:rPr>
          <w:rFonts w:hAnsi="Times New Roman" w:ascii="Times New Roman"/>
          <w:szCs w:val="24"/>
          <w:lang w:val="pl-PL"/>
        </w:rPr>
      </w:pPr>
    </w:p>
    <w:p w:rsidRDefault="006416BA" w:rsidR="006416BA" w:rsidRPr="000C68C7">
      <w:pPr>
        <w:jc w:val="both"/>
        <w:rPr>
          <w:rFonts w:hAnsi="Times New Roman" w:ascii="Times New Roman"/>
          <w:szCs w:val="24"/>
          <w:lang w:val="pl-PL"/>
        </w:rPr>
      </w:pPr>
    </w:p>
    <w:p w:rsidRDefault="006416BA" w:rsidR="006416BA" w:rsidRPr="000C68C7">
      <w:pPr>
        <w:jc w:val="both"/>
        <w:rPr>
          <w:rFonts w:hAnsi="Times New Roman" w:ascii="Times New Roman"/>
          <w:szCs w:val="24"/>
          <w:lang w:val="pl-PL"/>
        </w:rPr>
      </w:pPr>
    </w:p>
    <w:p w:rsidRDefault="006416BA" w:rsidR="006416BA" w:rsidRPr="000C68C7">
      <w:pPr>
        <w:jc w:val="both"/>
        <w:rPr>
          <w:rFonts w:hAnsi="Times New Roman" w:ascii="Times New Roman"/>
          <w:szCs w:val="24"/>
          <w:lang w:val="pl-PL"/>
        </w:rPr>
      </w:pPr>
    </w:p>
    <w:p w:rsidRDefault="006416BA" w:rsidR="006416BA" w:rsidRPr="000C68C7">
      <w:pPr>
        <w:jc w:val="both"/>
        <w:rPr>
          <w:rFonts w:hAnsi="Times New Roman" w:ascii="Times New Roman"/>
          <w:szCs w:val="24"/>
          <w:lang w:val="pl-PL"/>
        </w:rPr>
      </w:pPr>
    </w:p>
    <w:p w:rsidRDefault="006416BA" w:rsidR="006416BA" w:rsidRPr="000C68C7">
      <w:pPr>
        <w:jc w:val="both"/>
        <w:rPr>
          <w:rFonts w:hAnsi="Times New Roman" w:ascii="Times New Roman"/>
          <w:szCs w:val="24"/>
          <w:lang w:val="pl-PL"/>
        </w:rPr>
      </w:pPr>
    </w:p>
    <w:p w:rsidRDefault="006416BA" w:rsidR="006416BA" w:rsidRPr="000C68C7">
      <w:pPr>
        <w:jc w:val="both"/>
        <w:rPr>
          <w:rFonts w:hAnsi="Times New Roman" w:ascii="Times New Roman"/>
          <w:szCs w:val="24"/>
          <w:lang w:val="pl-PL"/>
        </w:rPr>
      </w:pPr>
    </w:p>
    <w:p w:rsidRDefault="000E5C08" w:rsidR="000E5C08" w:rsidRPr="000C68C7">
      <w:pPr>
        <w:jc w:val="both"/>
        <w:rPr>
          <w:rFonts w:hAnsi="Times New Roman" w:ascii="Times New Roman"/>
          <w:szCs w:val="24"/>
          <w:lang w:val="pl-PL"/>
        </w:rPr>
      </w:pPr>
      <w:r w:rsidRPr="000C68C7">
        <w:rPr>
          <w:rFonts w:hAnsi="Times New Roman" w:ascii="Times New Roman"/>
          <w:szCs w:val="24"/>
          <w:lang w:val="pl-PL"/>
        </w:rPr>
        <w:t>DNA:</w:t>
      </w:r>
    </w:p>
    <w:p w:rsidRDefault="000E5C08" w:rsidR="000E5C08" w:rsidRPr="000C68C7">
      <w:pPr>
        <w:jc w:val="both"/>
        <w:rPr>
          <w:rFonts w:hAnsi="Times New Roman" w:ascii="Times New Roman"/>
          <w:szCs w:val="24"/>
          <w:lang w:val="pl-PL"/>
        </w:rPr>
      </w:pPr>
      <w:r w:rsidRPr="000C68C7">
        <w:rPr>
          <w:rFonts w:hAnsi="Times New Roman" w:ascii="Times New Roman"/>
          <w:szCs w:val="24"/>
          <w:lang w:val="pl-PL"/>
        </w:rPr>
        <w:t>oglasna ploča suda 8 dana</w:t>
      </w:r>
      <w:r w:rsidR="004C56C0" w:rsidRPr="000C68C7">
        <w:rPr>
          <w:rFonts w:hAnsi="Times New Roman" w:ascii="Times New Roman"/>
          <w:szCs w:val="24"/>
          <w:lang w:val="pl-PL"/>
        </w:rPr>
        <w:t xml:space="preserve"> </w:t>
      </w:r>
    </w:p>
    <w:p w:rsidRDefault="00DC20DF" w:rsidR="00DC20DF" w:rsidRPr="000C68C7">
      <w:pPr>
        <w:jc w:val="both"/>
        <w:rPr>
          <w:rFonts w:hAnsi="Times New Roman" w:ascii="Times New Roman"/>
          <w:szCs w:val="24"/>
          <w:lang w:val="pl-PL"/>
        </w:rPr>
      </w:pPr>
    </w:p>
    <w:p w:rsidRDefault="00195AEF" w:rsidR="00195AEF" w:rsidRPr="000C68C7">
      <w:pPr>
        <w:jc w:val="center"/>
        <w:rPr>
          <w:rFonts w:hAnsi="Times New Roman" w:ascii="Times New Roman"/>
          <w:szCs w:val="24"/>
          <w:lang w:val="pl-PL"/>
        </w:rPr>
      </w:pPr>
    </w:p>
    <w:sectPr w:rsidSect="006F1AED" w:rsidR="00195AEF" w:rsidRPr="000C68C7">
      <w:pgSz w:code="9" w:h="16840" w:w="11907"/>
      <w:pgMar w:gutter="0" w:footer="720" w:header="720" w:left="1418" w:bottom="1418" w:right="1417" w:top="2268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089E"/>
    <w:rsid w:val="000B1BB7"/>
    <w:rsid w:val="000C68C7"/>
    <w:rsid w:val="000E2C51"/>
    <w:rsid w:val="000E5C08"/>
    <w:rsid w:val="0010089E"/>
    <w:rsid w:val="00163AD3"/>
    <w:rsid w:val="00195AEF"/>
    <w:rsid w:val="001A683D"/>
    <w:rsid w:val="001B54ED"/>
    <w:rsid w:val="00202D71"/>
    <w:rsid w:val="0032156E"/>
    <w:rsid w:val="003330CA"/>
    <w:rsid w:val="00485CA5"/>
    <w:rsid w:val="00492953"/>
    <w:rsid w:val="004C56C0"/>
    <w:rsid w:val="004D1E56"/>
    <w:rsid w:val="004E4ED5"/>
    <w:rsid w:val="005A1A13"/>
    <w:rsid w:val="006416BA"/>
    <w:rsid w:val="006514C1"/>
    <w:rsid w:val="006D65AB"/>
    <w:rsid w:val="006F073F"/>
    <w:rsid w:val="006F1AED"/>
    <w:rsid w:val="00725841"/>
    <w:rsid w:val="00765874"/>
    <w:rsid w:val="0077620D"/>
    <w:rsid w:val="007D3A28"/>
    <w:rsid w:val="008A4C0D"/>
    <w:rsid w:val="008D2D97"/>
    <w:rsid w:val="008E23EB"/>
    <w:rsid w:val="009D3277"/>
    <w:rsid w:val="009F3B18"/>
    <w:rsid w:val="00A869D6"/>
    <w:rsid w:val="00B456FC"/>
    <w:rsid w:val="00B6025D"/>
    <w:rsid w:val="00C03FCE"/>
    <w:rsid w:val="00C92F43"/>
    <w:rsid w:val="00C97CBF"/>
    <w:rsid w:val="00D27196"/>
    <w:rsid w:val="00D555C7"/>
    <w:rsid w:val="00D71C30"/>
    <w:rsid w:val="00D84929"/>
    <w:rsid w:val="00DC20DF"/>
    <w:rsid w:val="00EE18DC"/>
    <w:rsid w:val="00EE4B3E"/>
    <w:rsid w:val="00F3109D"/>
    <w:rsid w:val="00F64EF7"/>
    <w:rsid w:val="00FF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D3A28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0C68C7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0C68C7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D849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492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492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492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492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D3A28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0C68C7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0C68C7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D849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492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492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492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492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</izvorni_sadrzaj>
    <derivirana_varijabla naziv="DomainObject.Predmet.Broj_1">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ožujka 2014.</izvorni_sadrzaj>
    <derivirana_varijabla naziv="DomainObject.Predmet.DatumOsnivanja_1">5.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St-175/2014</izvorni_sadrzaj>
    <derivirana_varijabla naziv="DomainObject.Predmet.OznakaBroj_1">St-175/2014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ŠIMECKI-TRGOVINA d.o.o. za trgovinu obućom i odjećom</izvorni_sadrzaj>
    <derivirana_varijabla naziv="DomainObject.Predmet.ProtustrankaFormated_1">  ŠIMECKI-TRGOVINA d.o.o. za trgovinu obućom i odjećom</derivirana_varijabla>
  </DomainObject.Predmet.ProtustrankaFormated>
  <DomainObject.Predmet.ProtustrankaFormatedOIB>
    <izvorni_sadrzaj>  ŠIMECKI-TRGOVINA d.o.o. za trgovinu obućom i odjećom, OIB 07897444082</izvorni_sadrzaj>
    <derivirana_varijabla naziv="DomainObject.Predmet.ProtustrankaFormatedOIB_1">  ŠIMECKI-TRGOVINA d.o.o. za trgovinu obućom i odjećom, OIB 07897444082</derivirana_varijabla>
  </DomainObject.Predmet.ProtustrankaFormatedOIB>
  <DomainObject.Predmet.ProtustrankaFormatedWithAdress>
    <izvorni_sadrzaj> ŠIMECKI-TRGOVINA d.o.o. za trgovinu obućom i odjećom, Vlaška 126, 10000 Zagreb</izvorni_sadrzaj>
    <derivirana_varijabla naziv="DomainObject.Predmet.ProtustrankaFormatedWithAdress_1"> ŠIMECKI-TRGOVINA d.o.o. za trgovinu obućom i odjećom, Vlaška 126, 10000 Zagreb</derivirana_varijabla>
  </DomainObject.Predmet.ProtustrankaFormatedWithAdress>
  <DomainObject.Predmet.ProtustrankaFormatedWithAdressOIB>
    <izvorni_sadrzaj> ŠIMECKI-TRGOVINA d.o.o. za trgovinu obućom i odjećom, OIB 07897444082, Vlaška 126, 10000 Zagreb</izvorni_sadrzaj>
    <derivirana_varijabla naziv="DomainObject.Predmet.ProtustrankaFormatedWithAdressOIB_1"> ŠIMECKI-TRGOVINA d.o.o. za trgovinu obućom i odjećom, OIB 07897444082, Vlaška 126, 10000 Zagreb</derivirana_varijabla>
  </DomainObject.Predmet.ProtustrankaFormatedWithAdressOIB>
  <DomainObject.Predmet.ProtustrankaWithAdress>
    <izvorni_sadrzaj>ŠIMECKI-TRGOVINA d.o.o. za trgovinu obućom i odjećom Vlaška 126, 10000 Zagreb</izvorni_sadrzaj>
    <derivirana_varijabla naziv="DomainObject.Predmet.ProtustrankaWithAdress_1">ŠIMECKI-TRGOVINA d.o.o. za trgovinu obućom i odjećom Vlaška 126, 10000 Zagreb</derivirana_varijabla>
  </DomainObject.Predmet.ProtustrankaWithAdress>
  <DomainObject.Predmet.ProtustrankaWithAdressOIB>
    <izvorni_sadrzaj>ŠIMECKI-TRGOVINA d.o.o. za trgovinu obućom i odjećom, OIB 07897444082, Vlaška 126, 10000 Zagreb</izvorni_sadrzaj>
    <derivirana_varijabla naziv="DomainObject.Predmet.ProtustrankaWithAdressOIB_1">ŠIMECKI-TRGOVINA d.o.o. za trgovinu obućom i odjećom, OIB 07897444082, Vlaška 126, 10000 Zagreb</derivirana_varijabla>
  </DomainObject.Predmet.ProtustrankaWithAdressOIB>
  <DomainObject.Predmet.ProtustrankaNazivFormated>
    <izvorni_sadrzaj>ŠIMECKI-TRGOVINA d.o.o. za trgovinu obućom i odjećom</izvorni_sadrzaj>
    <derivirana_varijabla naziv="DomainObject.Predmet.ProtustrankaNazivFormated_1">ŠIMECKI-TRGOVINA d.o.o. za trgovinu obućom i odjećom</derivirana_varijabla>
  </DomainObject.Predmet.ProtustrankaNazivFormated>
  <DomainObject.Predmet.ProtustrankaNazivFormatedOIB>
    <izvorni_sadrzaj>ŠIMECKI-TRGOVINA d.o.o. za trgovinu obućom i odjećom, OIB 07897444082</izvorni_sadrzaj>
    <derivirana_varijabla naziv="DomainObject.Predmet.ProtustrankaNazivFormatedOIB_1">ŠIMECKI-TRGOVINA d.o.o. za trgovinu obućom i odjećom, OIB 07897444082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CROATIA BANKA, dioničko društvo; Općinski sud u Sesvetama; Draško Semren, odvjetnik; NAVA BANKA dioničko društvo u stečaju; GRAD POŽEGA; Županijsko državno odvjetništvo u Zagrebu; JOSIP GALIĆ, kupac; TOMA PALIĆ; TRGOVINA LANA; BRANKO JAKIĆ; VIPnet, društvo s ograničenom odgovornošću za usluge javnih telekomunikacija; SNJEŽANA DRUGČEVIĆ; BISERKA PAVIĆ; MST d.o.o. za trgovinu i poslovne usluge; RUŽA DOGAN; LJUBICA ZGODIĆ; JASNA MILDE; ZAGREBAČKI HOLDING, društvo s ograničenom odgovornošću za javni prijevoz, opskrbu vodom, održavanje čistoće, putnička agencija, šport, upravljanje objektima i poslovanje nekretninama; VESNA DIOŠ PUTAK; GRAD SPLIT; VEČERNJI LIST novinsko-nakladničko društvo s ograničenom odgovornošću; GRAD ZAGREB; MARIJANA MAVREK</izvorni_sadrzaj>
    <derivirana_varijabla naziv="DomainObject.Predmet.StrankaFormated_1">  CROATIA BANKA, dioničko društvo; Općinski sud u Sesvetama; Draško Semren, odvjetnik; NAVA BANKA dioničko društvo u stečaju; GRAD POŽEGA; Županijsko državno odvjetništvo u Zagrebu; JOSIP GALIĆ, kupac; TOMA PALIĆ; TRGOVINA LANA; BRANKO JAKIĆ; VIPnet, društvo s ograničenom odgovornošću za usluge javnih telekomunikacija; SNJEŽANA DRUGČEVIĆ; BISERKA PAVIĆ; MST d.o.o. za trgovinu i poslovne usluge; RUŽA DOGAN; LJUBICA ZGODIĆ; JASNA MILDE; ZAGREBAČKI HOLDING, društvo s ograničenom odgovornošću za javni prijevoz, opskrbu vodom, održavanje čistoće, putnička agencija, šport, upravljanje objektima i poslovanje nekretninama; VESNA DIOŠ PUTAK; GRAD SPLIT; VEČERNJI LIST novinsko-nakladničko društvo s ograničenom odgovornošću; GRAD ZAGREB; MARIJANA MAVREK</derivirana_varijabla>
  </DomainObject.Predmet.StrankaFormated>
  <DomainObject.Predmet.StrankaFormatedOIB>
    <izvorni_sadrzaj>  CROATIA BANKA, dioničko društvo, OIB 32247795989; Općinski sud u Sesvetama; Draško Semren, odvjetnik; NAVA BANKA dioničko društvo u stečaju, OIB 07492912398; GRAD POŽEGA, OIB 95699596710; Županijsko državno odvjetništvo u Zagrebu; JOSIP GALIĆ, kupac; TOMA PALIĆ; TRGOVINA LANA, OIB 96475491256; BRANKO JAKIĆ; VIPnet, društvo s ograničenom odgovornošću za usluge javnih telekomunikacija, OIB 29524210204; SNJEŽANA DRUGČEVIĆ; BISERKA PAVIĆ; MST d.o.o. za trgovinu i poslovne usluge, OIB 71404234047; RUŽA DOGAN; LJUBICA ZGODIĆ; JASNA MILDE; ZAGREBAČKI HOLDING, društvo s ograničenom odgovornošću za javni prijevoz, opskrbu vodom, održavanje čistoće, putnička agencija, šport, upravljanje objektima i poslovanje nekretninama, OIB 85584865987; VESNA DIOŠ PUTAK; GRAD SPLIT, OIB 78755598868; VEČERNJI LIST novinsko-nakladničko društvo s ograničenom odgovornošću, OIB 92276133102; GRAD ZAGREB, OIB 61817894937; MARIJANA MAVREK</izvorni_sadrzaj>
    <derivirana_varijabla naziv="DomainObject.Predmet.StrankaFormatedOIB_1">  CROATIA BANKA, dioničko društvo, OIB 32247795989; Općinski sud u Sesvetama; Draško Semren, odvjetnik; NAVA BANKA dioničko društvo u stečaju, OIB 07492912398; GRAD POŽEGA, OIB 95699596710; Županijsko državno odvjetništvo u Zagrebu; JOSIP GALIĆ, kupac; TOMA PALIĆ; TRGOVINA LANA, OIB 96475491256; BRANKO JAKIĆ; VIPnet, društvo s ograničenom odgovornošću za usluge javnih telekomunikacija, OIB 29524210204; SNJEŽANA DRUGČEVIĆ; BISERKA PAVIĆ; MST d.o.o. za trgovinu i poslovne usluge, OIB 71404234047; RUŽA DOGAN; LJUBICA ZGODIĆ; JASNA MILDE; ZAGREBAČKI HOLDING, društvo s ograničenom odgovornošću za javni prijevoz, opskrbu vodom, održavanje čistoće, putnička agencija, šport, upravljanje objektima i poslovanje nekretninama, OIB 85584865987; VESNA DIOŠ PUTAK; GRAD SPLIT, OIB 78755598868; VEČERNJI LIST novinsko-nakladničko društvo s ograničenom odgovornošću, OIB 92276133102; GRAD ZAGREB, OIB 61817894937; MARIJANA MAVREK</derivirana_varijabla>
  </DomainObject.Predmet.StrankaFormatedOIB>
  <DomainObject.Predmet.StrankaFormatedWithAdress>
    <izvorni_sadrzaj> CROATIA BANKA, dioničko društvo, Kvaternikov Trg 9, 10000 Zagreb; Općinski sud u Sesvetama; Draško Semren, odvjetnik, Savska 41 PT Zagrepčanka, 10000 Zagreb; NAVA BANKA dioničko društvo u stečaju, Tratinska 27, 10000 Zagreb; GRAD POŽEGA, Trg Svetog Trojstva 1, 34000 Požega; Županijsko državno odvjetništvo u Zagrebu; JOSIP GALIĆ, kupac, Primorska 10, 34000 Požega; TOMA PALIĆ, Beketinačka 7, 10000 Zagreb; TRGOVINA LANA, Maršala Tita 11, 40000 Nedelišće; BRANKO JAKIĆ; VIPnet, društvo s ograničenom odgovornošću za usluge javnih telekomunikacija, Vrtni put 1, 10000 Zagreb; SNJEŽANA DRUGČEVIĆ; BISERKA PAVIĆ; MST d.o.o. za trgovinu i poslovne usluge, Braće Radića 11, 10450 Donja Zdenčina; RUŽA DOGAN; LJUBICA ZGODIĆ; JASNA MILDE; ZAGREBAČKI HOLDING, društvo s ograničenom odgovornošću za javni prijevoz, opskrbu vodom, održavanje čistoće, putnička agencija, šport, upravljanje objektima i poslovanje nekretninama, Ozaljska 105, 10000 Zagreb; VESNA DIOŠ PUTAK; GRAD SPLIT; VEČERNJI LIST novinsko-nakladničko društvo s ograničenom odgovornošću, Oreškovićeva 6H/I, 10000 Zagreb; GRAD ZAGREB, Trg S. Radića 1, 10000 Zagreb; MARIJANA MAVREK</izvorni_sadrzaj>
    <derivirana_varijabla naziv="DomainObject.Predmet.StrankaFormatedWithAdress_1"> CROATIA BANKA, dioničko društvo, Kvaternikov Trg 9, 10000 Zagreb; Općinski sud u Sesvetama; Draško Semren, odvjetnik, Savska 41 PT Zagrepčanka, 10000 Zagreb; NAVA BANKA dioničko društvo u stečaju, Tratinska 27, 10000 Zagreb; GRAD POŽEGA, Trg Svetog Trojstva 1, 34000 Požega; Županijsko državno odvjetništvo u Zagrebu; JOSIP GALIĆ, kupac, Primorska 10, 34000 Požega; TOMA PALIĆ, Beketinačka 7, 10000 Zagreb; TRGOVINA LANA, Maršala Tita 11, 40000 Nedelišće; BRANKO JAKIĆ; VIPnet, društvo s ograničenom odgovornošću za usluge javnih telekomunikacija, Vrtni put 1, 10000 Zagreb; SNJEŽANA DRUGČEVIĆ; BISERKA PAVIĆ; MST d.o.o. za trgovinu i poslovne usluge, Braće Radića 11, 10450 Donja Zdenčina; RUŽA DOGAN; LJUBICA ZGODIĆ; JASNA MILDE; ZAGREBAČKI HOLDING, društvo s ograničenom odgovornošću za javni prijevoz, opskrbu vodom, održavanje čistoće, putnička agencija, šport, upravljanje objektima i poslovanje nekretninama, Ozaljska 105, 10000 Zagreb; VESNA DIOŠ PUTAK; GRAD SPLIT; VEČERNJI LIST novinsko-nakladničko društvo s ograničenom odgovornošću, Oreškovićeva 6H/I, 10000 Zagreb; GRAD ZAGREB, Trg S. Radića 1, 10000 Zagreb; MARIJANA MAVREK</derivirana_varijabla>
  </DomainObject.Predmet.StrankaFormatedWithAdress>
  <DomainObject.Predmet.StrankaFormatedWithAdressOIB>
    <izvorni_sadrzaj> CROATIA BANKA, dioničko društvo, OIB 32247795989, Kvaternikov Trg 9, 10000 Zagreb; Općinski sud u Sesvetama; Draško Semren, odvjetnik, Savska 41 PT Zagrepčanka, 10000 Zagreb; NAVA BANKA dioničko društvo u stečaju, OIB 07492912398, Tratinska 27, 10000 Zagreb; GRAD POŽEGA, OIB 95699596710, Trg Svetog Trojstva 1, 34000 Požega; Županijsko državno odvjetništvo u Zagrebu; JOSIP GALIĆ, kupac, Primorska 10, 34000 Požega; TOMA PALIĆ, Beketinačka 7, 10000 Zagreb; TRGOVINA LANA, OIB 96475491256, Maršala Tita 11, 40000 Nedelišće; BRANKO JAKIĆ; VIPnet, društvo s ograničenom odgovornošću za usluge javnih telekomunikacija, OIB 29524210204, Vrtni put 1, 10000 Zagreb; SNJEŽANA DRUGČEVIĆ; BISERKA PAVIĆ; MST d.o.o. za trgovinu i poslovne usluge, OIB 71404234047, Braće Radića 11, 10450 Donja Zdenčina; RUŽA DOGAN; LJUBICA ZGODIĆ; JASNA MILDE; ZAGREBAČKI HOLDING, društvo s ograničenom odgovornošću za javni prijevoz, opskrbu vodom, održavanje čistoće, putnička agencija, šport, upravljanje objektima i poslovanje nekretninama, OIB 85584865987, Ozaljska 105, 10000 Zagreb; VESNA DIOŠ PUTAK; GRAD SPLIT, OIB 78755598868; VEČERNJI LIST novinsko-nakladničko društvo s ograničenom odgovornošću, OIB 92276133102, Oreškovićeva 6H/I, 10000 Zagreb; GRAD ZAGREB, OIB 61817894937, Trg S. Radića 1, 10000 Zagreb; MARIJANA MAVREK</izvorni_sadrzaj>
    <derivirana_varijabla naziv="DomainObject.Predmet.StrankaFormatedWithAdressOIB_1"> CROATIA BANKA, dioničko društvo, OIB 32247795989, Kvaternikov Trg 9, 10000 Zagreb; Općinski sud u Sesvetama; Draško Semren, odvjetnik, Savska 41 PT Zagrepčanka, 10000 Zagreb; NAVA BANKA dioničko društvo u stečaju, OIB 07492912398, Tratinska 27, 10000 Zagreb; GRAD POŽEGA, OIB 95699596710, Trg Svetog Trojstva 1, 34000 Požega; Županijsko državno odvjetništvo u Zagrebu; JOSIP GALIĆ, kupac, Primorska 10, 34000 Požega; TOMA PALIĆ, Beketinačka 7, 10000 Zagreb; TRGOVINA LANA, OIB 96475491256, Maršala Tita 11, 40000 Nedelišće; BRANKO JAKIĆ; VIPnet, društvo s ograničenom odgovornošću za usluge javnih telekomunikacija, OIB 29524210204, Vrtni put 1, 10000 Zagreb; SNJEŽANA DRUGČEVIĆ; BISERKA PAVIĆ; MST d.o.o. za trgovinu i poslovne usluge, OIB 71404234047, Braće Radića 11, 10450 Donja Zdenčina; RUŽA DOGAN; LJUBICA ZGODIĆ; JASNA MILDE; ZAGREBAČKI HOLDING, društvo s ograničenom odgovornošću za javni prijevoz, opskrbu vodom, održavanje čistoće, putnička agencija, šport, upravljanje objektima i poslovanje nekretninama, OIB 85584865987, Ozaljska 105, 10000 Zagreb; VESNA DIOŠ PUTAK; GRAD SPLIT, OIB 78755598868; VEČERNJI LIST novinsko-nakladničko društvo s ograničenom odgovornošću, OIB 92276133102, Oreškovićeva 6H/I, 10000 Zagreb; GRAD ZAGREB, OIB 61817894937, Trg S. Radića 1, 10000 Zagreb; MARIJANA MAVREK</derivirana_varijabla>
  </DomainObject.Predmet.StrankaFormatedWithAdressOIB>
  <DomainObject.Predmet.StrankaWithAdress>
    <izvorni_sadrzaj>CROATIA BANKA, dioničko društvo Kvaternikov Trg 9,10000 Zagreb,Općinski sud u Sesvetama ,Draško Semren, odvjetnik Savska 41 PT Zagrepčanka,10000 Zagreb,NAVA BANKA dioničko društvo u stečaju Tratinska 27,10000 Zagreb,GRAD POŽEGA Trg Svetog Trojstva 1,34000 Požega,Županijsko državno odvjetništvo u Zagrebu ,JOSIP GALIĆ, kupac Primorska 10,34000 Požega,TOMA PALIĆ Beketinačka 7,10000 Zagreb,TRGOVINA LANA Maršala Tita 11,40000 Nedelišće,BRANKO JAKIĆ ,VIPnet, društvo s ograničenom odgovornošću za usluge javnih telekomunikacija Vrtni put 1,10000 Zagreb,SNJEŽANA DRUGČEVIĆ ,BISERKA PAVIĆ ,MST d.o.o. za trgovinu i poslovne usluge Braće Radića 11,10450 Donja Zdenčina,RUŽA DOGAN ,LJUBICA ZGODIĆ ,JASNA MILDE ,ZAGREBAČKI HOLDING, društvo s ograničenom odgovornošću za javni prijevoz, opskrbu vodom, održavanje čistoće, putnička agencija, šport, upravljanje objektima i poslovanje nekretninama Ozaljska 105,10000 Zagreb,VESNA DIOŠ PUTAK ,GRAD SPLIT ,VEČERNJI LIST novinsko-nakladničko društvo s ograničenom odgovornošću Oreškovićeva 6H/I,10000 Zagreb,GRAD ZAGREB Trg S. Radića 1,10000 Zagreb,MARIJANA MAVREK </izvorni_sadrzaj>
    <derivirana_varijabla naziv="DomainObject.Predmet.StrankaWithAdress_1">CROATIA BANKA, dioničko društvo Kvaternikov Trg 9,10000 Zagreb,Općinski sud u Sesvetama ,Draško Semren, odvjetnik Savska 41 PT Zagrepčanka,10000 Zagreb,NAVA BANKA dioničko društvo u stečaju Tratinska 27,10000 Zagreb,GRAD POŽEGA Trg Svetog Trojstva 1,34000 Požega,Županijsko državno odvjetništvo u Zagrebu ,JOSIP GALIĆ, kupac Primorska 10,34000 Požega,TOMA PALIĆ Beketinačka 7,10000 Zagreb,TRGOVINA LANA Maršala Tita 11,40000 Nedelišće,BRANKO JAKIĆ ,VIPnet, društvo s ograničenom odgovornošću za usluge javnih telekomunikacija Vrtni put 1,10000 Zagreb,SNJEŽANA DRUGČEVIĆ ,BISERKA PAVIĆ ,MST d.o.o. za trgovinu i poslovne usluge Braće Radića 11,10450 Donja Zdenčina,RUŽA DOGAN ,LJUBICA ZGODIĆ ,JASNA MILDE ,ZAGREBAČKI HOLDING, društvo s ograničenom odgovornošću za javni prijevoz, opskrbu vodom, održavanje čistoće, putnička agencija, šport, upravljanje objektima i poslovanje nekretninama Ozaljska 105,10000 Zagreb,VESNA DIOŠ PUTAK ,GRAD SPLIT ,VEČERNJI LIST novinsko-nakladničko društvo s ograničenom odgovornošću Oreškovićeva 6H/I,10000 Zagreb,GRAD ZAGREB Trg S. Radića 1,10000 Zagreb,MARIJANA MAVREK </derivirana_varijabla>
  </DomainObject.Predmet.StrankaWithAdress>
  <DomainObject.Predmet.StrankaWithAdressOIB>
    <izvorni_sadrzaj>CROATIA BANKA, dioničko društvo, OIB 32247795989, Kvaternikov Trg 9,10000 Zagreb,Općinski sud u Sesvetama,Draško Semren, odvjetnik, Savska 41 PT Zagrepčanka,10000 Zagreb,NAVA BANKA dioničko društvo u stečaju, OIB 07492912398, Tratinska 27,10000 Zagreb,GRAD POŽEGA, OIB 95699596710, Trg Svetog Trojstva 1,34000 Požega,Županijsko državno odvjetništvo u Zagrebu,JOSIP GALIĆ, kupac, Primorska 10,34000 Požega,TOMA PALIĆ, Beketinačka 7,10000 Zagreb,TRGOVINA LANA, OIB 96475491256, Maršala Tita 11,40000 Nedelišće,BRANKO JAKIĆ,VIPnet, društvo s ograničenom odgovornošću za usluge javnih telekomunikacija, OIB 29524210204, Vrtni put 1,10000 Zagreb,SNJEŽANA DRUGČEVIĆ,BISERKA PAVIĆ,MST d.o.o. za trgovinu i poslovne usluge, OIB 71404234047, Braće Radića 11,10450 Donja Zdenčina,RUŽA DOGAN,LJUBICA ZGODIĆ,JASNA MILDE,ZAGREBAČKI HOLDING, društvo s ograničenom odgovornošću za javni prijevoz, opskrbu vodom, održavanje čistoće, putnička agencija, šport, upravljanje objektima i poslovanje nekretninama, OIB 85584865987, Ozaljska 105,10000 Zagreb,VESNA DIOŠ PUTAK,GRAD SPLIT, OIB 78755598868,VEČERNJI LIST novinsko-nakladničko društvo s ograničenom odgovornošću, OIB 92276133102, Oreškovićeva 6H/I,10000 Zagreb,GRAD ZAGREB, OIB 61817894937, Trg S. Radića 1,10000 Zagreb,MARIJANA MAVREK</izvorni_sadrzaj>
    <derivirana_varijabla naziv="DomainObject.Predmet.StrankaWithAdressOIB_1">CROATIA BANKA, dioničko društvo, OIB 32247795989, Kvaternikov Trg 9,10000 Zagreb,Općinski sud u Sesvetama,Draško Semren, odvjetnik, Savska 41 PT Zagrepčanka,10000 Zagreb,NAVA BANKA dioničko društvo u stečaju, OIB 07492912398, Tratinska 27,10000 Zagreb,GRAD POŽEGA, OIB 95699596710, Trg Svetog Trojstva 1,34000 Požega,Županijsko državno odvjetništvo u Zagrebu,JOSIP GALIĆ, kupac, Primorska 10,34000 Požega,TOMA PALIĆ, Beketinačka 7,10000 Zagreb,TRGOVINA LANA, OIB 96475491256, Maršala Tita 11,40000 Nedelišće,BRANKO JAKIĆ,VIPnet, društvo s ograničenom odgovornošću za usluge javnih telekomunikacija, OIB 29524210204, Vrtni put 1,10000 Zagreb,SNJEŽANA DRUGČEVIĆ,BISERKA PAVIĆ,MST d.o.o. za trgovinu i poslovne usluge, OIB 71404234047, Braće Radića 11,10450 Donja Zdenčina,RUŽA DOGAN,LJUBICA ZGODIĆ,JASNA MILDE,ZAGREBAČKI HOLDING, društvo s ograničenom odgovornošću za javni prijevoz, opskrbu vodom, održavanje čistoće, putnička agencija, šport, upravljanje objektima i poslovanje nekretninama, OIB 85584865987, Ozaljska 105,10000 Zagreb,VESNA DIOŠ PUTAK,GRAD SPLIT, OIB 78755598868,VEČERNJI LIST novinsko-nakladničko društvo s ograničenom odgovornošću, OIB 92276133102, Oreškovićeva 6H/I,10000 Zagreb,GRAD ZAGREB, OIB 61817894937, Trg S. Radića 1,10000 Zagreb,MARIJANA MAVREK</derivirana_varijabla>
  </DomainObject.Predmet.StrankaWithAdressOIB>
  <DomainObject.Predmet.StrankaNazivFormated>
    <izvorni_sadrzaj>CROATIA BANKA, dioničko društvo,Općinski sud u Sesvetama,Draško Semren, odvjetnik,NAVA BANKA dioničko društvo u stečaju,GRAD POŽEGA,Županijsko državno odvjetništvo u Zagrebu,JOSIP GALIĆ, kupac,TOMA PALIĆ,TRGOVINA LANA,BRANKO JAKIĆ,VIPnet, društvo s ograničenom odgovornošću za usluge javnih telekomunikacija,SNJEŽANA DRUGČEVIĆ,BISERKA PAVIĆ,MST d.o.o. za trgovinu i poslovne usluge,RUŽA DOGAN,LJUBICA ZGODIĆ,JASNA MILDE,ZAGREBAČKI HOLDING, društvo s ograničenom odgovornošću za javni prijevoz, opskrbu vodom, održavanje čistoće, putnička agencija, šport, upravljanje objektima i poslovanje nekretninama,VESNA DIOŠ PUTAK,GRAD SPLIT,VEČERNJI LIST novinsko-nakladničko društvo s ograničenom odgovornošću,GRAD ZAGREB,MARIJANA MAVREK</izvorni_sadrzaj>
    <derivirana_varijabla naziv="DomainObject.Predmet.StrankaNazivFormated_1">CROATIA BANKA, dioničko društvo,Općinski sud u Sesvetama,Draško Semren, odvjetnik,NAVA BANKA dioničko društvo u stečaju,GRAD POŽEGA,Županijsko državno odvjetništvo u Zagrebu,JOSIP GALIĆ, kupac,TOMA PALIĆ,TRGOVINA LANA,BRANKO JAKIĆ,VIPnet, društvo s ograničenom odgovornošću za usluge javnih telekomunikacija,SNJEŽANA DRUGČEVIĆ,BISERKA PAVIĆ,MST d.o.o. za trgovinu i poslovne usluge,RUŽA DOGAN,LJUBICA ZGODIĆ,JASNA MILDE,ZAGREBAČKI HOLDING, društvo s ograničenom odgovornošću za javni prijevoz, opskrbu vodom, održavanje čistoće, putnička agencija, šport, upravljanje objektima i poslovanje nekretninama,VESNA DIOŠ PUTAK,GRAD SPLIT,VEČERNJI LIST novinsko-nakladničko društvo s ograničenom odgovornošću,GRAD ZAGREB,MARIJANA MAVREK</derivirana_varijabla>
  </DomainObject.Predmet.StrankaNazivFormated>
  <DomainObject.Predmet.StrankaNazivFormatedOIB>
    <izvorni_sadrzaj>CROATIA BANKA, dioničko društvo, OIB 32247795989,Općinski sud u Sesvetama,Draško Semren, odvjetnik,NAVA BANKA dioničko društvo u stečaju, OIB 07492912398,GRAD POŽEGA, OIB 95699596710,Županijsko državno odvjetništvo u Zagrebu,JOSIP GALIĆ, kupac,TOMA PALIĆ,TRGOVINA LANA, OIB 96475491256,BRANKO JAKIĆ,VIPnet, društvo s ograničenom odgovornošću za usluge javnih telekomunikacija, OIB 29524210204,SNJEŽANA DRUGČEVIĆ,BISERKA PAVIĆ,MST d.o.o. za trgovinu i poslovne usluge, OIB 71404234047,RUŽA DOGAN,LJUBICA ZGODIĆ,JASNA MILDE,ZAGREBAČKI HOLDING, društvo s ograničenom odgovornošću za javni prijevoz, opskrbu vodom, održavanje čistoće, putnička agencija, šport, upravljanje objektima i poslovanje nekretninama, OIB 85584865987,VESNA DIOŠ PUTAK,GRAD SPLIT, OIB 78755598868,VEČERNJI LIST novinsko-nakladničko društvo s ograničenom odgovornošću, OIB 92276133102,GRAD ZAGREB, OIB 61817894937,MARIJANA MAVREK</izvorni_sadrzaj>
    <derivirana_varijabla naziv="DomainObject.Predmet.StrankaNazivFormatedOIB_1">CROATIA BANKA, dioničko društvo, OIB 32247795989,Općinski sud u Sesvetama,Draško Semren, odvjetnik,NAVA BANKA dioničko društvo u stečaju, OIB 07492912398,GRAD POŽEGA, OIB 95699596710,Županijsko državno odvjetništvo u Zagrebu,JOSIP GALIĆ, kupac,TOMA PALIĆ,TRGOVINA LANA, OIB 96475491256,BRANKO JAKIĆ,VIPnet, društvo s ograničenom odgovornošću za usluge javnih telekomunikacija, OIB 29524210204,SNJEŽANA DRUGČEVIĆ,BISERKA PAVIĆ,MST d.o.o. za trgovinu i poslovne usluge, OIB 71404234047,RUŽA DOGAN,LJUBICA ZGODIĆ,JASNA MILDE,ZAGREBAČKI HOLDING, društvo s ograničenom odgovornošću za javni prijevoz, opskrbu vodom, održavanje čistoće, putnička agencija, šport, upravljanje objektima i poslovanje nekretninama, OIB 85584865987,VESNA DIOŠ PUTAK,GRAD SPLIT, OIB 78755598868,VEČERNJI LIST novinsko-nakladničko društvo s ograničenom odgovornošću, OIB 92276133102,GRAD ZAGREB, OIB 61817894937,MARIJANA MAVREK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CROATIA BANKA, dioničko društvo</item>
      <item>Općinski sud u Sesvetama</item>
      <item>Draško Semren, odvjetnik</item>
      <item>NAVA BANKA dioničko društvo u stečaju</item>
      <item>GRAD POŽEGA</item>
      <item>Županijsko državno odvjetništvo u Zagrebu</item>
      <item>JOSIP GALIĆ, kupac</item>
      <item>TOMA PALIĆ</item>
      <item>TRGOVINA LANA</item>
      <item>BRANKO JAKIĆ</item>
      <item>VIPnet, društvo s ograničenom odgovornošću za usluge javnih telekomunikacija</item>
      <item>SNJEŽANA DRUGČEVIĆ</item>
      <item>BISERKA PAVIĆ</item>
      <item>MST d.o.o. za trgovinu i poslovne usluge</item>
      <item>RUŽA DOGAN</item>
      <item>LJUBICA ZGODIĆ</item>
      <item>JASNA MILDE</item>
      <item>ZAGREBAČKI HOLDING, društvo s ograničenom odgovornošću za javni prijevoz, opskrbu vodom, održavanje čistoće, putnička agencija, šport, upravljanje objektima i poslovanje nekretninama</item>
      <item>VESNA DIOŠ PUTAK</item>
      <item>GRAD SPLIT</item>
      <item>VEČERNJI LIST novinsko-nakladničko društvo s ograničenom odgovornošću</item>
      <item>GRAD ZAGREB</item>
      <item>MARIJANA MAVREK</item>
    </izvorni_sadrzaj>
    <derivirana_varijabla naziv="DomainObject.Predmet.StrankaListFormated_1">
      <item>CROATIA BANKA, dioničko društvo</item>
      <item>Općinski sud u Sesvetama</item>
      <item>Draško Semren, odvjetnik</item>
      <item>NAVA BANKA dioničko društvo u stečaju</item>
      <item>GRAD POŽEGA</item>
      <item>Županijsko državno odvjetništvo u Zagrebu</item>
      <item>JOSIP GALIĆ, kupac</item>
      <item>TOMA PALIĆ</item>
      <item>TRGOVINA LANA</item>
      <item>BRANKO JAKIĆ</item>
      <item>VIPnet, društvo s ograničenom odgovornošću za usluge javnih telekomunikacija</item>
      <item>SNJEŽANA DRUGČEVIĆ</item>
      <item>BISERKA PAVIĆ</item>
      <item>MST d.o.o. za trgovinu i poslovne usluge</item>
      <item>RUŽA DOGAN</item>
      <item>LJUBICA ZGODIĆ</item>
      <item>JASNA MILDE</item>
      <item>ZAGREBAČKI HOLDING, društvo s ograničenom odgovornošću za javni prijevoz, opskrbu vodom, održavanje čistoće, putnička agencija, šport, upravljanje objektima i poslovanje nekretninama</item>
      <item>VESNA DIOŠ PUTAK</item>
      <item>GRAD SPLIT</item>
      <item>VEČERNJI LIST novinsko-nakladničko društvo s ograničenom odgovornošću</item>
      <item>GRAD ZAGREB</item>
      <item>MARIJANA MAVREK</item>
    </derivirana_varijabla>
  </DomainObject.Predmet.StrankaListFormated>
  <DomainObject.Predmet.StrankaListFormatedOIB>
    <izvorni_sadrzaj>
      <item>CROATIA BANKA, dioničko društvo, OIB 32247795989</item>
      <item>Općinski sud u Sesvetama</item>
      <item>Draško Semren, odvjetnik</item>
      <item>NAVA BANKA dioničko društvo u stečaju, OIB 07492912398</item>
      <item>GRAD POŽEGA, OIB 95699596710</item>
      <item>Županijsko državno odvjetništvo u Zagrebu</item>
      <item>JOSIP GALIĆ, kupac</item>
      <item>TOMA PALIĆ</item>
      <item>TRGOVINA LANA, OIB 96475491256</item>
      <item>BRANKO JAKIĆ</item>
      <item>VIPnet, društvo s ograničenom odgovornošću za usluge javnih telekomunikacija, OIB 29524210204</item>
      <item>SNJEŽANA DRUGČEVIĆ</item>
      <item>BISERKA PAVIĆ</item>
      <item>MST d.o.o. za trgovinu i poslovne usluge, OIB 71404234047</item>
      <item>RUŽA DOGAN</item>
      <item>LJUBICA ZGODIĆ</item>
      <item>JASNA MILDE</item>
      <item>ZAGREBAČKI HOLDING, društvo s ograničenom odgovornošću za javni prijevoz, opskrbu vodom, održavanje čistoće, putnička agencija, šport, upravljanje objektima i poslovanje nekretninama, OIB 85584865987</item>
      <item>VESNA DIOŠ PUTAK</item>
      <item>GRAD SPLIT, OIB 78755598868</item>
      <item>VEČERNJI LIST novinsko-nakladničko društvo s ograničenom odgovornošću, OIB 92276133102</item>
      <item>GRAD ZAGREB, OIB 61817894937</item>
      <item>MARIJANA MAVREK</item>
    </izvorni_sadrzaj>
    <derivirana_varijabla naziv="DomainObject.Predmet.StrankaListFormatedOIB_1">
      <item>CROATIA BANKA, dioničko društvo, OIB 32247795989</item>
      <item>Općinski sud u Sesvetama</item>
      <item>Draško Semren, odvjetnik</item>
      <item>NAVA BANKA dioničko društvo u stečaju, OIB 07492912398</item>
      <item>GRAD POŽEGA, OIB 95699596710</item>
      <item>Županijsko državno odvjetništvo u Zagrebu</item>
      <item>JOSIP GALIĆ, kupac</item>
      <item>TOMA PALIĆ</item>
      <item>TRGOVINA LANA, OIB 96475491256</item>
      <item>BRANKO JAKIĆ</item>
      <item>VIPnet, društvo s ograničenom odgovornošću za usluge javnih telekomunikacija, OIB 29524210204</item>
      <item>SNJEŽANA DRUGČEVIĆ</item>
      <item>BISERKA PAVIĆ</item>
      <item>MST d.o.o. za trgovinu i poslovne usluge, OIB 71404234047</item>
      <item>RUŽA DOGAN</item>
      <item>LJUBICA ZGODIĆ</item>
      <item>JASNA MILDE</item>
      <item>ZAGREBAČKI HOLDING, društvo s ograničenom odgovornošću za javni prijevoz, opskrbu vodom, održavanje čistoće, putnička agencija, šport, upravljanje objektima i poslovanje nekretninama, OIB 85584865987</item>
      <item>VESNA DIOŠ PUTAK</item>
      <item>GRAD SPLIT, OIB 78755598868</item>
      <item>VEČERNJI LIST novinsko-nakladničko društvo s ograničenom odgovornošću, OIB 92276133102</item>
      <item>GRAD ZAGREB, OIB 61817894937</item>
      <item>MARIJANA MAVREK</item>
    </derivirana_varijabla>
  </DomainObject.Predmet.StrankaListFormatedOIB>
  <DomainObject.Predmet.StrankaListFormatedWithAdress>
    <izvorni_sadrzaj>
      <item>CROATIA BANKA, dioničko društvo, Kvaternikov Trg 9, 10000 Zagreb</item>
      <item>Općinski sud u Sesvetama</item>
      <item>Draško Semren, odvjetnik, Savska 41 PT Zagrepčanka, 10000 Zagreb</item>
      <item>NAVA BANKA dioničko društvo u stečaju, Tratinska 27, 10000 Zagreb</item>
      <item>GRAD POŽEGA, Trg Svetog Trojstva 1, 34000 Požega</item>
      <item>Županijsko državno odvjetništvo u Zagrebu</item>
      <item>JOSIP GALIĆ, kupac, Primorska 10, 34000 Požega</item>
      <item>TOMA PALIĆ, Beketinačka 7, 10000 Zagreb</item>
      <item>TRGOVINA LANA, Maršala Tita 11, 40000 Nedelišće</item>
      <item>BRANKO JAKIĆ</item>
      <item>VIPnet, društvo s ograničenom odgovornošću za usluge javnih telekomunikacija, Vrtni put 1, 10000 Zagreb</item>
      <item>SNJEŽANA DRUGČEVIĆ</item>
      <item>BISERKA PAVIĆ</item>
      <item>MST d.o.o. za trgovinu i poslovne usluge, Braće Radića 11, 10450 Donja Zdenčina</item>
      <item>RUŽA DOGAN</item>
      <item>LJUBICA ZGODIĆ</item>
      <item>JASNA MILDE</item>
      <item>ZAGREBAČKI HOLDING, društvo s ograničenom odgovornošću za javni prijevoz, opskrbu vodom, održavanje čistoće, putnička agencija, šport, upravljanje objektima i poslovanje nekretninama, Ozaljska 105, 10000 Zagreb</item>
      <item>VESNA DIOŠ PUTAK</item>
      <item>GRAD SPLIT</item>
      <item>VEČERNJI LIST novinsko-nakladničko društvo s ograničenom odgovornošću, Oreškovićeva 6H/I, 10000 Zagreb</item>
      <item>GRAD ZAGREB, Trg S. Radića 1, 10000 Zagreb</item>
      <item>MARIJANA MAVREK</item>
    </izvorni_sadrzaj>
    <derivirana_varijabla naziv="DomainObject.Predmet.StrankaListFormatedWithAdress_1">
      <item>CROATIA BANKA, dioničko društvo, Kvaternikov Trg 9, 10000 Zagreb</item>
      <item>Općinski sud u Sesvetama</item>
      <item>Draško Semren, odvjetnik, Savska 41 PT Zagrepčanka, 10000 Zagreb</item>
      <item>NAVA BANKA dioničko društvo u stečaju, Tratinska 27, 10000 Zagreb</item>
      <item>GRAD POŽEGA, Trg Svetog Trojstva 1, 34000 Požega</item>
      <item>Županijsko državno odvjetništvo u Zagrebu</item>
      <item>JOSIP GALIĆ, kupac, Primorska 10, 34000 Požega</item>
      <item>TOMA PALIĆ, Beketinačka 7, 10000 Zagreb</item>
      <item>TRGOVINA LANA, Maršala Tita 11, 40000 Nedelišće</item>
      <item>BRANKO JAKIĆ</item>
      <item>VIPnet, društvo s ograničenom odgovornošću za usluge javnih telekomunikacija, Vrtni put 1, 10000 Zagreb</item>
      <item>SNJEŽANA DRUGČEVIĆ</item>
      <item>BISERKA PAVIĆ</item>
      <item>MST d.o.o. za trgovinu i poslovne usluge, Braće Radića 11, 10450 Donja Zdenčina</item>
      <item>RUŽA DOGAN</item>
      <item>LJUBICA ZGODIĆ</item>
      <item>JASNA MILDE</item>
      <item>ZAGREBAČKI HOLDING, društvo s ograničenom odgovornošću za javni prijevoz, opskrbu vodom, održavanje čistoće, putnička agencija, šport, upravljanje objektima i poslovanje nekretninama, Ozaljska 105, 10000 Zagreb</item>
      <item>VESNA DIOŠ PUTAK</item>
      <item>GRAD SPLIT</item>
      <item>VEČERNJI LIST novinsko-nakladničko društvo s ograničenom odgovornošću, Oreškovićeva 6H/I, 10000 Zagreb</item>
      <item>GRAD ZAGREB, Trg S. Radića 1, 10000 Zagreb</item>
      <item>MARIJANA MAVREK</item>
    </derivirana_varijabla>
  </DomainObject.Predmet.StrankaListFormatedWithAdress>
  <DomainObject.Predmet.StrankaListFormatedWithAdressOIB>
    <izvorni_sadrzaj>
      <item>CROATIA BANKA, dioničko društvo, OIB 32247795989, Kvaternikov Trg 9, 10000 Zagreb</item>
      <item>Općinski sud u Sesvetama</item>
      <item>Draško Semren, odvjetnik, Savska 41 PT Zagrepčanka, 10000 Zagreb</item>
      <item>NAVA BANKA dioničko društvo u stečaju, OIB 07492912398, Tratinska 27, 10000 Zagreb</item>
      <item>GRAD POŽEGA, OIB 95699596710, Trg Svetog Trojstva 1, 34000 Požega</item>
      <item>Županijsko državno odvjetništvo u Zagrebu</item>
      <item>JOSIP GALIĆ, kupac, Primorska 10, 34000 Požega</item>
      <item>TOMA PALIĆ, Beketinačka 7, 10000 Zagreb</item>
      <item>TRGOVINA LANA, OIB 96475491256, Maršala Tita 11, 40000 Nedelišće</item>
      <item>BRANKO JAKIĆ</item>
      <item>VIPnet, društvo s ograničenom odgovornošću za usluge javnih telekomunikacija, OIB 29524210204, Vrtni put 1, 10000 Zagreb</item>
      <item>SNJEŽANA DRUGČEVIĆ</item>
      <item>BISERKA PAVIĆ</item>
      <item>MST d.o.o. za trgovinu i poslovne usluge, OIB 71404234047, Braće Radića 11, 10450 Donja Zdenčina</item>
      <item>RUŽA DOGAN</item>
      <item>LJUBICA ZGODIĆ</item>
      <item>JASNA MILDE</item>
      <item>ZAGREBAČKI HOLDING, društvo s ograničenom odgovornošću za javni prijevoz, opskrbu vodom, održavanje čistoće, putnička agencija, šport, upravljanje objektima i poslovanje nekretninama, OIB 85584865987, Ozaljska 105, 10000 Zagreb</item>
      <item>VESNA DIOŠ PUTAK</item>
      <item>GRAD SPLIT, OIB 78755598868</item>
      <item>VEČERNJI LIST novinsko-nakladničko društvo s ograničenom odgovornošću, OIB 92276133102, Oreškovićeva 6H/I, 10000 Zagreb</item>
      <item>GRAD ZAGREB, OIB 61817894937, Trg S. Radića 1, 10000 Zagreb</item>
      <item>MARIJANA MAVREK</item>
    </izvorni_sadrzaj>
    <derivirana_varijabla naziv="DomainObject.Predmet.StrankaListFormatedWithAdressOIB_1">
      <item>CROATIA BANKA, dioničko društvo, OIB 32247795989, Kvaternikov Trg 9, 10000 Zagreb</item>
      <item>Općinski sud u Sesvetama</item>
      <item>Draško Semren, odvjetnik, Savska 41 PT Zagrepčanka, 10000 Zagreb</item>
      <item>NAVA BANKA dioničko društvo u stečaju, OIB 07492912398, Tratinska 27, 10000 Zagreb</item>
      <item>GRAD POŽEGA, OIB 95699596710, Trg Svetog Trojstva 1, 34000 Požega</item>
      <item>Županijsko državno odvjetništvo u Zagrebu</item>
      <item>JOSIP GALIĆ, kupac, Primorska 10, 34000 Požega</item>
      <item>TOMA PALIĆ, Beketinačka 7, 10000 Zagreb</item>
      <item>TRGOVINA LANA, OIB 96475491256, Maršala Tita 11, 40000 Nedelišće</item>
      <item>BRANKO JAKIĆ</item>
      <item>VIPnet, društvo s ograničenom odgovornošću za usluge javnih telekomunikacija, OIB 29524210204, Vrtni put 1, 10000 Zagreb</item>
      <item>SNJEŽANA DRUGČEVIĆ</item>
      <item>BISERKA PAVIĆ</item>
      <item>MST d.o.o. za trgovinu i poslovne usluge, OIB 71404234047, Braće Radića 11, 10450 Donja Zdenčina</item>
      <item>RUŽA DOGAN</item>
      <item>LJUBICA ZGODIĆ</item>
      <item>JASNA MILDE</item>
      <item>ZAGREBAČKI HOLDING, društvo s ograničenom odgovornošću za javni prijevoz, opskrbu vodom, održavanje čistoće, putnička agencija, šport, upravljanje objektima i poslovanje nekretninama, OIB 85584865987, Ozaljska 105, 10000 Zagreb</item>
      <item>VESNA DIOŠ PUTAK</item>
      <item>GRAD SPLIT, OIB 78755598868</item>
      <item>VEČERNJI LIST novinsko-nakladničko društvo s ograničenom odgovornošću, OIB 92276133102, Oreškovićeva 6H/I, 10000 Zagreb</item>
      <item>GRAD ZAGREB, OIB 61817894937, Trg S. Radića 1, 10000 Zagreb</item>
      <item>MARIJANA MAVREK</item>
    </derivirana_varijabla>
  </DomainObject.Predmet.StrankaListFormatedWithAdressOIB>
  <DomainObject.Predmet.StrankaListNazivFormated>
    <izvorni_sadrzaj>
      <item>CROATIA BANKA, dioničko društvo</item>
      <item>Općinski sud u Sesvetama</item>
      <item>Draško Semren, odvjetnik</item>
      <item>NAVA BANKA dioničko društvo u stečaju</item>
      <item>GRAD POŽEGA</item>
      <item>Županijsko državno odvjetništvo u Zagrebu</item>
      <item>JOSIP GALIĆ, kupac</item>
      <item>TOMA PALIĆ</item>
      <item>TRGOVINA LANA</item>
      <item>BRANKO JAKIĆ</item>
      <item>VIPnet, društvo s ograničenom odgovornošću za usluge javnih telekomunikacija</item>
      <item>SNJEŽANA DRUGČEVIĆ</item>
      <item>BISERKA PAVIĆ</item>
      <item>MST d.o.o. za trgovinu i poslovne usluge</item>
      <item>RUŽA DOGAN</item>
      <item>LJUBICA ZGODIĆ</item>
      <item>JASNA MILDE</item>
      <item>ZAGREBAČKI HOLDING, društvo s ograničenom odgovornošću za javni prijevoz, opskrbu vodom, održavanje čistoće, putnička agencija, šport, upravljanje objektima i poslovanje nekretninama</item>
      <item>VESNA DIOŠ PUTAK</item>
      <item>GRAD SPLIT</item>
      <item>VEČERNJI LIST novinsko-nakladničko društvo s ograničenom odgovornošću</item>
      <item>GRAD ZAGREB</item>
      <item>MARIJANA MAVREK</item>
    </izvorni_sadrzaj>
    <derivirana_varijabla naziv="DomainObject.Predmet.StrankaListNazivFormated_1">
      <item>CROATIA BANKA, dioničko društvo</item>
      <item>Općinski sud u Sesvetama</item>
      <item>Draško Semren, odvjetnik</item>
      <item>NAVA BANKA dioničko društvo u stečaju</item>
      <item>GRAD POŽEGA</item>
      <item>Županijsko državno odvjetništvo u Zagrebu</item>
      <item>JOSIP GALIĆ, kupac</item>
      <item>TOMA PALIĆ</item>
      <item>TRGOVINA LANA</item>
      <item>BRANKO JAKIĆ</item>
      <item>VIPnet, društvo s ograničenom odgovornošću za usluge javnih telekomunikacija</item>
      <item>SNJEŽANA DRUGČEVIĆ</item>
      <item>BISERKA PAVIĆ</item>
      <item>MST d.o.o. za trgovinu i poslovne usluge</item>
      <item>RUŽA DOGAN</item>
      <item>LJUBICA ZGODIĆ</item>
      <item>JASNA MILDE</item>
      <item>ZAGREBAČKI HOLDING, društvo s ograničenom odgovornošću za javni prijevoz, opskrbu vodom, održavanje čistoće, putnička agencija, šport, upravljanje objektima i poslovanje nekretninama</item>
      <item>VESNA DIOŠ PUTAK</item>
      <item>GRAD SPLIT</item>
      <item>VEČERNJI LIST novinsko-nakladničko društvo s ograničenom odgovornošću</item>
      <item>GRAD ZAGREB</item>
      <item>MARIJANA MAVREK</item>
    </derivirana_varijabla>
  </DomainObject.Predmet.StrankaListNazivFormated>
  <DomainObject.Predmet.StrankaListNazivFormatedOIB>
    <izvorni_sadrzaj>
      <item>CROATIA BANKA, dioničko društvo, OIB 32247795989</item>
      <item>Općinski sud u Sesvetama</item>
      <item>Draško Semren, odvjetnik</item>
      <item>NAVA BANKA dioničko društvo u stečaju, OIB 07492912398</item>
      <item>GRAD POŽEGA, OIB 95699596710</item>
      <item>Županijsko državno odvjetništvo u Zagrebu</item>
      <item>JOSIP GALIĆ, kupac</item>
      <item>TOMA PALIĆ</item>
      <item>TRGOVINA LANA, OIB 96475491256</item>
      <item>BRANKO JAKIĆ</item>
      <item>VIPnet, društvo s ograničenom odgovornošću za usluge javnih telekomunikacija, OIB 29524210204</item>
      <item>SNJEŽANA DRUGČEVIĆ</item>
      <item>BISERKA PAVIĆ</item>
      <item>MST d.o.o. za trgovinu i poslovne usluge, OIB 71404234047</item>
      <item>RUŽA DOGAN</item>
      <item>LJUBICA ZGODIĆ</item>
      <item>JASNA MILDE</item>
      <item>ZAGREBAČKI HOLDING, društvo s ograničenom odgovornošću za javni prijevoz, opskrbu vodom, održavanje čistoće, putnička agencija, šport, upravljanje objektima i poslovanje nekretninama, OIB 85584865987</item>
      <item>VESNA DIOŠ PUTAK</item>
      <item>GRAD SPLIT, OIB 78755598868</item>
      <item>VEČERNJI LIST novinsko-nakladničko društvo s ograničenom odgovornošću, OIB 92276133102</item>
      <item>GRAD ZAGREB, OIB 61817894937</item>
      <item>MARIJANA MAVREK</item>
    </izvorni_sadrzaj>
    <derivirana_varijabla naziv="DomainObject.Predmet.StrankaListNazivFormatedOIB_1">
      <item>CROATIA BANKA, dioničko društvo, OIB 32247795989</item>
      <item>Općinski sud u Sesvetama</item>
      <item>Draško Semren, odvjetnik</item>
      <item>NAVA BANKA dioničko društvo u stečaju, OIB 07492912398</item>
      <item>GRAD POŽEGA, OIB 95699596710</item>
      <item>Županijsko državno odvjetništvo u Zagrebu</item>
      <item>JOSIP GALIĆ, kupac</item>
      <item>TOMA PALIĆ</item>
      <item>TRGOVINA LANA, OIB 96475491256</item>
      <item>BRANKO JAKIĆ</item>
      <item>VIPnet, društvo s ograničenom odgovornošću za usluge javnih telekomunikacija, OIB 29524210204</item>
      <item>SNJEŽANA DRUGČEVIĆ</item>
      <item>BISERKA PAVIĆ</item>
      <item>MST d.o.o. za trgovinu i poslovne usluge, OIB 71404234047</item>
      <item>RUŽA DOGAN</item>
      <item>LJUBICA ZGODIĆ</item>
      <item>JASNA MILDE</item>
      <item>ZAGREBAČKI HOLDING, društvo s ograničenom odgovornošću za javni prijevoz, opskrbu vodom, održavanje čistoće, putnička agencija, šport, upravljanje objektima i poslovanje nekretninama, OIB 85584865987</item>
      <item>VESNA DIOŠ PUTAK</item>
      <item>GRAD SPLIT, OIB 78755598868</item>
      <item>VEČERNJI LIST novinsko-nakladničko društvo s ograničenom odgovornošću, OIB 92276133102</item>
      <item>GRAD ZAGREB, OIB 61817894937</item>
      <item>MARIJANA MAVREK</item>
    </derivirana_varijabla>
  </DomainObject.Predmet.StrankaListNazivFormatedOIB>
  <DomainObject.Predmet.ProtuStrankaListFormated>
    <izvorni_sadrzaj>
      <item>ŠIMECKI-TRGOVINA d.o.o. za trgovinu obućom i odjećom</item>
    </izvorni_sadrzaj>
    <derivirana_varijabla naziv="DomainObject.Predmet.ProtuStrankaListFormated_1">
      <item>ŠIMECKI-TRGOVINA d.o.o. za trgovinu obućom i odjećom</item>
    </derivirana_varijabla>
  </DomainObject.Predmet.ProtuStrankaListFormated>
  <DomainObject.Predmet.ProtuStrankaListFormatedOIB>
    <izvorni_sadrzaj>
      <item>ŠIMECKI-TRGOVINA d.o.o. za trgovinu obućom i odjećom, OIB 07897444082</item>
    </izvorni_sadrzaj>
    <derivirana_varijabla naziv="DomainObject.Predmet.ProtuStrankaListFormatedOIB_1">
      <item>ŠIMECKI-TRGOVINA d.o.o. za trgovinu obućom i odjećom, OIB 07897444082</item>
    </derivirana_varijabla>
  </DomainObject.Predmet.ProtuStrankaListFormatedOIB>
  <DomainObject.Predmet.ProtuStrankaListFormatedWithAdress>
    <izvorni_sadrzaj>
      <item>ŠIMECKI-TRGOVINA d.o.o. za trgovinu obućom i odjećom, Vlaška 126, 10000 Zagreb</item>
    </izvorni_sadrzaj>
    <derivirana_varijabla naziv="DomainObject.Predmet.ProtuStrankaListFormatedWithAdress_1">
      <item>ŠIMECKI-TRGOVINA d.o.o. za trgovinu obućom i odjećom, Vlaška 126, 10000 Zagreb</item>
    </derivirana_varijabla>
  </DomainObject.Predmet.ProtuStrankaListFormatedWithAdress>
  <DomainObject.Predmet.ProtuStrankaListFormatedWithAdressOIB>
    <izvorni_sadrzaj>
      <item>ŠIMECKI-TRGOVINA d.o.o. za trgovinu obućom i odjećom, OIB 07897444082, Vlaška 126, 10000 Zagreb</item>
    </izvorni_sadrzaj>
    <derivirana_varijabla naziv="DomainObject.Predmet.ProtuStrankaListFormatedWithAdressOIB_1">
      <item>ŠIMECKI-TRGOVINA d.o.o. za trgovinu obućom i odjećom, OIB 07897444082, Vlaška 126, 10000 Zagreb</item>
    </derivirana_varijabla>
  </DomainObject.Predmet.ProtuStrankaListFormatedWithAdressOIB>
  <DomainObject.Predmet.ProtuStrankaListNazivFormated>
    <izvorni_sadrzaj>
      <item>ŠIMECKI-TRGOVINA d.o.o. za trgovinu obućom i odjećom</item>
    </izvorni_sadrzaj>
    <derivirana_varijabla naziv="DomainObject.Predmet.ProtuStrankaListNazivFormated_1">
      <item>ŠIMECKI-TRGOVINA d.o.o. za trgovinu obućom i odjećom</item>
    </derivirana_varijabla>
  </DomainObject.Predmet.ProtuStrankaListNazivFormated>
  <DomainObject.Predmet.ProtuStrankaListNazivFormatedOIB>
    <izvorni_sadrzaj>
      <item>ŠIMECKI-TRGOVINA d.o.o. za trgovinu obućom i odjećom, OIB 07897444082</item>
    </izvorni_sadrzaj>
    <derivirana_varijabla naziv="DomainObject.Predmet.ProtuStrankaListNazivFormatedOIB_1">
      <item>ŠIMECKI-TRGOVINA d.o.o. za trgovinu obućom i odjećom, OIB 07897444082</item>
    </derivirana_varijabla>
  </DomainObject.Predmet.ProtuStrankaListNazivFormatedOIB>
  <DomainObject.Predmet.OstaliListFormated>
    <izvorni_sadrzaj>
      <item>Draško Semren</item>
      <item>ŽUPANIJSKO DRŽAVNO ODVJETNIŠTVO U ZAGREBU</item>
      <item>Općinski sud u Požegi, zemljišno-knjižni odjel</item>
      <item>javnost</item>
      <item>REPUBLIKA HRVATSKA MINISTARSTVO FINANCIJA</item>
      <item>CROATIA LLOYD d.d. za reosiguranje</item>
      <item>Općinski sud u Čakovcu, zemljišno-knjižni odjel</item>
      <item>OD Rački i kolege</item>
      <item>Slavica Gašparac</item>
      <item>Tomo Palić</item>
      <item>Petar Čubela</item>
      <item>Općinski sud u Šibeniku, zemljišno-knjižni odjel</item>
      <item>Dušan Horvat</item>
      <item>OBRT TRGOVINA LANA</item>
      <item>Rajka Jagmarević</item>
      <item>OD Mađarić &amp; Lui</item>
      <item>GRAD SPLIT</item>
      <item>ŠIMECKI d.o.o. u stečaju</item>
      <item>Milorad Zajkovski</item>
      <item>VIPnet d.o.o.</item>
      <item>OD SUČEVIĆ I PARTNERI d.o.o.</item>
      <item>PORTUNATA d.o.o.</item>
      <item>GRAD OSIJEK, Upravni odjel za financije</item>
      <item>ZAGREBAČKI HOLDING d.o.o.</item>
      <item>Branko Jakić, javni bilježnik</item>
      <item>Mladen Lacković</item>
      <item>Nedjeljko Grabić</item>
      <item>OD Maravić &amp; Maravić j.t.d.</item>
      <item>ADRIATIC SERVIS d.o.o.</item>
      <item>ADRIATIC SECURITY d.o.o.</item>
      <item>Financijska agencija</item>
      <item>GRAD ZAGREB</item>
      <item>JURKA d.o.o. u stečaju</item>
      <item>Alma Klepac</item>
      <item>ZOU Gordana Prolić Dubroja i Zrinka Širić</item>
      <item>Marko Praljak</item>
      <item>LAVANDA ADC d.o.o. u stečaju</item>
      <item>Davorka Huljev</item>
      <item>NEZAVISNI HRVATSKI SINDIKATI, Regionalni ured Zagreb</item>
      <item>Jana Babić</item>
      <item>Jandre Šarić</item>
      <item>Božica Šola</item>
      <item>Zdenka Tomić</item>
      <item>Marijana Tominac</item>
      <item>Lidija Veić</item>
      <item>Mirela Vukoja</item>
      <item>Ljubica Zgodić</item>
      <item>Jasna Živković - Žubrinić</item>
      <item>Mira Strmečki</item>
      <item>Maja Vlaisavljević</item>
      <item>Ljubica Čović</item>
      <item>Anica Bilić</item>
      <item>Pejo Salatović</item>
      <item>Olivera Bebić</item>
      <item>Mirela Crnadak</item>
      <item>Ruža Dogan</item>
      <item>Snježana Drugčević</item>
      <item>Nevenka Ereš</item>
      <item>Jasna Grgić</item>
      <item>Ana Ivančić</item>
      <item>Filip Ivančić</item>
      <item>Ivan Ivančić</item>
      <item>Nino Ivančić</item>
      <item>Vera Kocijanić Gubić</item>
      <item>Marijana Mavrek</item>
      <item>Jasna Milde</item>
      <item>Draženka Neralić</item>
      <item>Đurđica Ovanin</item>
      <item>Biserka Pavić</item>
      <item>Petra Pleščec</item>
      <item>Valerija Posavec</item>
      <item>Vesna Putak</item>
      <item>Darko Mundweil</item>
      <item>Darko Mundweil</item>
      <item>OPĆINSKO DRŽAVNO ODVJETNIŠTVO U BJELOVARU</item>
    </izvorni_sadrzaj>
    <derivirana_varijabla naziv="DomainObject.Predmet.OstaliListFormated_1">
      <item>Draško Semren</item>
      <item>ŽUPANIJSKO DRŽAVNO ODVJETNIŠTVO U ZAGREBU</item>
      <item>Općinski sud u Požegi, zemljišno-knjižni odjel</item>
      <item>javnost</item>
      <item>REPUBLIKA HRVATSKA MINISTARSTVO FINANCIJA</item>
      <item>CROATIA LLOYD d.d. za reosiguranje</item>
      <item>Općinski sud u Čakovcu, zemljišno-knjižni odjel</item>
      <item>OD Rački i kolege</item>
      <item>Slavica Gašparac</item>
      <item>Tomo Palić</item>
      <item>Petar Čubela</item>
      <item>Općinski sud u Šibeniku, zemljišno-knjižni odjel</item>
      <item>Dušan Horvat</item>
      <item>OBRT TRGOVINA LANA</item>
      <item>Rajka Jagmarević</item>
      <item>OD Mađarić &amp; Lui</item>
      <item>GRAD SPLIT</item>
      <item>ŠIMECKI d.o.o. u stečaju</item>
      <item>Milorad Zajkovski</item>
      <item>VIPnet d.o.o.</item>
      <item>OD SUČEVIĆ I PARTNERI d.o.o.</item>
      <item>PORTUNATA d.o.o.</item>
      <item>GRAD OSIJEK, Upravni odjel za financije</item>
      <item>ZAGREBAČKI HOLDING d.o.o.</item>
      <item>Branko Jakić, javni bilježnik</item>
      <item>Mladen Lacković</item>
      <item>Nedjeljko Grabić</item>
      <item>OD Maravić &amp; Maravić j.t.d.</item>
      <item>ADRIATIC SERVIS d.o.o.</item>
      <item>ADRIATIC SECURITY d.o.o.</item>
      <item>Financijska agencija</item>
      <item>GRAD ZAGREB</item>
      <item>JURKA d.o.o. u stečaju</item>
      <item>Alma Klepac</item>
      <item>ZOU Gordana Prolić Dubroja i Zrinka Širić</item>
      <item>Marko Praljak</item>
      <item>LAVANDA ADC d.o.o. u stečaju</item>
      <item>Davorka Huljev</item>
      <item>NEZAVISNI HRVATSKI SINDIKATI, Regionalni ured Zagreb</item>
      <item>Jana Babić</item>
      <item>Jandre Šarić</item>
      <item>Božica Šola</item>
      <item>Zdenka Tomić</item>
      <item>Marijana Tominac</item>
      <item>Lidija Veić</item>
      <item>Mirela Vukoja</item>
      <item>Ljubica Zgodić</item>
      <item>Jasna Živković - Žubrinić</item>
      <item>Mira Strmečki</item>
      <item>Maja Vlaisavljević</item>
      <item>Ljubica Čović</item>
      <item>Anica Bilić</item>
      <item>Pejo Salatović</item>
      <item>Olivera Bebić</item>
      <item>Mirela Crnadak</item>
      <item>Ruža Dogan</item>
      <item>Snježana Drugčević</item>
      <item>Nevenka Ereš</item>
      <item>Jasna Grgić</item>
      <item>Ana Ivančić</item>
      <item>Filip Ivančić</item>
      <item>Ivan Ivančić</item>
      <item>Nino Ivančić</item>
      <item>Vera Kocijanić Gubić</item>
      <item>Marijana Mavrek</item>
      <item>Jasna Milde</item>
      <item>Draženka Neralić</item>
      <item>Đurđica Ovanin</item>
      <item>Biserka Pavić</item>
      <item>Petra Pleščec</item>
      <item>Valerija Posavec</item>
      <item>Vesna Putak</item>
      <item>Darko Mundweil</item>
      <item>Darko Mundweil</item>
      <item>OPĆINSKO DRŽAVNO ODVJETNIŠTVO U BJELOVARU</item>
    </derivirana_varijabla>
  </DomainObject.Predmet.OstaliListFormated>
  <DomainObject.Predmet.OstaliListFormatedOIB>
    <izvorni_sadrzaj>
      <item>Draško Semren</item>
      <item>ŽUPANIJSKO DRŽAVNO ODVJETNIŠTVO U ZAGREBU, OIB 16488001145</item>
      <item>Općinski sud u Požegi, zemljišno-knjižni odjel</item>
      <item>javnost</item>
      <item>REPUBLIKA HRVATSKA MINISTARSTVO FINANCIJA, OIB 18683136487</item>
      <item>CROATIA LLOYD d.d. za reosiguranje, OIB 23508929264</item>
      <item>Općinski sud u Čakovcu, zemljišno-knjižni odjel</item>
      <item>OD Rački i kolege</item>
      <item>Slavica Gašparac</item>
      <item>Tomo Palić</item>
      <item>Petar Čubela</item>
      <item>Općinski sud u Šibeniku, zemljišno-knjižni odjel</item>
      <item>Dušan Horvat</item>
      <item>OBRT TRGOVINA LANA</item>
      <item>Rajka Jagmarević, OIB 54873974132</item>
      <item>OD Mađarić &amp; Lui, OIB </item>
      <item>GRAD SPLIT, OIB 78755598868</item>
      <item>ŠIMECKI d.o.o. u stečaju, OIB 02142010717</item>
      <item>Milorad Zajkovski, OIB 59768013642</item>
      <item>VIPnet d.o.o., OIB 29524210204</item>
      <item>OD SUČEVIĆ I PARTNERI d.o.o., OIB 88966484576</item>
      <item>PORTUNATA d.o.o., OIB 13725174628</item>
      <item>GRAD OSIJEK, Upravni odjel za financije, OIB 30050049642</item>
      <item>ZAGREBAČKI HOLDING d.o.o., OIB 85584865987</item>
      <item>Branko Jakić, javni bilježnik, OIB 08564858401</item>
      <item>Mladen Lacković, OIB 51300447787</item>
      <item>Nedjeljko Grabić, OIB 04787512817</item>
      <item>OD Maravić &amp; Maravić j.t.d., OIB 88101407855</item>
      <item>ADRIATIC SERVIS d.o.o., OIB 94765037768</item>
      <item>ADRIATIC SECURITY d.o.o., OIB 44190545321</item>
      <item>Financijska agencija, OIB 85821130368</item>
      <item>GRAD ZAGREB, OIB 61817894937</item>
      <item>JURKA d.o.o. u stečaju, OIB 81584877336</item>
      <item>Alma Klepac, OIB 20525854329</item>
      <item>ZOU Gordana Prolić Dubroja i Zrinka Širić</item>
      <item>Marko Praljak</item>
      <item>LAVANDA ADC d.o.o. u stečaju, OIB 23291248003</item>
      <item>Davorka Huljev, OIB 34743014377</item>
      <item>NEZAVISNI HRVATSKI SINDIKATI, Regionalni ured Zagreb</item>
      <item>Jana Babić, OIB 40148208052</item>
      <item>Jandre Šarić, OIB 32699897022</item>
      <item>Božica Šola, OIB 08384404621</item>
      <item>Zdenka Tomić, OIB 60773374807</item>
      <item>Marijana Tominac, OIB 07017053614</item>
      <item>Lidija Veić, OIB 84389252365</item>
      <item>Mirela Vukoja</item>
      <item>Ljubica Zgodić, OIB 42568790800</item>
      <item>Jasna Živković - Žubrinić, OIB 81102214910</item>
      <item>Mira Strmečki, OIB 75729073280</item>
      <item>Maja Vlaisavljević, OIB 72383263610</item>
      <item>Ljubica Čović, OIB 46457126839</item>
      <item>Anica Bilić, OIB 46824656226</item>
      <item>Pejo Salatović, OIB 53131805687</item>
      <item>Olivera Bebić, OIB 05037227718</item>
      <item>Mirela Crnadak, OIB 30506980915</item>
      <item>Ruža Dogan, OIB 04754750511</item>
      <item>Snježana Drugčević, OIB 63167410273</item>
      <item>Nevenka Ereš, OIB 82338438655</item>
      <item>Jasna Grgić, OIB 85893087633</item>
      <item>Ana Ivančić, OIB 41077635584</item>
      <item>Filip Ivančić, OIB 36419946839</item>
      <item>Ivan Ivančić, OIB 06971970908</item>
      <item>Nino Ivančić, OIB 05066261818</item>
      <item>Vera Kocijanić Gubić, OIB 40923038207</item>
      <item>Marijana Mavrek, OIB 68410954524</item>
      <item>Jasna Milde, OIB 05404656921</item>
      <item>Draženka Neralić, OIB 50503793005</item>
      <item>Đurđica Ovanin, OIB 25331162163</item>
      <item>Biserka Pavić, OIB 02668021264</item>
      <item>Petra Pleščec, OIB 35459878243</item>
      <item>Valerija Posavec, OIB 66184057070</item>
      <item>Vesna Putak, OIB 53763013777</item>
      <item>Darko Mundweil</item>
      <item>Darko Mundweil</item>
      <item>OPĆINSKO DRŽAVNO ODVJETNIŠTVO U BJELOVARU, OIB 57370630720</item>
    </izvorni_sadrzaj>
    <derivirana_varijabla naziv="DomainObject.Predmet.OstaliListFormatedOIB_1">
      <item>Draško Semren</item>
      <item>ŽUPANIJSKO DRŽAVNO ODVJETNIŠTVO U ZAGREBU, OIB 16488001145</item>
      <item>Općinski sud u Požegi, zemljišno-knjižni odjel</item>
      <item>javnost</item>
      <item>REPUBLIKA HRVATSKA MINISTARSTVO FINANCIJA, OIB 18683136487</item>
      <item>CROATIA LLOYD d.d. za reosiguranje, OIB 23508929264</item>
      <item>Općinski sud u Čakovcu, zemljišno-knjižni odjel</item>
      <item>OD Rački i kolege</item>
      <item>Slavica Gašparac</item>
      <item>Tomo Palić</item>
      <item>Petar Čubela</item>
      <item>Općinski sud u Šibeniku, zemljišno-knjižni odjel</item>
      <item>Dušan Horvat</item>
      <item>OBRT TRGOVINA LANA</item>
      <item>Rajka Jagmarević, OIB 54873974132</item>
      <item>OD Mađarić &amp; Lui, OIB </item>
      <item>GRAD SPLIT, OIB 78755598868</item>
      <item>ŠIMECKI d.o.o. u stečaju, OIB 02142010717</item>
      <item>Milorad Zajkovski, OIB 59768013642</item>
      <item>VIPnet d.o.o., OIB 29524210204</item>
      <item>OD SUČEVIĆ I PARTNERI d.o.o., OIB 88966484576</item>
      <item>PORTUNATA d.o.o., OIB 13725174628</item>
      <item>GRAD OSIJEK, Upravni odjel za financije, OIB 30050049642</item>
      <item>ZAGREBAČKI HOLDING d.o.o., OIB 85584865987</item>
      <item>Branko Jakić, javni bilježnik, OIB 08564858401</item>
      <item>Mladen Lacković, OIB 51300447787</item>
      <item>Nedjeljko Grabić, OIB 04787512817</item>
      <item>OD Maravić &amp; Maravić j.t.d., OIB 88101407855</item>
      <item>ADRIATIC SERVIS d.o.o., OIB 94765037768</item>
      <item>ADRIATIC SECURITY d.o.o., OIB 44190545321</item>
      <item>Financijska agencija, OIB 85821130368</item>
      <item>GRAD ZAGREB, OIB 61817894937</item>
      <item>JURKA d.o.o. u stečaju, OIB 81584877336</item>
      <item>Alma Klepac, OIB 20525854329</item>
      <item>ZOU Gordana Prolić Dubroja i Zrinka Širić</item>
      <item>Marko Praljak</item>
      <item>LAVANDA ADC d.o.o. u stečaju, OIB 23291248003</item>
      <item>Davorka Huljev, OIB 34743014377</item>
      <item>NEZAVISNI HRVATSKI SINDIKATI, Regionalni ured Zagreb</item>
      <item>Jana Babić, OIB 40148208052</item>
      <item>Jandre Šarić, OIB 32699897022</item>
      <item>Božica Šola, OIB 08384404621</item>
      <item>Zdenka Tomić, OIB 60773374807</item>
      <item>Marijana Tominac, OIB 07017053614</item>
      <item>Lidija Veić, OIB 84389252365</item>
      <item>Mirela Vukoja</item>
      <item>Ljubica Zgodić, OIB 42568790800</item>
      <item>Jasna Živković - Žubrinić, OIB 81102214910</item>
      <item>Mira Strmečki, OIB 75729073280</item>
      <item>Maja Vlaisavljević, OIB 72383263610</item>
      <item>Ljubica Čović, OIB 46457126839</item>
      <item>Anica Bilić, OIB 46824656226</item>
      <item>Pejo Salatović, OIB 53131805687</item>
      <item>Olivera Bebić, OIB 05037227718</item>
      <item>Mirela Crnadak, OIB 30506980915</item>
      <item>Ruža Dogan, OIB 04754750511</item>
      <item>Snježana Drugčević, OIB 63167410273</item>
      <item>Nevenka Ereš, OIB 82338438655</item>
      <item>Jasna Grgić, OIB 85893087633</item>
      <item>Ana Ivančić, OIB 41077635584</item>
      <item>Filip Ivančić, OIB 36419946839</item>
      <item>Ivan Ivančić, OIB 06971970908</item>
      <item>Nino Ivančić, OIB 05066261818</item>
      <item>Vera Kocijanić Gubić, OIB 40923038207</item>
      <item>Marijana Mavrek, OIB 68410954524</item>
      <item>Jasna Milde, OIB 05404656921</item>
      <item>Draženka Neralić, OIB 50503793005</item>
      <item>Đurđica Ovanin, OIB 25331162163</item>
      <item>Biserka Pavić, OIB 02668021264</item>
      <item>Petra Pleščec, OIB 35459878243</item>
      <item>Valerija Posavec, OIB 66184057070</item>
      <item>Vesna Putak, OIB 53763013777</item>
      <item>Darko Mundweil</item>
      <item>Darko Mundweil</item>
      <item>OPĆINSKO DRŽAVNO ODVJETNIŠTVO U BJELOVARU, OIB 57370630720</item>
    </derivirana_varijabla>
  </DomainObject.Predmet.OstaliListFormatedOIB>
  <DomainObject.Predmet.OstaliListFormatedWithAdress>
    <izvorni_sadrzaj>
      <item>Draško Semren, Savska c. 41 PT Zagrepčanka, 10000 Zagreb</item>
      <item>ŽUPANIJSKO DRŽAVNO ODVJETNIŠTVO U ZAGREBU, Savska Cesta 41, 10000 Zagreb</item>
      <item>Općinski sud u Požegi, zemljišno-knjižni odjel</item>
      <item>javnost</item>
      <item>REPUBLIKA HRVATSKA MINISTARSTVO FINANCIJA, Av. Dubrovnik 32, 10000 Zagreb</item>
      <item>CROATIA LLOYD d.d. za reosiguranje, Ul. grada Vukovara 62, 10000 Zagreb</item>
      <item>Općinski sud u Čakovcu, zemljišno-knjižni odjel, x, 40000 Čakovec</item>
      <item>OD Rački i kolege, Vlaška 50, 10000 Zagreb</item>
      <item>Slavica Gašparac, Dolac 17, 34000 Brestovac</item>
      <item>Tomo Palić, Beketinačka 7, 10000 Zagreb</item>
      <item>Petar Čubela, Vlaška 72c, 10000 Zagreb</item>
      <item>Općinski sud u Šibeniku, zemljišno-knjižni odjel, x, 22000 Šibenik</item>
      <item>Dušan Horvat, Prhovec 22, 40000 Gornji Mihaljevec</item>
      <item>OBRT TRGOVINA LANA, Maršala Tita 11, 40000 Nedelišće</item>
      <item>Rajka Jagmarević, Jurja Dalmatinca 7, 10000 Zagreb</item>
      <item>OD Mađarić &amp; Lui, Ilica 191 F, 10000 Zagreb</item>
      <item>GRAD SPLIT, Obala kneza Branimira 17, 21000 Split</item>
      <item>ŠIMECKI d.o.o. u stečaju, Vlaška 126, 10000 Zagreb</item>
      <item>Milorad Zajkovski, Ivana Vencla 32, 10290 Zaprešić</item>
      <item>VIPnet d.o.o., Vrtni put 1, 10000 Zagreb</item>
      <item>OD SUČEVIĆ I PARTNERI d.o.o., Gundulićeva 63/I, 10000 Zagreb</item>
      <item>PORTUNATA d.o.o., Vlaška 78, 10000 Zagreb</item>
      <item>GRAD OSIJEK, Upravni odjel za financije, Kuhačeva 9, 31000 Osijek</item>
      <item>ZAGREBAČKI HOLDING d.o.o., Ul. grada Vukovara 41, 10000 Zagreb</item>
      <item>Branko Jakić, javni bilježnik, Zelinska 3, 10000 Zagreb</item>
      <item>Mladen Lacković, S. Radića 10, 43500 Daruvar</item>
      <item>Nedjeljko Grabić, Postrojbi spec. policije Zadra br. 4, 23000 Zadar</item>
      <item>OD Maravić &amp; Maravić j.t.d., Ljudevita Gaja 10, 47300 Ogulin</item>
      <item>ADRIATIC SERVIS d.o.o., A. Hebranga 9, 23000 Zadar</item>
      <item>ADRIATIC SECURITY d.o.o., A. Hebranga 9, 23000 Zadar</item>
      <item>Financijska agencija, Vrtni put 3, 10000 Zagreb</item>
      <item>GRAD ZAGREB, Trg Stjepana Radića 1, 10000 Zagreb</item>
      <item>JURKA d.o.o. u stečaju, Dužice 21, 10000 Zagreb</item>
      <item>Alma Klepac, D. Gervaisa 4, 10000 Zagreb</item>
      <item>ZOU Gordana Prolić Dubroja i Zrinka Širić, Radnička c. 52, 10000 Zagreb</item>
      <item>Marko Praljak, Miramarska c. 30, 10000 Zagreb</item>
      <item>LAVANDA ADC d.o.o. u stečaju, Livadarski put 21, 10360 Sesvete</item>
      <item>Davorka Huljev, Miramarska c. 13d, 10000 Zagreb</item>
      <item>NEZAVISNI HRVATSKI SINDIKATI, Regionalni ured Zagreb, Kneza Mislava 20/I, 10000 Zagreb</item>
      <item>Jana Babić, I. Kozari put, VI. odv. br. 14, 10000 Zagreb</item>
      <item>Jandre Šarić, Bože i Nikole Bionde 1, 10000 Zagreb</item>
      <item>Božica Šola, Bukovac Gornji 131, 10000 Zagreb</item>
      <item>Zdenka Tomić, Side Košutić 14, 10000 Zagreb</item>
      <item>Marijana Tominac, Nova cesta 36, 47300 Ogulin</item>
      <item>Lidija Veić, Ulica vrba 2, 31000 Osijek</item>
      <item>Mirela Vukoja, A. Barca 62, 31207 Tenja</item>
      <item>Ljubica Zgodić, Vatroslava Lisinskog 14, 32100 Vinkovci</item>
      <item>Jasna Živković - Žubrinić, Strane 41, 52100 Medulin</item>
      <item>Mira Strmečki, Bogišićeva 14, 10000 Zagreb</item>
      <item>Maja Vlaisavljević, P. Preradovića 131, 33404 Špišić Bukovica</item>
      <item>Ljubica Čović, I. Gundulića 18a, 10370 Gračec</item>
      <item>Anica Bilić, Lapovečka 26, 32100 Vinkovci</item>
      <item>Pejo Salatović, N. Šopa 1, 10360 Sesvete</item>
      <item>Olivera Bebić, Eugena Kvaternika 12, 20350 Metković</item>
      <item>Mirela Crnadak, Zdihovska 23, 10000 Zagreb</item>
      <item>Ruža Dogan, Sokolgradska 38, 10000 Zagreb</item>
      <item>Snježana Drugčević, Dijankovec 32, 48260 Križevci</item>
      <item>Nevenka Ereš, Put narone 86/I, 20350 Metković</item>
      <item>Jasna Grgić, Ulica kestenova 2, 31000 Osijek</item>
      <item>Ana Ivančić, Bjelovarska 77, 10360 Sesvete</item>
      <item>Filip Ivančić, Bjelovarska 77, 10360 Sesvete</item>
      <item>Ivan Ivančić, Bjelovarska 77, 10360 Sesvete</item>
      <item>Nino Ivančić, Bjelovarska 77, 10360 Sesvete</item>
      <item>Vera Kocijanić Gubić, Letnička 13, 10360 Sesvete</item>
      <item>Marijana Mavrek, Međimurska 25, 10360 Sesvete</item>
      <item>Jasna Milde, A. Starčevića 23, 43500 Daruvar</item>
      <item>Draženka Neralić, Dlakovac 13, 47300 Ogulin</item>
      <item>Đurđica Ovanin, Stari Farkašić 16, 44273 Letovanić</item>
      <item>Biserka Pavić, Kranjčevićeva 23, 10000 Zagreb</item>
      <item>Petra Pleščec, Zelengajska ul. 11, 10360 Sesvete</item>
      <item>Valerija Posavec, J.P. Kamova 9, 10000 Zagreb</item>
      <item>Vesna Putak, Dioš 40, 43500 Končanica</item>
      <item>Darko Mundweil, Šetalište kardinala Šepera 2, 31000 Osijek</item>
      <item>Darko Mundweil, Šetalište kardinala F. Šepera 2, 31000 Osijek</item>
      <item>OPĆINSKO DRŽAVNO ODVJETNIŠTVO U BJELOVARU, Josipa Jelačića 1, 43000 Bjelovar</item>
    </izvorni_sadrzaj>
    <derivirana_varijabla naziv="DomainObject.Predmet.OstaliListFormatedWithAdress_1">
      <item>Draško Semren, Savska c. 41 PT Zagrepčanka, 10000 Zagreb</item>
      <item>ŽUPANIJSKO DRŽAVNO ODVJETNIŠTVO U ZAGREBU, Savska Cesta 41, 10000 Zagreb</item>
      <item>Općinski sud u Požegi, zemljišno-knjižni odjel</item>
      <item>javnost</item>
      <item>REPUBLIKA HRVATSKA MINISTARSTVO FINANCIJA, Av. Dubrovnik 32, 10000 Zagreb</item>
      <item>CROATIA LLOYD d.d. za reosiguranje, Ul. grada Vukovara 62, 10000 Zagreb</item>
      <item>Općinski sud u Čakovcu, zemljišno-knjižni odjel, x, 40000 Čakovec</item>
      <item>OD Rački i kolege, Vlaška 50, 10000 Zagreb</item>
      <item>Slavica Gašparac, Dolac 17, 34000 Brestovac</item>
      <item>Tomo Palić, Beketinačka 7, 10000 Zagreb</item>
      <item>Petar Čubela, Vlaška 72c, 10000 Zagreb</item>
      <item>Općinski sud u Šibeniku, zemljišno-knjižni odjel, x, 22000 Šibenik</item>
      <item>Dušan Horvat, Prhovec 22, 40000 Gornji Mihaljevec</item>
      <item>OBRT TRGOVINA LANA, Maršala Tita 11, 40000 Nedelišće</item>
      <item>Rajka Jagmarević, Jurja Dalmatinca 7, 10000 Zagreb</item>
      <item>OD Mađarić &amp; Lui, Ilica 191 F, 10000 Zagreb</item>
      <item>GRAD SPLIT, Obala kneza Branimira 17, 21000 Split</item>
      <item>ŠIMECKI d.o.o. u stečaju, Vlaška 126, 10000 Zagreb</item>
      <item>Milorad Zajkovski, Ivana Vencla 32, 10290 Zaprešić</item>
      <item>VIPnet d.o.o., Vrtni put 1, 10000 Zagreb</item>
      <item>OD SUČEVIĆ I PARTNERI d.o.o., Gundulićeva 63/I, 10000 Zagreb</item>
      <item>PORTUNATA d.o.o., Vlaška 78, 10000 Zagreb</item>
      <item>GRAD OSIJEK, Upravni odjel za financije, Kuhačeva 9, 31000 Osijek</item>
      <item>ZAGREBAČKI HOLDING d.o.o., Ul. grada Vukovara 41, 10000 Zagreb</item>
      <item>Branko Jakić, javni bilježnik, Zelinska 3, 10000 Zagreb</item>
      <item>Mladen Lacković, S. Radića 10, 43500 Daruvar</item>
      <item>Nedjeljko Grabić, Postrojbi spec. policije Zadra br. 4, 23000 Zadar</item>
      <item>OD Maravić &amp; Maravić j.t.d., Ljudevita Gaja 10, 47300 Ogulin</item>
      <item>ADRIATIC SERVIS d.o.o., A. Hebranga 9, 23000 Zadar</item>
      <item>ADRIATIC SECURITY d.o.o., A. Hebranga 9, 23000 Zadar</item>
      <item>Financijska agencija, Vrtni put 3, 10000 Zagreb</item>
      <item>GRAD ZAGREB, Trg Stjepana Radića 1, 10000 Zagreb</item>
      <item>JURKA d.o.o. u stečaju, Dužice 21, 10000 Zagreb</item>
      <item>Alma Klepac, D. Gervaisa 4, 10000 Zagreb</item>
      <item>ZOU Gordana Prolić Dubroja i Zrinka Širić, Radnička c. 52, 10000 Zagreb</item>
      <item>Marko Praljak, Miramarska c. 30, 10000 Zagreb</item>
      <item>LAVANDA ADC d.o.o. u stečaju, Livadarski put 21, 10360 Sesvete</item>
      <item>Davorka Huljev, Miramarska c. 13d, 10000 Zagreb</item>
      <item>NEZAVISNI HRVATSKI SINDIKATI, Regionalni ured Zagreb, Kneza Mislava 20/I, 10000 Zagreb</item>
      <item>Jana Babić, I. Kozari put, VI. odv. br. 14, 10000 Zagreb</item>
      <item>Jandre Šarić, Bože i Nikole Bionde 1, 10000 Zagreb</item>
      <item>Božica Šola, Bukovac Gornji 131, 10000 Zagreb</item>
      <item>Zdenka Tomić, Side Košutić 14, 10000 Zagreb</item>
      <item>Marijana Tominac, Nova cesta 36, 47300 Ogulin</item>
      <item>Lidija Veić, Ulica vrba 2, 31000 Osijek</item>
      <item>Mirela Vukoja, A. Barca 62, 31207 Tenja</item>
      <item>Ljubica Zgodić, Vatroslava Lisinskog 14, 32100 Vinkovci</item>
      <item>Jasna Živković - Žubrinić, Strane 41, 52100 Medulin</item>
      <item>Mira Strmečki, Bogišićeva 14, 10000 Zagreb</item>
      <item>Maja Vlaisavljević, P. Preradovića 131, 33404 Špišić Bukovica</item>
      <item>Ljubica Čović, I. Gundulića 18a, 10370 Gračec</item>
      <item>Anica Bilić, Lapovečka 26, 32100 Vinkovci</item>
      <item>Pejo Salatović, N. Šopa 1, 10360 Sesvete</item>
      <item>Olivera Bebić, Eugena Kvaternika 12, 20350 Metković</item>
      <item>Mirela Crnadak, Zdihovska 23, 10000 Zagreb</item>
      <item>Ruža Dogan, Sokolgradska 38, 10000 Zagreb</item>
      <item>Snježana Drugčević, Dijankovec 32, 48260 Križevci</item>
      <item>Nevenka Ereš, Put narone 86/I, 20350 Metković</item>
      <item>Jasna Grgić, Ulica kestenova 2, 31000 Osijek</item>
      <item>Ana Ivančić, Bjelovarska 77, 10360 Sesvete</item>
      <item>Filip Ivančić, Bjelovarska 77, 10360 Sesvete</item>
      <item>Ivan Ivančić, Bjelovarska 77, 10360 Sesvete</item>
      <item>Nino Ivančić, Bjelovarska 77, 10360 Sesvete</item>
      <item>Vera Kocijanić Gubić, Letnička 13, 10360 Sesvete</item>
      <item>Marijana Mavrek, Međimurska 25, 10360 Sesvete</item>
      <item>Jasna Milde, A. Starčevića 23, 43500 Daruvar</item>
      <item>Draženka Neralić, Dlakovac 13, 47300 Ogulin</item>
      <item>Đurđica Ovanin, Stari Farkašić 16, 44273 Letovanić</item>
      <item>Biserka Pavić, Kranjčevićeva 23, 10000 Zagreb</item>
      <item>Petra Pleščec, Zelengajska ul. 11, 10360 Sesvete</item>
      <item>Valerija Posavec, J.P. Kamova 9, 10000 Zagreb</item>
      <item>Vesna Putak, Dioš 40, 43500 Končanica</item>
      <item>Darko Mundweil, Šetalište kardinala Šepera 2, 31000 Osijek</item>
      <item>Darko Mundweil, Šetalište kardinala F. Šepera 2, 31000 Osijek</item>
      <item>OPĆINSKO DRŽAVNO ODVJETNIŠTVO U BJELOVARU, Josipa Jelačića 1, 43000 Bjelovar</item>
    </derivirana_varijabla>
  </DomainObject.Predmet.OstaliListFormatedWithAdress>
  <DomainObject.Predmet.OstaliListFormatedWithAdressOIB>
    <izvorni_sadrzaj>
      <item>Draško Semren, Savska c. 41 PT Zagrepčanka, 10000 Zagreb</item>
      <item>ŽUPANIJSKO DRŽAVNO ODVJETNIŠTVO U ZAGREBU, OIB 16488001145, Savska Cesta 41, 10000 Zagreb</item>
      <item>Općinski sud u Požegi, zemljišno-knjižni odjel</item>
      <item>javnost</item>
      <item>REPUBLIKA HRVATSKA MINISTARSTVO FINANCIJA, OIB 18683136487, Av. Dubrovnik 32, 10000 Zagreb</item>
      <item>CROATIA LLOYD d.d. za reosiguranje, OIB 23508929264, Ul. grada Vukovara 62, 10000 Zagreb</item>
      <item>Općinski sud u Čakovcu, zemljišno-knjižni odjel, x, 40000 Čakovec</item>
      <item>OD Rački i kolege, Vlaška 50, 10000 Zagreb</item>
      <item>Slavica Gašparac, Dolac 17, 34000 Brestovac</item>
      <item>Tomo Palić, Beketinačka 7, 10000 Zagreb</item>
      <item>Petar Čubela, Vlaška 72c, 10000 Zagreb</item>
      <item>Općinski sud u Šibeniku, zemljišno-knjižni odjel, x, 22000 Šibenik</item>
      <item>Dušan Horvat, Prhovec 22, 40000 Gornji Mihaljevec</item>
      <item>OBRT TRGOVINA LANA, Maršala Tita 11, 40000 Nedelišće</item>
      <item>Rajka Jagmarević, OIB 54873974132, Jurja Dalmatinca 7, 10000 Zagreb</item>
      <item>OD Mađarić &amp; Lui, OIB , Ilica 191 F, 10000 Zagreb</item>
      <item>GRAD SPLIT, OIB 78755598868, Obala kneza Branimira 17, 21000 Split</item>
      <item>ŠIMECKI d.o.o. u stečaju, OIB 02142010717, Vlaška 126, 10000 Zagreb</item>
      <item>Milorad Zajkovski, OIB 59768013642, Ivana Vencla 32, 10290 Zaprešić</item>
      <item>VIPnet d.o.o., OIB 29524210204, Vrtni put 1, 10000 Zagreb</item>
      <item>OD SUČEVIĆ I PARTNERI d.o.o., OIB 88966484576, Gundulićeva 63/I, 10000 Zagreb</item>
      <item>PORTUNATA d.o.o., OIB 13725174628, Vlaška 78, 10000 Zagreb</item>
      <item>GRAD OSIJEK, Upravni odjel za financije, OIB 30050049642, Kuhačeva 9, 31000 Osijek</item>
      <item>ZAGREBAČKI HOLDING d.o.o., OIB 85584865987, Ul. grada Vukovara 41, 10000 Zagreb</item>
      <item>Branko Jakić, javni bilježnik, OIB 08564858401, Zelinska 3, 10000 Zagreb</item>
      <item>Mladen Lacković, OIB 51300447787, S. Radića 10, 43500 Daruvar</item>
      <item>Nedjeljko Grabić, OIB 04787512817, Postrojbi spec. policije Zadra br. 4, 23000 Zadar</item>
      <item>OD Maravić &amp; Maravić j.t.d., OIB 88101407855, Ljudevita Gaja 10, 47300 Ogulin</item>
      <item>ADRIATIC SERVIS d.o.o., OIB 94765037768, A. Hebranga 9, 23000 Zadar</item>
      <item>ADRIATIC SECURITY d.o.o., OIB 44190545321, A. Hebranga 9, 23000 Zadar</item>
      <item>Financijska agencija, OIB 85821130368, Vrtni put 3, 10000 Zagreb</item>
      <item>GRAD ZAGREB, OIB 61817894937, Trg Stjepana Radića 1, 10000 Zagreb</item>
      <item>JURKA d.o.o. u stečaju, OIB 81584877336, Dužice 21, 10000 Zagreb</item>
      <item>Alma Klepac, OIB 20525854329, D. Gervaisa 4, 10000 Zagreb</item>
      <item>ZOU Gordana Prolić Dubroja i Zrinka Širić, Radnička c. 52, 10000 Zagreb</item>
      <item>Marko Praljak, Miramarska c. 30, 10000 Zagreb</item>
      <item>LAVANDA ADC d.o.o. u stečaju, OIB 23291248003, Livadarski put 21, 10360 Sesvete</item>
      <item>Davorka Huljev, OIB 34743014377, Miramarska c. 13d, 10000 Zagreb</item>
      <item>NEZAVISNI HRVATSKI SINDIKATI, Regionalni ured Zagreb, Kneza Mislava 20/I, 10000 Zagreb</item>
      <item>Jana Babić, OIB 40148208052, I. Kozari put, VI. odv. br. 14, 10000 Zagreb</item>
      <item>Jandre Šarić, OIB 32699897022, Bože i Nikole Bionde 1, 10000 Zagreb</item>
      <item>Božica Šola, OIB 08384404621, Bukovac Gornji 131, 10000 Zagreb</item>
      <item>Zdenka Tomić, OIB 60773374807, Side Košutić 14, 10000 Zagreb</item>
      <item>Marijana Tominac, OIB 07017053614, Nova cesta 36, 47300 Ogulin</item>
      <item>Lidija Veić, OIB 84389252365, Ulica vrba 2, 31000 Osijek</item>
      <item>Mirela Vukoja, A. Barca 62, 31207 Tenja</item>
      <item>Ljubica Zgodić, OIB 42568790800, Vatroslava Lisinskog 14, 32100 Vinkovci</item>
      <item>Jasna Živković - Žubrinić, OIB 81102214910, Strane 41, 52100 Medulin</item>
      <item>Mira Strmečki, OIB 75729073280, Bogišićeva 14, 10000 Zagreb</item>
      <item>Maja Vlaisavljević, OIB 72383263610, P. Preradovića 131, 33404 Špišić Bukovica</item>
      <item>Ljubica Čović, OIB 46457126839, I. Gundulića 18a, 10370 Gračec</item>
      <item>Anica Bilić, OIB 46824656226, Lapovečka 26, 32100 Vinkovci</item>
      <item>Pejo Salatović, OIB 53131805687, N. Šopa 1, 10360 Sesvete</item>
      <item>Olivera Bebić, OIB 05037227718, Eugena Kvaternika 12, 20350 Metković</item>
      <item>Mirela Crnadak, OIB 30506980915, Zdihovska 23, 10000 Zagreb</item>
      <item>Ruža Dogan, OIB 04754750511, Sokolgradska 38, 10000 Zagreb</item>
      <item>Snježana Drugčević, OIB 63167410273, Dijankovec 32, 48260 Križevci</item>
      <item>Nevenka Ereš, OIB 82338438655, Put narone 86/I, 20350 Metković</item>
      <item>Jasna Grgić, OIB 85893087633, Ulica kestenova 2, 31000 Osijek</item>
      <item>Ana Ivančić, OIB 41077635584, Bjelovarska 77, 10360 Sesvete</item>
      <item>Filip Ivančić, OIB 36419946839, Bjelovarska 77, 10360 Sesvete</item>
      <item>Ivan Ivančić, OIB 06971970908, Bjelovarska 77, 10360 Sesvete</item>
      <item>Nino Ivančić, OIB 05066261818, Bjelovarska 77, 10360 Sesvete</item>
      <item>Vera Kocijanić Gubić, OIB 40923038207, Letnička 13, 10360 Sesvete</item>
      <item>Marijana Mavrek, OIB 68410954524, Međimurska 25, 10360 Sesvete</item>
      <item>Jasna Milde, OIB 05404656921, A. Starčevića 23, 43500 Daruvar</item>
      <item>Draženka Neralić, OIB 50503793005, Dlakovac 13, 47300 Ogulin</item>
      <item>Đurđica Ovanin, OIB 25331162163, Stari Farkašić 16, 44273 Letovanić</item>
      <item>Biserka Pavić, OIB 02668021264, Kranjčevićeva 23, 10000 Zagreb</item>
      <item>Petra Pleščec, OIB 35459878243, Zelengajska ul. 11, 10360 Sesvete</item>
      <item>Valerija Posavec, OIB 66184057070, J.P. Kamova 9, 10000 Zagreb</item>
      <item>Vesna Putak, OIB 53763013777, Dioš 40, 43500 Končanica</item>
      <item>Darko Mundweil, Šetalište kardinala Šepera 2, 31000 Osijek</item>
      <item>Darko Mundweil, Šetalište kardinala F. Šepera 2, 31000 Osijek</item>
      <item>OPĆINSKO DRŽAVNO ODVJETNIŠTVO U BJELOVARU, OIB 57370630720, Josipa Jelačića 1, 43000 Bjelovar</item>
    </izvorni_sadrzaj>
    <derivirana_varijabla naziv="DomainObject.Predmet.OstaliListFormatedWithAdressOIB_1">
      <item>Draško Semren, Savska c. 41 PT Zagrepčanka, 10000 Zagreb</item>
      <item>ŽUPANIJSKO DRŽAVNO ODVJETNIŠTVO U ZAGREBU, OIB 16488001145, Savska Cesta 41, 10000 Zagreb</item>
      <item>Općinski sud u Požegi, zemljišno-knjižni odjel</item>
      <item>javnost</item>
      <item>REPUBLIKA HRVATSKA MINISTARSTVO FINANCIJA, OIB 18683136487, Av. Dubrovnik 32, 10000 Zagreb</item>
      <item>CROATIA LLOYD d.d. za reosiguranje, OIB 23508929264, Ul. grada Vukovara 62, 10000 Zagreb</item>
      <item>Općinski sud u Čakovcu, zemljišno-knjižni odjel, x, 40000 Čakovec</item>
      <item>OD Rački i kolege, Vlaška 50, 10000 Zagreb</item>
      <item>Slavica Gašparac, Dolac 17, 34000 Brestovac</item>
      <item>Tomo Palić, Beketinačka 7, 10000 Zagreb</item>
      <item>Petar Čubela, Vlaška 72c, 10000 Zagreb</item>
      <item>Općinski sud u Šibeniku, zemljišno-knjižni odjel, x, 22000 Šibenik</item>
      <item>Dušan Horvat, Prhovec 22, 40000 Gornji Mihaljevec</item>
      <item>OBRT TRGOVINA LANA, Maršala Tita 11, 40000 Nedelišće</item>
      <item>Rajka Jagmarević, OIB 54873974132, Jurja Dalmatinca 7, 10000 Zagreb</item>
      <item>OD Mađarić &amp; Lui, OIB , Ilica 191 F, 10000 Zagreb</item>
      <item>GRAD SPLIT, OIB 78755598868, Obala kneza Branimira 17, 21000 Split</item>
      <item>ŠIMECKI d.o.o. u stečaju, OIB 02142010717, Vlaška 126, 10000 Zagreb</item>
      <item>Milorad Zajkovski, OIB 59768013642, Ivana Vencla 32, 10290 Zaprešić</item>
      <item>VIPnet d.o.o., OIB 29524210204, Vrtni put 1, 10000 Zagreb</item>
      <item>OD SUČEVIĆ I PARTNERI d.o.o., OIB 88966484576, Gundulićeva 63/I, 10000 Zagreb</item>
      <item>PORTUNATA d.o.o., OIB 13725174628, Vlaška 78, 10000 Zagreb</item>
      <item>GRAD OSIJEK, Upravni odjel za financije, OIB 30050049642, Kuhačeva 9, 31000 Osijek</item>
      <item>ZAGREBAČKI HOLDING d.o.o., OIB 85584865987, Ul. grada Vukovara 41, 10000 Zagreb</item>
      <item>Branko Jakić, javni bilježnik, OIB 08564858401, Zelinska 3, 10000 Zagreb</item>
      <item>Mladen Lacković, OIB 51300447787, S. Radića 10, 43500 Daruvar</item>
      <item>Nedjeljko Grabić, OIB 04787512817, Postrojbi spec. policije Zadra br. 4, 23000 Zadar</item>
      <item>OD Maravić &amp; Maravić j.t.d., OIB 88101407855, Ljudevita Gaja 10, 47300 Ogulin</item>
      <item>ADRIATIC SERVIS d.o.o., OIB 94765037768, A. Hebranga 9, 23000 Zadar</item>
      <item>ADRIATIC SECURITY d.o.o., OIB 44190545321, A. Hebranga 9, 23000 Zadar</item>
      <item>Financijska agencija, OIB 85821130368, Vrtni put 3, 10000 Zagreb</item>
      <item>GRAD ZAGREB, OIB 61817894937, Trg Stjepana Radića 1, 10000 Zagreb</item>
      <item>JURKA d.o.o. u stečaju, OIB 81584877336, Dužice 21, 10000 Zagreb</item>
      <item>Alma Klepac, OIB 20525854329, D. Gervaisa 4, 10000 Zagreb</item>
      <item>ZOU Gordana Prolić Dubroja i Zrinka Širić, Radnička c. 52, 10000 Zagreb</item>
      <item>Marko Praljak, Miramarska c. 30, 10000 Zagreb</item>
      <item>LAVANDA ADC d.o.o. u stečaju, OIB 23291248003, Livadarski put 21, 10360 Sesvete</item>
      <item>Davorka Huljev, OIB 34743014377, Miramarska c. 13d, 10000 Zagreb</item>
      <item>NEZAVISNI HRVATSKI SINDIKATI, Regionalni ured Zagreb, Kneza Mislava 20/I, 10000 Zagreb</item>
      <item>Jana Babić, OIB 40148208052, I. Kozari put, VI. odv. br. 14, 10000 Zagreb</item>
      <item>Jandre Šarić, OIB 32699897022, Bože i Nikole Bionde 1, 10000 Zagreb</item>
      <item>Božica Šola, OIB 08384404621, Bukovac Gornji 131, 10000 Zagreb</item>
      <item>Zdenka Tomić, OIB 60773374807, Side Košutić 14, 10000 Zagreb</item>
      <item>Marijana Tominac, OIB 07017053614, Nova cesta 36, 47300 Ogulin</item>
      <item>Lidija Veić, OIB 84389252365, Ulica vrba 2, 31000 Osijek</item>
      <item>Mirela Vukoja, A. Barca 62, 31207 Tenja</item>
      <item>Ljubica Zgodić, OIB 42568790800, Vatroslava Lisinskog 14, 32100 Vinkovci</item>
      <item>Jasna Živković - Žubrinić, OIB 81102214910, Strane 41, 52100 Medulin</item>
      <item>Mira Strmečki, OIB 75729073280, Bogišićeva 14, 10000 Zagreb</item>
      <item>Maja Vlaisavljević, OIB 72383263610, P. Preradovića 131, 33404 Špišić Bukovica</item>
      <item>Ljubica Čović, OIB 46457126839, I. Gundulića 18a, 10370 Gračec</item>
      <item>Anica Bilić, OIB 46824656226, Lapovečka 26, 32100 Vinkovci</item>
      <item>Pejo Salatović, OIB 53131805687, N. Šopa 1, 10360 Sesvete</item>
      <item>Olivera Bebić, OIB 05037227718, Eugena Kvaternika 12, 20350 Metković</item>
      <item>Mirela Crnadak, OIB 30506980915, Zdihovska 23, 10000 Zagreb</item>
      <item>Ruža Dogan, OIB 04754750511, Sokolgradska 38, 10000 Zagreb</item>
      <item>Snježana Drugčević, OIB 63167410273, Dijankovec 32, 48260 Križevci</item>
      <item>Nevenka Ereš, OIB 82338438655, Put narone 86/I, 20350 Metković</item>
      <item>Jasna Grgić, OIB 85893087633, Ulica kestenova 2, 31000 Osijek</item>
      <item>Ana Ivančić, OIB 41077635584, Bjelovarska 77, 10360 Sesvete</item>
      <item>Filip Ivančić, OIB 36419946839, Bjelovarska 77, 10360 Sesvete</item>
      <item>Ivan Ivančić, OIB 06971970908, Bjelovarska 77, 10360 Sesvete</item>
      <item>Nino Ivančić, OIB 05066261818, Bjelovarska 77, 10360 Sesvete</item>
      <item>Vera Kocijanić Gubić, OIB 40923038207, Letnička 13, 10360 Sesvete</item>
      <item>Marijana Mavrek, OIB 68410954524, Međimurska 25, 10360 Sesvete</item>
      <item>Jasna Milde, OIB 05404656921, A. Starčevića 23, 43500 Daruvar</item>
      <item>Draženka Neralić, OIB 50503793005, Dlakovac 13, 47300 Ogulin</item>
      <item>Đurđica Ovanin, OIB 25331162163, Stari Farkašić 16, 44273 Letovanić</item>
      <item>Biserka Pavić, OIB 02668021264, Kranjčevićeva 23, 10000 Zagreb</item>
      <item>Petra Pleščec, OIB 35459878243, Zelengajska ul. 11, 10360 Sesvete</item>
      <item>Valerija Posavec, OIB 66184057070, J.P. Kamova 9, 10000 Zagreb</item>
      <item>Vesna Putak, OIB 53763013777, Dioš 40, 43500 Končanica</item>
      <item>Darko Mundweil, Šetalište kardinala Šepera 2, 31000 Osijek</item>
      <item>Darko Mundweil, Šetalište kardinala F. Šepera 2, 31000 Osijek</item>
      <item>OPĆINSKO DRŽAVNO ODVJETNIŠTVO U BJELOVARU, OIB 57370630720, Josipa Jelačića 1, 43000 Bjelovar</item>
    </derivirana_varijabla>
  </DomainObject.Predmet.OstaliListFormatedWithAdressOIB>
  <DomainObject.Predmet.OstaliListNazivFormated>
    <izvorni_sadrzaj>
      <item>Draško Semren</item>
      <item>ŽUPANIJSKO DRŽAVNO ODVJETNIŠTVO U ZAGREBU</item>
      <item>Općinski sud u Požegi, zemljišno-knjižni odjel</item>
      <item>javnost</item>
      <item>REPUBLIKA HRVATSKA MINISTARSTVO FINANCIJA</item>
      <item>CROATIA LLOYD d.d. za reosiguranje</item>
      <item>Općinski sud u Čakovcu, zemljišno-knjižni odjel</item>
      <item>OD Rački i kolege</item>
      <item>Slavica Gašparac</item>
      <item>Tomo Palić</item>
      <item>Petar Čubela</item>
      <item>Općinski sud u Šibeniku, zemljišno-knjižni odjel</item>
      <item>Dušan Horvat</item>
      <item>OBRT TRGOVINA LANA</item>
      <item>Rajka Jagmarević</item>
      <item>OD Mađarić &amp; Lui</item>
      <item>GRAD SPLIT</item>
      <item>ŠIMECKI d.o.o. u stečaju</item>
      <item>Milorad Zajkovski</item>
      <item>VIPnet d.o.o.</item>
      <item>OD SUČEVIĆ I PARTNERI d.o.o.</item>
      <item>PORTUNATA d.o.o.</item>
      <item>GRAD OSIJEK, Upravni odjel za financije</item>
      <item>ZAGREBAČKI HOLDING d.o.o.</item>
      <item>Branko Jakić, javni bilježnik</item>
      <item>Mladen Lacković</item>
      <item>Nedjeljko Grabić</item>
      <item>OD Maravić &amp; Maravić j.t.d.</item>
      <item>ADRIATIC SERVIS d.o.o.</item>
      <item>ADRIATIC SECURITY d.o.o.</item>
      <item>Financijska agencija</item>
      <item>GRAD ZAGREB</item>
      <item>JURKA d.o.o. u stečaju</item>
      <item>Alma Klepac</item>
      <item>ZOU Gordana Prolić Dubroja i Zrinka Širić</item>
      <item>Marko Praljak</item>
      <item>LAVANDA ADC d.o.o. u stečaju</item>
      <item>Davorka Huljev</item>
      <item>NEZAVISNI HRVATSKI SINDIKATI, Regionalni ured Zagreb</item>
      <item>Jana Babić</item>
      <item>Jandre Šarić</item>
      <item>Božica Šola</item>
      <item>Zdenka Tomić</item>
      <item>Marijana Tominac</item>
      <item>Lidija Veić</item>
      <item>Mirela Vukoja</item>
      <item>Ljubica Zgodić</item>
      <item>Jasna Živković - Žubrinić</item>
      <item>Mira Strmečki</item>
      <item>Maja Vlaisavljević</item>
      <item>Ljubica Čović</item>
      <item>Anica Bilić</item>
      <item>Pejo Salatović</item>
      <item>Olivera Bebić</item>
      <item>Mirela Crnadak</item>
      <item>Ruža Dogan</item>
      <item>Snježana Drugčević</item>
      <item>Nevenka Ereš</item>
      <item>Jasna Grgić</item>
      <item>Ana Ivančić</item>
      <item>Filip Ivančić</item>
      <item>Ivan Ivančić</item>
      <item>Nino Ivančić</item>
      <item>Vera Kocijanić Gubić</item>
      <item>Marijana Mavrek</item>
      <item>Jasna Milde</item>
      <item>Draženka Neralić</item>
      <item>Đurđica Ovanin</item>
      <item>Biserka Pavić</item>
      <item>Petra Pleščec</item>
      <item>Valerija Posavec</item>
      <item>Vesna Putak</item>
      <item>Darko Mundweil</item>
      <item>Darko Mundweil</item>
      <item>OPĆINSKO DRŽAVNO ODVJETNIŠTVO U BJELOVARU</item>
    </izvorni_sadrzaj>
    <derivirana_varijabla naziv="DomainObject.Predmet.OstaliListNazivFormated_1">
      <item>Draško Semren</item>
      <item>ŽUPANIJSKO DRŽAVNO ODVJETNIŠTVO U ZAGREBU</item>
      <item>Općinski sud u Požegi, zemljišno-knjižni odjel</item>
      <item>javnost</item>
      <item>REPUBLIKA HRVATSKA MINISTARSTVO FINANCIJA</item>
      <item>CROATIA LLOYD d.d. za reosiguranje</item>
      <item>Općinski sud u Čakovcu, zemljišno-knjižni odjel</item>
      <item>OD Rački i kolege</item>
      <item>Slavica Gašparac</item>
      <item>Tomo Palić</item>
      <item>Petar Čubela</item>
      <item>Općinski sud u Šibeniku, zemljišno-knjižni odjel</item>
      <item>Dušan Horvat</item>
      <item>OBRT TRGOVINA LANA</item>
      <item>Rajka Jagmarević</item>
      <item>OD Mađarić &amp; Lui</item>
      <item>GRAD SPLIT</item>
      <item>ŠIMECKI d.o.o. u stečaju</item>
      <item>Milorad Zajkovski</item>
      <item>VIPnet d.o.o.</item>
      <item>OD SUČEVIĆ I PARTNERI d.o.o.</item>
      <item>PORTUNATA d.o.o.</item>
      <item>GRAD OSIJEK, Upravni odjel za financije</item>
      <item>ZAGREBAČKI HOLDING d.o.o.</item>
      <item>Branko Jakić, javni bilježnik</item>
      <item>Mladen Lacković</item>
      <item>Nedjeljko Grabić</item>
      <item>OD Maravić &amp; Maravić j.t.d.</item>
      <item>ADRIATIC SERVIS d.o.o.</item>
      <item>ADRIATIC SECURITY d.o.o.</item>
      <item>Financijska agencija</item>
      <item>GRAD ZAGREB</item>
      <item>JURKA d.o.o. u stečaju</item>
      <item>Alma Klepac</item>
      <item>ZOU Gordana Prolić Dubroja i Zrinka Širić</item>
      <item>Marko Praljak</item>
      <item>LAVANDA ADC d.o.o. u stečaju</item>
      <item>Davorka Huljev</item>
      <item>NEZAVISNI HRVATSKI SINDIKATI, Regionalni ured Zagreb</item>
      <item>Jana Babić</item>
      <item>Jandre Šarić</item>
      <item>Božica Šola</item>
      <item>Zdenka Tomić</item>
      <item>Marijana Tominac</item>
      <item>Lidija Veić</item>
      <item>Mirela Vukoja</item>
      <item>Ljubica Zgodić</item>
      <item>Jasna Živković - Žubrinić</item>
      <item>Mira Strmečki</item>
      <item>Maja Vlaisavljević</item>
      <item>Ljubica Čović</item>
      <item>Anica Bilić</item>
      <item>Pejo Salatović</item>
      <item>Olivera Bebić</item>
      <item>Mirela Crnadak</item>
      <item>Ruža Dogan</item>
      <item>Snježana Drugčević</item>
      <item>Nevenka Ereš</item>
      <item>Jasna Grgić</item>
      <item>Ana Ivančić</item>
      <item>Filip Ivančić</item>
      <item>Ivan Ivančić</item>
      <item>Nino Ivančić</item>
      <item>Vera Kocijanić Gubić</item>
      <item>Marijana Mavrek</item>
      <item>Jasna Milde</item>
      <item>Draženka Neralić</item>
      <item>Đurđica Ovanin</item>
      <item>Biserka Pavić</item>
      <item>Petra Pleščec</item>
      <item>Valerija Posavec</item>
      <item>Vesna Putak</item>
      <item>Darko Mundweil</item>
      <item>Darko Mundweil</item>
      <item>OPĆINSKO DRŽAVNO ODVJETNIŠTVO U BJELOVARU</item>
    </derivirana_varijabla>
  </DomainObject.Predmet.OstaliListNazivFormated>
  <DomainObject.Predmet.OstaliListNazivFormatedOIB>
    <izvorni_sadrzaj>
      <item>Draško Semren</item>
      <item>ŽUPANIJSKO DRŽAVNO ODVJETNIŠTVO U ZAGREBU, OIB 16488001145</item>
      <item>Općinski sud u Požegi, zemljišno-knjižni odjel</item>
      <item>javnost</item>
      <item>REPUBLIKA HRVATSKA MINISTARSTVO FINANCIJA, OIB 18683136487</item>
      <item>CROATIA LLOYD d.d. za reosiguranje, OIB 23508929264</item>
      <item>Općinski sud u Čakovcu, zemljišno-knjižni odjel</item>
      <item>OD Rački i kolege</item>
      <item>Slavica Gašparac</item>
      <item>Tomo Palić</item>
      <item>Petar Čubela</item>
      <item>Općinski sud u Šibeniku, zemljišno-knjižni odjel</item>
      <item>Dušan Horvat</item>
      <item>OBRT TRGOVINA LANA</item>
      <item>Rajka Jagmarević, OIB 54873974132</item>
      <item>OD Mađarić &amp; Lui, OIB </item>
      <item>GRAD SPLIT, OIB 78755598868</item>
      <item>ŠIMECKI d.o.o. u stečaju, OIB 02142010717</item>
      <item>Milorad Zajkovski, OIB 59768013642</item>
      <item>VIPnet d.o.o., OIB 29524210204</item>
      <item>OD SUČEVIĆ I PARTNERI d.o.o., OIB 88966484576</item>
      <item>PORTUNATA d.o.o., OIB 13725174628</item>
      <item>GRAD OSIJEK, Upravni odjel za financije, OIB 30050049642</item>
      <item>ZAGREBAČKI HOLDING d.o.o., OIB 85584865987</item>
      <item>Branko Jakić, javni bilježnik, OIB 08564858401</item>
      <item>Mladen Lacković, OIB 51300447787</item>
      <item>Nedjeljko Grabić, OIB 04787512817</item>
      <item>OD Maravić &amp; Maravić j.t.d., OIB 88101407855</item>
      <item>ADRIATIC SERVIS d.o.o., OIB 94765037768</item>
      <item>ADRIATIC SECURITY d.o.o., OIB 44190545321</item>
      <item>Financijska agencija, OIB 85821130368</item>
      <item>GRAD ZAGREB, OIB 61817894937</item>
      <item>JURKA d.o.o. u stečaju, OIB 81584877336</item>
      <item>Alma Klepac, OIB 20525854329</item>
      <item>ZOU Gordana Prolić Dubroja i Zrinka Širić</item>
      <item>Marko Praljak</item>
      <item>LAVANDA ADC d.o.o. u stečaju, OIB 23291248003</item>
      <item>Davorka Huljev, OIB 34743014377</item>
      <item>NEZAVISNI HRVATSKI SINDIKATI, Regionalni ured Zagreb</item>
      <item>Jana Babić, OIB 40148208052</item>
      <item>Jandre Šarić, OIB 32699897022</item>
      <item>Božica Šola, OIB 08384404621</item>
      <item>Zdenka Tomić, OIB 60773374807</item>
      <item>Marijana Tominac, OIB 07017053614</item>
      <item>Lidija Veić, OIB 84389252365</item>
      <item>Mirela Vukoja</item>
      <item>Ljubica Zgodić, OIB 42568790800</item>
      <item>Jasna Živković - Žubrinić, OIB 81102214910</item>
      <item>Mira Strmečki, OIB 75729073280</item>
      <item>Maja Vlaisavljević, OIB 72383263610</item>
      <item>Ljubica Čović, OIB 46457126839</item>
      <item>Anica Bilić, OIB 46824656226</item>
      <item>Pejo Salatović, OIB 53131805687</item>
      <item>Olivera Bebić, OIB 05037227718</item>
      <item>Mirela Crnadak, OIB 30506980915</item>
      <item>Ruža Dogan, OIB 04754750511</item>
      <item>Snježana Drugčević, OIB 63167410273</item>
      <item>Nevenka Ereš, OIB 82338438655</item>
      <item>Jasna Grgić, OIB 85893087633</item>
      <item>Ana Ivančić, OIB 41077635584</item>
      <item>Filip Ivančić, OIB 36419946839</item>
      <item>Ivan Ivančić, OIB 06971970908</item>
      <item>Nino Ivančić, OIB 05066261818</item>
      <item>Vera Kocijanić Gubić, OIB 40923038207</item>
      <item>Marijana Mavrek, OIB 68410954524</item>
      <item>Jasna Milde, OIB 05404656921</item>
      <item>Draženka Neralić, OIB 50503793005</item>
      <item>Đurđica Ovanin, OIB 25331162163</item>
      <item>Biserka Pavić, OIB 02668021264</item>
      <item>Petra Pleščec, OIB 35459878243</item>
      <item>Valerija Posavec, OIB 66184057070</item>
      <item>Vesna Putak, OIB 53763013777</item>
      <item>Darko Mundweil</item>
      <item>Darko Mundweil</item>
      <item>OPĆINSKO DRŽAVNO ODVJETNIŠTVO U BJELOVARU, OIB 57370630720</item>
    </izvorni_sadrzaj>
    <derivirana_varijabla naziv="DomainObject.Predmet.OstaliListNazivFormatedOIB_1">
      <item>Draško Semren</item>
      <item>ŽUPANIJSKO DRŽAVNO ODVJETNIŠTVO U ZAGREBU, OIB 16488001145</item>
      <item>Općinski sud u Požegi, zemljišno-knjižni odjel</item>
      <item>javnost</item>
      <item>REPUBLIKA HRVATSKA MINISTARSTVO FINANCIJA, OIB 18683136487</item>
      <item>CROATIA LLOYD d.d. za reosiguranje, OIB 23508929264</item>
      <item>Općinski sud u Čakovcu, zemljišno-knjižni odjel</item>
      <item>OD Rački i kolege</item>
      <item>Slavica Gašparac</item>
      <item>Tomo Palić</item>
      <item>Petar Čubela</item>
      <item>Općinski sud u Šibeniku, zemljišno-knjižni odjel</item>
      <item>Dušan Horvat</item>
      <item>OBRT TRGOVINA LANA</item>
      <item>Rajka Jagmarević, OIB 54873974132</item>
      <item>OD Mađarić &amp; Lui, OIB </item>
      <item>GRAD SPLIT, OIB 78755598868</item>
      <item>ŠIMECKI d.o.o. u stečaju, OIB 02142010717</item>
      <item>Milorad Zajkovski, OIB 59768013642</item>
      <item>VIPnet d.o.o., OIB 29524210204</item>
      <item>OD SUČEVIĆ I PARTNERI d.o.o., OIB 88966484576</item>
      <item>PORTUNATA d.o.o., OIB 13725174628</item>
      <item>GRAD OSIJEK, Upravni odjel za financije, OIB 30050049642</item>
      <item>ZAGREBAČKI HOLDING d.o.o., OIB 85584865987</item>
      <item>Branko Jakić, javni bilježnik, OIB 08564858401</item>
      <item>Mladen Lacković, OIB 51300447787</item>
      <item>Nedjeljko Grabić, OIB 04787512817</item>
      <item>OD Maravić &amp; Maravić j.t.d., OIB 88101407855</item>
      <item>ADRIATIC SERVIS d.o.o., OIB 94765037768</item>
      <item>ADRIATIC SECURITY d.o.o., OIB 44190545321</item>
      <item>Financijska agencija, OIB 85821130368</item>
      <item>GRAD ZAGREB, OIB 61817894937</item>
      <item>JURKA d.o.o. u stečaju, OIB 81584877336</item>
      <item>Alma Klepac, OIB 20525854329</item>
      <item>ZOU Gordana Prolić Dubroja i Zrinka Širić</item>
      <item>Marko Praljak</item>
      <item>LAVANDA ADC d.o.o. u stečaju, OIB 23291248003</item>
      <item>Davorka Huljev, OIB 34743014377</item>
      <item>NEZAVISNI HRVATSKI SINDIKATI, Regionalni ured Zagreb</item>
      <item>Jana Babić, OIB 40148208052</item>
      <item>Jandre Šarić, OIB 32699897022</item>
      <item>Božica Šola, OIB 08384404621</item>
      <item>Zdenka Tomić, OIB 60773374807</item>
      <item>Marijana Tominac, OIB 07017053614</item>
      <item>Lidija Veić, OIB 84389252365</item>
      <item>Mirela Vukoja</item>
      <item>Ljubica Zgodić, OIB 42568790800</item>
      <item>Jasna Živković - Žubrinić, OIB 81102214910</item>
      <item>Mira Strmečki, OIB 75729073280</item>
      <item>Maja Vlaisavljević, OIB 72383263610</item>
      <item>Ljubica Čović, OIB 46457126839</item>
      <item>Anica Bilić, OIB 46824656226</item>
      <item>Pejo Salatović, OIB 53131805687</item>
      <item>Olivera Bebić, OIB 05037227718</item>
      <item>Mirela Crnadak, OIB 30506980915</item>
      <item>Ruža Dogan, OIB 04754750511</item>
      <item>Snježana Drugčević, OIB 63167410273</item>
      <item>Nevenka Ereš, OIB 82338438655</item>
      <item>Jasna Grgić, OIB 85893087633</item>
      <item>Ana Ivančić, OIB 41077635584</item>
      <item>Filip Ivančić, OIB 36419946839</item>
      <item>Ivan Ivančić, OIB 06971970908</item>
      <item>Nino Ivančić, OIB 05066261818</item>
      <item>Vera Kocijanić Gubić, OIB 40923038207</item>
      <item>Marijana Mavrek, OIB 68410954524</item>
      <item>Jasna Milde, OIB 05404656921</item>
      <item>Draženka Neralić, OIB 50503793005</item>
      <item>Đurđica Ovanin, OIB 25331162163</item>
      <item>Biserka Pavić, OIB 02668021264</item>
      <item>Petra Pleščec, OIB 35459878243</item>
      <item>Valerija Posavec, OIB 66184057070</item>
      <item>Vesna Putak, OIB 53763013777</item>
      <item>Darko Mundweil</item>
      <item>Darko Mundweil</item>
      <item>OPĆINSKO DRŽAVNO ODVJETNIŠTVO U BJELOVARU, OIB 57370630720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CROATIA BANKA, dioničko društvo i dr.</izvorni_sadrzaj>
    <derivirana_varijabla naziv="DomainObject.Predmet.StrankaIDrugi_1">CROATIA BANKA, dioničko društvo i dr.</derivirana_varijabla>
  </DomainObject.Predmet.StrankaIDrugi>
  <DomainObject.Predmet.ProtustrankaIDrugi>
    <izvorni_sadrzaj>ŠIMECKI-TRGOVINA d.o.o. za trgovinu obućom i odjećom</izvorni_sadrzaj>
    <derivirana_varijabla naziv="DomainObject.Predmet.ProtustrankaIDrugi_1">ŠIMECKI-TRGOVINA d.o.o. za trgovinu obućom i odjećom</derivirana_varijabla>
  </DomainObject.Predmet.ProtustrankaIDrugi>
  <DomainObject.Predmet.StrankaIDrugiAdressOIB>
    <izvorni_sadrzaj>CROATIA BANKA, dioničko društvo, OIB 32247795989, Kvaternikov Trg 9, 10000 Zagreb i dr.</izvorni_sadrzaj>
    <derivirana_varijabla naziv="DomainObject.Predmet.StrankaIDrugiAdressOIB_1">CROATIA BANKA, dioničko društvo, OIB 32247795989, Kvaternikov Trg 9, 10000 Zagreb i dr.</derivirana_varijabla>
  </DomainObject.Predmet.StrankaIDrugiAdressOIB>
  <DomainObject.Predmet.ProtustrankaIDrugiAdressOIB>
    <izvorni_sadrzaj>ŠIMECKI-TRGOVINA d.o.o. za trgovinu obućom i odjećom, OIB 07897444082, Vlaška 126, 10000 Zagreb</izvorni_sadrzaj>
    <derivirana_varijabla naziv="DomainObject.Predmet.ProtustrankaIDrugiAdressOIB_1">ŠIMECKI-TRGOVINA d.o.o. za trgovinu obućom i odjećom, OIB 07897444082, Vlaška 126,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ŠIMECKI-TRGOVINA d.o.o. za trgovinu obućom i odjećom</item>
      <item>CROATIA BANKA, dioničko društvo</item>
      <item>Općinski sud u Sesvetama</item>
      <item>Draško Semren, odvjetnik</item>
      <item>Draško Semren</item>
      <item>ŽUPANIJSKO DRŽAVNO ODVJETNIŠTVO U ZAGREBU</item>
      <item>NAVA BANKA dioničko društvo u stečaju</item>
      <item>GRAD POŽEGA</item>
      <item>Županijsko državno odvjetništvo u Zagrebu</item>
      <item>Općinski sud u Požegi, zemljišno-knjižni odjel</item>
      <item>javnost</item>
      <item>JOSIP GALIĆ, kupac</item>
      <item>REPUBLIKA HRVATSKA MINISTARSTVO FINANCIJA</item>
      <item>CROATIA LLOYD d.d. za reosiguranje</item>
      <item>Općinski sud u Čakovcu, zemljišno-knjižni odjel</item>
      <item>OD Rački i kolege</item>
      <item>Slavica Gašparac</item>
      <item>TOMA PALIĆ</item>
      <item>Tomo Palić</item>
      <item>Petar Čubela</item>
      <item>Općinski sud u Šibeniku, zemljišno-knjižni odjel</item>
      <item>TRGOVINA LANA</item>
      <item>Dušan Horvat</item>
      <item>OBRT TRGOVINA LANA</item>
      <item>Rajka Jagmarević</item>
      <item>OD Mađarić &amp; Lui</item>
      <item>GRAD SPLIT</item>
      <item>ŠIMECKI d.o.o. u stečaju</item>
      <item>Milorad Zajkovski</item>
      <item>VIPnet d.o.o.</item>
      <item>OD SUČEVIĆ I PARTNERI d.o.o.</item>
      <item>PORTUNATA d.o.o.</item>
      <item>GRAD OSIJEK, Upravni odjel za financije</item>
      <item>ZAGREBAČKI HOLDING d.o.o.</item>
      <item>Branko Jakić, javni bilježnik</item>
      <item>Mladen Lacković</item>
      <item>Nedjeljko Grabić</item>
      <item>OD Maravić &amp; Maravić j.t.d.</item>
      <item>ADRIATIC SERVIS d.o.o.</item>
      <item>ADRIATIC SECURITY d.o.o.</item>
      <item>Financijska agencija</item>
      <item>GRAD ZAGREB</item>
      <item>JURKA d.o.o. u stečaju</item>
      <item>Alma Klepac</item>
      <item>ZOU Gordana Prolić Dubroja i Zrinka Širić</item>
      <item>Marko Praljak</item>
      <item>LAVANDA ADC d.o.o. u stečaju</item>
      <item>Davorka Huljev</item>
      <item>NEZAVISNI HRVATSKI SINDIKATI, Regionalni ured Zagreb</item>
      <item>Jana Babić</item>
      <item>Jandre Šarić</item>
      <item>Božica Šola</item>
      <item>Zdenka Tomić</item>
      <item>Marijana Tominac</item>
      <item>Lidija Veić</item>
      <item>Mirela Vukoja</item>
      <item>Ljubica Zgodić</item>
      <item>Jasna Živković - Žubrinić</item>
      <item>Mira Strmečki</item>
      <item>Maja Vlaisavljević</item>
      <item>Ljubica Čović</item>
      <item>Anica Bilić</item>
      <item>Pejo Salatović</item>
      <item>Olivera Bebić</item>
      <item>Mirela Crnadak</item>
      <item>Ruža Dogan</item>
      <item>Snježana Drugčević</item>
      <item>Nevenka Ereš</item>
      <item>Jasna Grgić</item>
      <item>Ana Ivančić</item>
      <item>Filip Ivančić</item>
      <item>Ivan Ivančić</item>
      <item>Nino Ivančić</item>
      <item>Vera Kocijanić Gubić</item>
      <item>Marijana Mavrek</item>
      <item>Jasna Milde</item>
      <item>Draženka Neralić</item>
      <item>Đurđica Ovanin</item>
      <item>Biserka Pavić</item>
      <item>Petra Pleščec</item>
      <item>Valerija Posavec</item>
      <item>Vesna Putak</item>
      <item>BRANKO JAKIĆ</item>
      <item>VIPnet, društvo s ograničenom odgovornošću za usluge javnih telekomunikacija</item>
      <item>SNJEŽANA DRUGČEVIĆ</item>
      <item>BISERKA PAVIĆ</item>
      <item>MST d.o.o. za trgovinu i poslovne usluge</item>
      <item>RUŽA DOGAN</item>
      <item>LJUBICA ZGODIĆ</item>
      <item>JASNA MILDE</item>
      <item>ZAGREBAČKI HOLDING, društvo s ograničenom odgovornošću za javni prijevoz, opskrbu vodom, održavanje čistoće, putnička agencija, šport, upravljanje objektima i poslovanje nekretninama</item>
      <item>VESNA DIOŠ PUTAK</item>
      <item>GRAD SPLIT</item>
      <item>VEČERNJI LIST novinsko-nakladničko društvo s ograničenom odgovornošću</item>
      <item>GRAD ZAGREB</item>
      <item>MARIJANA MAVREK</item>
      <item>Darko Mundweil</item>
      <item>Darko Mundweil</item>
      <item>OPĆINSKO DRŽAVNO ODVJETNIŠTVO U BJELOVARU</item>
    </izvorni_sadrzaj>
    <derivirana_varijabla naziv="DomainObject.Predmet.SudioniciListNaziv_1">
      <item>ŠIMECKI-TRGOVINA d.o.o. za trgovinu obućom i odjećom</item>
      <item>CROATIA BANKA, dioničko društvo</item>
      <item>Općinski sud u Sesvetama</item>
      <item>Draško Semren, odvjetnik</item>
      <item>Draško Semren</item>
      <item>ŽUPANIJSKO DRŽAVNO ODVJETNIŠTVO U ZAGREBU</item>
      <item>NAVA BANKA dioničko društvo u stečaju</item>
      <item>GRAD POŽEGA</item>
      <item>Županijsko državno odvjetništvo u Zagrebu</item>
      <item>Općinski sud u Požegi, zemljišno-knjižni odjel</item>
      <item>javnost</item>
      <item>JOSIP GALIĆ, kupac</item>
      <item>REPUBLIKA HRVATSKA MINISTARSTVO FINANCIJA</item>
      <item>CROATIA LLOYD d.d. za reosiguranje</item>
      <item>Općinski sud u Čakovcu, zemljišno-knjižni odjel</item>
      <item>OD Rački i kolege</item>
      <item>Slavica Gašparac</item>
      <item>TOMA PALIĆ</item>
      <item>Tomo Palić</item>
      <item>Petar Čubela</item>
      <item>Općinski sud u Šibeniku, zemljišno-knjižni odjel</item>
      <item>TRGOVINA LANA</item>
      <item>Dušan Horvat</item>
      <item>OBRT TRGOVINA LANA</item>
      <item>Rajka Jagmarević</item>
      <item>OD Mađarić &amp; Lui</item>
      <item>GRAD SPLIT</item>
      <item>ŠIMECKI d.o.o. u stečaju</item>
      <item>Milorad Zajkovski</item>
      <item>VIPnet d.o.o.</item>
      <item>OD SUČEVIĆ I PARTNERI d.o.o.</item>
      <item>PORTUNATA d.o.o.</item>
      <item>GRAD OSIJEK, Upravni odjel za financije</item>
      <item>ZAGREBAČKI HOLDING d.o.o.</item>
      <item>Branko Jakić, javni bilježnik</item>
      <item>Mladen Lacković</item>
      <item>Nedjeljko Grabić</item>
      <item>OD Maravić &amp; Maravić j.t.d.</item>
      <item>ADRIATIC SERVIS d.o.o.</item>
      <item>ADRIATIC SECURITY d.o.o.</item>
      <item>Financijska agencija</item>
      <item>GRAD ZAGREB</item>
      <item>JURKA d.o.o. u stečaju</item>
      <item>Alma Klepac</item>
      <item>ZOU Gordana Prolić Dubroja i Zrinka Širić</item>
      <item>Marko Praljak</item>
      <item>LAVANDA ADC d.o.o. u stečaju</item>
      <item>Davorka Huljev</item>
      <item>NEZAVISNI HRVATSKI SINDIKATI, Regionalni ured Zagreb</item>
      <item>Jana Babić</item>
      <item>Jandre Šarić</item>
      <item>Božica Šola</item>
      <item>Zdenka Tomić</item>
      <item>Marijana Tominac</item>
      <item>Lidija Veić</item>
      <item>Mirela Vukoja</item>
      <item>Ljubica Zgodić</item>
      <item>Jasna Živković - Žubrinić</item>
      <item>Mira Strmečki</item>
      <item>Maja Vlaisavljević</item>
      <item>Ljubica Čović</item>
      <item>Anica Bilić</item>
      <item>Pejo Salatović</item>
      <item>Olivera Bebić</item>
      <item>Mirela Crnadak</item>
      <item>Ruža Dogan</item>
      <item>Snježana Drugčević</item>
      <item>Nevenka Ereš</item>
      <item>Jasna Grgić</item>
      <item>Ana Ivančić</item>
      <item>Filip Ivančić</item>
      <item>Ivan Ivančić</item>
      <item>Nino Ivančić</item>
      <item>Vera Kocijanić Gubić</item>
      <item>Marijana Mavrek</item>
      <item>Jasna Milde</item>
      <item>Draženka Neralić</item>
      <item>Đurđica Ovanin</item>
      <item>Biserka Pavić</item>
      <item>Petra Pleščec</item>
      <item>Valerija Posavec</item>
      <item>Vesna Putak</item>
      <item>BRANKO JAKIĆ</item>
      <item>VIPnet, društvo s ograničenom odgovornošću za usluge javnih telekomunikacija</item>
      <item>SNJEŽANA DRUGČEVIĆ</item>
      <item>BISERKA PAVIĆ</item>
      <item>MST d.o.o. za trgovinu i poslovne usluge</item>
      <item>RUŽA DOGAN</item>
      <item>LJUBICA ZGODIĆ</item>
      <item>JASNA MILDE</item>
      <item>ZAGREBAČKI HOLDING, društvo s ograničenom odgovornošću za javni prijevoz, opskrbu vodom, održavanje čistoće, putnička agencija, šport, upravljanje objektima i poslovanje nekretninama</item>
      <item>VESNA DIOŠ PUTAK</item>
      <item>GRAD SPLIT</item>
      <item>VEČERNJI LIST novinsko-nakladničko društvo s ograničenom odgovornošću</item>
      <item>GRAD ZAGREB</item>
      <item>MARIJANA MAVREK</item>
      <item>Darko Mundweil</item>
      <item>Darko Mundweil</item>
      <item>OPĆINSKO DRŽAVNO ODVJETNIŠTVO U BJELOVARU</item>
    </derivirana_varijabla>
  </DomainObject.Predmet.SudioniciListNaziv>
  <DomainObject.Predmet.SudioniciListAdressOIB>
    <izvorni_sadrzaj>
      <item>ŠIMECKI-TRGOVINA d.o.o. za trgovinu obućom i odjećom, OIB 07897444082, Vlaška 126,10000 Zagreb</item>
      <item>CROATIA BANKA, dioničko društvo, OIB 32247795989, Kvaternikov Trg 9,10000 Zagreb</item>
      <item>Općinski sud u Sesvetama</item>
      <item>Draško Semren, odvjetnik, Savska 41 PT Zagrepčanka,10000 Zagreb</item>
      <item>Draško Semren, Savska c. 41 PT Zagrepčanka,10000 Zagreb</item>
      <item>ŽUPANIJSKO DRŽAVNO ODVJETNIŠTVO U ZAGREBU, OIB 16488001145, Savska Cesta 41,10000 Zagreb</item>
      <item>NAVA BANKA dioničko društvo u stečaju, OIB 07492912398, Tratinska 27,10000 Zagreb</item>
      <item>GRAD POŽEGA, OIB 95699596710, Trg Svetog Trojstva 1,34000 Požega</item>
      <item>Županijsko državno odvjetništvo u Zagrebu</item>
      <item>Općinski sud u Požegi, zemljišno-knjižni odjel</item>
      <item>javnost</item>
      <item>JOSIP GALIĆ, kupac, Primorska 10,34000 Požega</item>
      <item>REPUBLIKA HRVATSKA MINISTARSTVO FINANCIJA, OIB 18683136487, Av. Dubrovnik 32,10000 Zagreb</item>
      <item>CROATIA LLOYD d.d. za reosiguranje, OIB 23508929264, Ul. grada Vukovara 62,10000 Zagreb</item>
      <item>Općinski sud u Čakovcu, zemljišno-knjižni odjel, x,40000 Čakovec</item>
      <item>OD Rački i kolege, Vlaška 50,10000 Zagreb</item>
      <item>Slavica Gašparac, Dolac 17,34000 Brestovac</item>
      <item>TOMA PALIĆ, Beketinačka 7,10000 Zagreb</item>
      <item>Tomo Palić, Beketinačka 7,10000 Zagreb</item>
      <item>Petar Čubela, Vlaška 72c,10000 Zagreb</item>
      <item>Općinski sud u Šibeniku, zemljišno-knjižni odjel, x,22000 Šibenik</item>
      <item>TRGOVINA LANA, OIB 96475491256, Maršala Tita 11,40000 Nedelišće</item>
      <item>Dušan Horvat, Prhovec 22,40000 Gornji Mihaljevec</item>
      <item>OBRT TRGOVINA LANA, Maršala Tita 11,40000 Nedelišće</item>
      <item>Rajka Jagmarević, OIB 54873974132, Jurja Dalmatinca 7,10000 Zagreb</item>
      <item>OD Mađarić &amp; Lui, OIB , Ilica 191 F,10000 Zagreb</item>
      <item>GRAD SPLIT, OIB 78755598868, Obala kneza Branimira 17,21000 Split</item>
      <item>ŠIMECKI d.o.o. u stečaju, OIB 02142010717, Vlaška 126,10000 Zagreb</item>
      <item>Milorad Zajkovski, OIB 59768013642, Ivana Vencla 32,10290 Zaprešić</item>
      <item>VIPnet d.o.o., OIB 29524210204, Vrtni put 1,10000 Zagreb</item>
      <item>OD SUČEVIĆ I PARTNERI d.o.o., OIB 88966484576, Gundulićeva 63/I,10000 Zagreb</item>
      <item>PORTUNATA d.o.o., OIB 13725174628, Vlaška 78,10000 Zagreb</item>
      <item>GRAD OSIJEK, Upravni odjel za financije, OIB 30050049642, Kuhačeva 9,31000 Osijek</item>
      <item>ZAGREBAČKI HOLDING d.o.o., OIB 85584865987, Ul. grada Vukovara 41,10000 Zagreb</item>
      <item>Branko Jakić, javni bilježnik, OIB 08564858401, Zelinska 3,10000 Zagreb</item>
      <item>Mladen Lacković, OIB 51300447787, S. Radića 10,43500 Daruvar</item>
      <item>Nedjeljko Grabić, OIB 04787512817, Postrojbi spec. policije Zadra br. 4,23000 Zadar</item>
      <item>OD Maravić &amp; Maravić j.t.d., OIB 88101407855, Ljudevita Gaja 10,47300 Ogulin</item>
      <item>ADRIATIC SERVIS d.o.o., OIB 94765037768, A. Hebranga 9,23000 Zadar</item>
      <item>ADRIATIC SECURITY d.o.o., OIB 44190545321, A. Hebranga 9,23000 Zadar</item>
      <item>Financijska agencija, OIB 85821130368, Vrtni put 3,10000 Zagreb</item>
      <item>GRAD ZAGREB, OIB 61817894937, Trg Stjepana Radića 1,10000 Zagreb</item>
      <item>JURKA d.o.o. u stečaju, OIB 81584877336, Dužice 21,10000 Zagreb</item>
      <item>Alma Klepac, OIB 20525854329, D. Gervaisa 4,10000 Zagreb</item>
      <item>ZOU Gordana Prolić Dubroja i Zrinka Širić, Radnička c. 52,10000 Zagreb</item>
      <item>Marko Praljak, Miramarska c. 30,10000 Zagreb</item>
      <item>LAVANDA ADC d.o.o. u stečaju, OIB 23291248003, Livadarski put 21,10360 Sesvete</item>
      <item>Davorka Huljev, OIB 34743014377, Miramarska c. 13d,10000 Zagreb</item>
      <item>NEZAVISNI HRVATSKI SINDIKATI, Regionalni ured Zagreb, Kneza Mislava 20/I,10000 Zagreb</item>
      <item>Jana Babić, OIB 40148208052, I. Kozari put, VI. odv. br. 14,10000 Zagreb</item>
      <item>Jandre Šarić, OIB 32699897022, Bože i Nikole Bionde 1,10000 Zagreb</item>
      <item>Božica Šola, OIB 08384404621, Bukovac Gornji 131,10000 Zagreb</item>
      <item>Zdenka Tomić, OIB 60773374807, Side Košutić 14,10000 Zagreb</item>
      <item>Marijana Tominac, OIB 07017053614, Nova cesta 36,47300 Ogulin</item>
      <item>Lidija Veić, OIB 84389252365, Ulica vrba 2,31000 Osijek</item>
      <item>Mirela Vukoja, A. Barca 62,31207 Tenja</item>
      <item>Ljubica Zgodić, OIB 42568790800, Vatroslava Lisinskog 14,32100 Vinkovci</item>
      <item>Jasna Živković - Žubrinić, OIB 81102214910, Strane 41,52100 Medulin</item>
      <item>Mira Strmečki, OIB 75729073280, Bogišićeva 14,10000 Zagreb</item>
      <item>Maja Vlaisavljević, OIB 72383263610, P. Preradovića 131,33404 Špišić Bukovica</item>
      <item>Ljubica Čović, OIB 46457126839, I. Gundulića 18a,10370 Gračec</item>
      <item>Anica Bilić, OIB 46824656226, Lapovečka 26,32100 Vinkovci</item>
      <item>Pejo Salatović, OIB 53131805687, N. Šopa 1,10360 Sesvete</item>
      <item>Olivera Bebić, OIB 05037227718, Eugena Kvaternika 12,20350 Metković</item>
      <item>Mirela Crnadak, OIB 30506980915, Zdihovska 23,10000 Zagreb</item>
      <item>Ruža Dogan, OIB 04754750511, Sokolgradska 38,10000 Zagreb</item>
      <item>Snježana Drugčević, OIB 63167410273, Dijankovec 32,48260 Križevci</item>
      <item>Nevenka Ereš, OIB 82338438655, Put narone 86/I,20350 Metković</item>
      <item>Jasna Grgić, OIB 85893087633, Ulica kestenova 2,31000 Osijek</item>
      <item>Ana Ivančić, OIB 41077635584, Bjelovarska 77,10360 Sesvete</item>
      <item>Filip Ivančić, OIB 36419946839, Bjelovarska 77,10360 Sesvete</item>
      <item>Ivan Ivančić, OIB 06971970908, Bjelovarska 77,10360 Sesvete</item>
      <item>Nino Ivančić, OIB 05066261818, Bjelovarska 77,10360 Sesvete</item>
      <item>Vera Kocijanić Gubić, OIB 40923038207, Letnička 13,10360 Sesvete</item>
      <item>Marijana Mavrek, OIB 68410954524, Međimurska 25,10360 Sesvete</item>
      <item>Jasna Milde, OIB 05404656921, A. Starčevića 23,43500 Daruvar</item>
      <item>Draženka Neralić, OIB 50503793005, Dlakovac 13,47300 Ogulin</item>
      <item>Đurđica Ovanin, OIB 25331162163, Stari Farkašić 16,44273 Letovanić</item>
      <item>Biserka Pavić, OIB 02668021264, Kranjčevićeva 23,10000 Zagreb</item>
      <item>Petra Pleščec, OIB 35459878243, Zelengajska ul. 11,10360 Sesvete</item>
      <item>Valerija Posavec, OIB 66184057070, J.P. Kamova 9,10000 Zagreb</item>
      <item>Vesna Putak, OIB 53763013777, Dioš 40,43500 Končanica</item>
      <item>BRANKO JAKIĆ</item>
      <item>VIPnet, društvo s ograničenom odgovornošću za usluge javnih telekomunikacija, OIB 29524210204, Vrtni put 1,10000 Zagreb</item>
      <item>SNJEŽANA DRUGČEVIĆ</item>
      <item>BISERKA PAVIĆ</item>
      <item>MST d.o.o. za trgovinu i poslovne usluge, OIB 71404234047, Braće Radića 11,10450 Donja Zdenčina</item>
      <item>RUŽA DOGAN</item>
      <item>LJUBICA ZGODIĆ</item>
      <item>JASNA MILDE</item>
      <item>ZAGREBAČKI HOLDING, društvo s ograničenom odgovornošću za javni prijevoz, opskrbu vodom, održavanje čistoće, putnička agencija, šport, upravljanje objektima i poslovanje nekretninama, OIB 85584865987, Ozaljska 105,10000 Zagreb</item>
      <item>VESNA DIOŠ PUTAK</item>
      <item>GRAD SPLIT, OIB 78755598868</item>
      <item>VEČERNJI LIST novinsko-nakladničko društvo s ograničenom odgovornošću, OIB 92276133102, Oreškovićeva 6H/I,10000 Zagreb</item>
      <item>GRAD ZAGREB, OIB 61817894937, Trg S. Radića 1,10000 Zagreb</item>
      <item>MARIJANA MAVREK</item>
      <item>Darko Mundweil, Šetalište kardinala Šepera 2,31000 Osijek</item>
      <item>Darko Mundweil, Šetalište kardinala F. Šepera 2,31000 Osijek</item>
      <item>OPĆINSKO DRŽAVNO ODVJETNIŠTVO U BJELOVARU, OIB 57370630720, Josipa Jelačića 1,43000 Bjelovar</item>
    </izvorni_sadrzaj>
    <derivirana_varijabla naziv="DomainObject.Predmet.SudioniciListAdressOIB_1">
      <item>ŠIMECKI-TRGOVINA d.o.o. za trgovinu obućom i odjećom, OIB 07897444082, Vlaška 126,10000 Zagreb</item>
      <item>CROATIA BANKA, dioničko društvo, OIB 32247795989, Kvaternikov Trg 9,10000 Zagreb</item>
      <item>Općinski sud u Sesvetama</item>
      <item>Draško Semren, odvjetnik, Savska 41 PT Zagrepčanka,10000 Zagreb</item>
      <item>Draško Semren, Savska c. 41 PT Zagrepčanka,10000 Zagreb</item>
      <item>ŽUPANIJSKO DRŽAVNO ODVJETNIŠTVO U ZAGREBU, OIB 16488001145, Savska Cesta 41,10000 Zagreb</item>
      <item>NAVA BANKA dioničko društvo u stečaju, OIB 07492912398, Tratinska 27,10000 Zagreb</item>
      <item>GRAD POŽEGA, OIB 95699596710, Trg Svetog Trojstva 1,34000 Požega</item>
      <item>Županijsko državno odvjetništvo u Zagrebu</item>
      <item>Općinski sud u Požegi, zemljišno-knjižni odjel</item>
      <item>javnost</item>
      <item>JOSIP GALIĆ, kupac, Primorska 10,34000 Požega</item>
      <item>REPUBLIKA HRVATSKA MINISTARSTVO FINANCIJA, OIB 18683136487, Av. Dubrovnik 32,10000 Zagreb</item>
      <item>CROATIA LLOYD d.d. za reosiguranje, OIB 23508929264, Ul. grada Vukovara 62,10000 Zagreb</item>
      <item>Općinski sud u Čakovcu, zemljišno-knjižni odjel, x,40000 Čakovec</item>
      <item>OD Rački i kolege, Vlaška 50,10000 Zagreb</item>
      <item>Slavica Gašparac, Dolac 17,34000 Brestovac</item>
      <item>TOMA PALIĆ, Beketinačka 7,10000 Zagreb</item>
      <item>Tomo Palić, Beketinačka 7,10000 Zagreb</item>
      <item>Petar Čubela, Vlaška 72c,10000 Zagreb</item>
      <item>Općinski sud u Šibeniku, zemljišno-knjižni odjel, x,22000 Šibenik</item>
      <item>TRGOVINA LANA, OIB 96475491256, Maršala Tita 11,40000 Nedelišće</item>
      <item>Dušan Horvat, Prhovec 22,40000 Gornji Mihaljevec</item>
      <item>OBRT TRGOVINA LANA, Maršala Tita 11,40000 Nedelišće</item>
      <item>Rajka Jagmarević, OIB 54873974132, Jurja Dalmatinca 7,10000 Zagreb</item>
      <item>OD Mađarić &amp; Lui, OIB , Ilica 191 F,10000 Zagreb</item>
      <item>GRAD SPLIT, OIB 78755598868, Obala kneza Branimira 17,21000 Split</item>
      <item>ŠIMECKI d.o.o. u stečaju, OIB 02142010717, Vlaška 126,10000 Zagreb</item>
      <item>Milorad Zajkovski, OIB 59768013642, Ivana Vencla 32,10290 Zaprešić</item>
      <item>VIPnet d.o.o., OIB 29524210204, Vrtni put 1,10000 Zagreb</item>
      <item>OD SUČEVIĆ I PARTNERI d.o.o., OIB 88966484576, Gundulićeva 63/I,10000 Zagreb</item>
      <item>PORTUNATA d.o.o., OIB 13725174628, Vlaška 78,10000 Zagreb</item>
      <item>GRAD OSIJEK, Upravni odjel za financije, OIB 30050049642, Kuhačeva 9,31000 Osijek</item>
      <item>ZAGREBAČKI HOLDING d.o.o., OIB 85584865987, Ul. grada Vukovara 41,10000 Zagreb</item>
      <item>Branko Jakić, javni bilježnik, OIB 08564858401, Zelinska 3,10000 Zagreb</item>
      <item>Mladen Lacković, OIB 51300447787, S. Radića 10,43500 Daruvar</item>
      <item>Nedjeljko Grabić, OIB 04787512817, Postrojbi spec. policije Zadra br. 4,23000 Zadar</item>
      <item>OD Maravić &amp; Maravić j.t.d., OIB 88101407855, Ljudevita Gaja 10,47300 Ogulin</item>
      <item>ADRIATIC SERVIS d.o.o., OIB 94765037768, A. Hebranga 9,23000 Zadar</item>
      <item>ADRIATIC SECURITY d.o.o., OIB 44190545321, A. Hebranga 9,23000 Zadar</item>
      <item>Financijska agencija, OIB 85821130368, Vrtni put 3,10000 Zagreb</item>
      <item>GRAD ZAGREB, OIB 61817894937, Trg Stjepana Radića 1,10000 Zagreb</item>
      <item>JURKA d.o.o. u stečaju, OIB 81584877336, Dužice 21,10000 Zagreb</item>
      <item>Alma Klepac, OIB 20525854329, D. Gervaisa 4,10000 Zagreb</item>
      <item>ZOU Gordana Prolić Dubroja i Zrinka Širić, Radnička c. 52,10000 Zagreb</item>
      <item>Marko Praljak, Miramarska c. 30,10000 Zagreb</item>
      <item>LAVANDA ADC d.o.o. u stečaju, OIB 23291248003, Livadarski put 21,10360 Sesvete</item>
      <item>Davorka Huljev, OIB 34743014377, Miramarska c. 13d,10000 Zagreb</item>
      <item>NEZAVISNI HRVATSKI SINDIKATI, Regionalni ured Zagreb, Kneza Mislava 20/I,10000 Zagreb</item>
      <item>Jana Babić, OIB 40148208052, I. Kozari put, VI. odv. br. 14,10000 Zagreb</item>
      <item>Jandre Šarić, OIB 32699897022, Bože i Nikole Bionde 1,10000 Zagreb</item>
      <item>Božica Šola, OIB 08384404621, Bukovac Gornji 131,10000 Zagreb</item>
      <item>Zdenka Tomić, OIB 60773374807, Side Košutić 14,10000 Zagreb</item>
      <item>Marijana Tominac, OIB 07017053614, Nova cesta 36,47300 Ogulin</item>
      <item>Lidija Veić, OIB 84389252365, Ulica vrba 2,31000 Osijek</item>
      <item>Mirela Vukoja, A. Barca 62,31207 Tenja</item>
      <item>Ljubica Zgodić, OIB 42568790800, Vatroslava Lisinskog 14,32100 Vinkovci</item>
      <item>Jasna Živković - Žubrinić, OIB 81102214910, Strane 41,52100 Medulin</item>
      <item>Mira Strmečki, OIB 75729073280, Bogišićeva 14,10000 Zagreb</item>
      <item>Maja Vlaisavljević, OIB 72383263610, P. Preradovića 131,33404 Špišić Bukovica</item>
      <item>Ljubica Čović, OIB 46457126839, I. Gundulića 18a,10370 Gračec</item>
      <item>Anica Bilić, OIB 46824656226, Lapovečka 26,32100 Vinkovci</item>
      <item>Pejo Salatović, OIB 53131805687, N. Šopa 1,10360 Sesvete</item>
      <item>Olivera Bebić, OIB 05037227718, Eugena Kvaternika 12,20350 Metković</item>
      <item>Mirela Crnadak, OIB 30506980915, Zdihovska 23,10000 Zagreb</item>
      <item>Ruža Dogan, OIB 04754750511, Sokolgradska 38,10000 Zagreb</item>
      <item>Snježana Drugčević, OIB 63167410273, Dijankovec 32,48260 Križevci</item>
      <item>Nevenka Ereš, OIB 82338438655, Put narone 86/I,20350 Metković</item>
      <item>Jasna Grgić, OIB 85893087633, Ulica kestenova 2,31000 Osijek</item>
      <item>Ana Ivančić, OIB 41077635584, Bjelovarska 77,10360 Sesvete</item>
      <item>Filip Ivančić, OIB 36419946839, Bjelovarska 77,10360 Sesvete</item>
      <item>Ivan Ivančić, OIB 06971970908, Bjelovarska 77,10360 Sesvete</item>
      <item>Nino Ivančić, OIB 05066261818, Bjelovarska 77,10360 Sesvete</item>
      <item>Vera Kocijanić Gubić, OIB 40923038207, Letnička 13,10360 Sesvete</item>
      <item>Marijana Mavrek, OIB 68410954524, Međimurska 25,10360 Sesvete</item>
      <item>Jasna Milde, OIB 05404656921, A. Starčevića 23,43500 Daruvar</item>
      <item>Draženka Neralić, OIB 50503793005, Dlakovac 13,47300 Ogulin</item>
      <item>Đurđica Ovanin, OIB 25331162163, Stari Farkašić 16,44273 Letovanić</item>
      <item>Biserka Pavić, OIB 02668021264, Kranjčevićeva 23,10000 Zagreb</item>
      <item>Petra Pleščec, OIB 35459878243, Zelengajska ul. 11,10360 Sesvete</item>
      <item>Valerija Posavec, OIB 66184057070, J.P. Kamova 9,10000 Zagreb</item>
      <item>Vesna Putak, OIB 53763013777, Dioš 40,43500 Končanica</item>
      <item>BRANKO JAKIĆ</item>
      <item>VIPnet, društvo s ograničenom odgovornošću za usluge javnih telekomunikacija, OIB 29524210204, Vrtni put 1,10000 Zagreb</item>
      <item>SNJEŽANA DRUGČEVIĆ</item>
      <item>BISERKA PAVIĆ</item>
      <item>MST d.o.o. za trgovinu i poslovne usluge, OIB 71404234047, Braće Radića 11,10450 Donja Zdenčina</item>
      <item>RUŽA DOGAN</item>
      <item>LJUBICA ZGODIĆ</item>
      <item>JASNA MILDE</item>
      <item>ZAGREBAČKI HOLDING, društvo s ograničenom odgovornošću za javni prijevoz, opskrbu vodom, održavanje čistoće, putnička agencija, šport, upravljanje objektima i poslovanje nekretninama, OIB 85584865987, Ozaljska 105,10000 Zagreb</item>
      <item>VESNA DIOŠ PUTAK</item>
      <item>GRAD SPLIT, OIB 78755598868</item>
      <item>VEČERNJI LIST novinsko-nakladničko društvo s ograničenom odgovornošću, OIB 92276133102, Oreškovićeva 6H/I,10000 Zagreb</item>
      <item>GRAD ZAGREB, OIB 61817894937, Trg S. Radića 1,10000 Zagreb</item>
      <item>MARIJANA MAVREK</item>
      <item>Darko Mundweil, Šetalište kardinala Šepera 2,31000 Osijek</item>
      <item>Darko Mundweil, Šetalište kardinala F. Šepera 2,31000 Osijek</item>
      <item>OPĆINSKO DRŽAVNO ODVJETNIŠTVO U BJELOVARU, OIB 57370630720, Josipa Jelačića 1,43000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07897444082</item>
      <item>, OIB 32247795989</item>
      <item>, OIB null</item>
      <item>, OIB null</item>
      <item>, OIB null</item>
      <item>, OIB 16488001145</item>
      <item>, OIB 07492912398</item>
      <item>, OIB 95699596710</item>
      <item>, OIB null</item>
      <item>, OIB null</item>
      <item>, OIB null</item>
      <item>, OIB null</item>
      <item>, OIB 18683136487</item>
      <item>, OIB 23508929264</item>
      <item>, OIB null</item>
      <item>, OIB null</item>
      <item>, OIB null</item>
      <item>, OIB null</item>
      <item>, OIB null</item>
      <item>, OIB null</item>
      <item>, OIB null</item>
      <item>, OIB 96475491256</item>
      <item>, OIB null</item>
      <item>, OIB null</item>
      <item>, OIB 54873974132</item>
      <item>, OIB </item>
      <item>, OIB 78755598868</item>
      <item>, OIB 02142010717</item>
      <item>, OIB 59768013642</item>
      <item>, OIB 29524210204</item>
      <item>, OIB 88966484576</item>
      <item>, OIB 13725174628</item>
      <item>, OIB 30050049642</item>
      <item>, OIB 85584865987</item>
      <item>, OIB 08564858401</item>
      <item>, OIB 51300447787</item>
      <item>, OIB 04787512817</item>
      <item>, OIB 88101407855</item>
      <item>, OIB 94765037768</item>
      <item>, OIB 44190545321</item>
      <item>, OIB 85821130368</item>
      <item>, OIB 61817894937</item>
      <item>, OIB 81584877336</item>
      <item>, OIB 20525854329</item>
      <item>, OIB null</item>
      <item>, OIB null</item>
      <item>, OIB 23291248003</item>
      <item>, OIB 34743014377</item>
      <item>, OIB null</item>
      <item>, OIB 40148208052</item>
      <item>, OIB 32699897022</item>
      <item>, OIB 08384404621</item>
      <item>, OIB 60773374807</item>
      <item>, OIB 07017053614</item>
      <item>, OIB 84389252365</item>
      <item>, OIB null</item>
      <item>, OIB 42568790800</item>
      <item>, OIB 81102214910</item>
      <item>, OIB 75729073280</item>
      <item>, OIB 72383263610</item>
      <item>, OIB 46457126839</item>
      <item>, OIB 46824656226</item>
      <item>, OIB 53131805687</item>
      <item>, OIB 05037227718</item>
      <item>, OIB 30506980915</item>
      <item>, OIB 04754750511</item>
      <item>, OIB 63167410273</item>
      <item>, OIB 82338438655</item>
      <item>, OIB 85893087633</item>
      <item>, OIB 41077635584</item>
      <item>, OIB 36419946839</item>
      <item>, OIB 06971970908</item>
      <item>, OIB 05066261818</item>
      <item>, OIB 40923038207</item>
      <item>, OIB 68410954524</item>
      <item>, OIB 05404656921</item>
      <item>, OIB 50503793005</item>
      <item>, OIB 25331162163</item>
      <item>, OIB 02668021264</item>
      <item>, OIB 35459878243</item>
      <item>, OIB 66184057070</item>
      <item>, OIB 53763013777</item>
      <item>, OIB null</item>
      <item>, OIB 29524210204</item>
      <item>, OIB null</item>
      <item>, OIB null</item>
      <item>, OIB 71404234047</item>
      <item>, OIB null</item>
      <item>, OIB null</item>
      <item>, OIB null</item>
      <item>, OIB 85584865987</item>
      <item>, OIB null</item>
      <item>, OIB 78755598868</item>
      <item>, OIB 92276133102</item>
      <item>, OIB 61817894937</item>
      <item>, OIB null</item>
      <item>, OIB null</item>
      <item>, OIB null</item>
      <item>, OIB 57370630720</item>
    </izvorni_sadrzaj>
    <derivirana_varijabla naziv="DomainObject.Predmet.SudioniciListNazivOIB_1">
      <item>, OIB 07897444082</item>
      <item>, OIB 32247795989</item>
      <item>, OIB null</item>
      <item>, OIB null</item>
      <item>, OIB null</item>
      <item>, OIB 16488001145</item>
      <item>, OIB 07492912398</item>
      <item>, OIB 95699596710</item>
      <item>, OIB null</item>
      <item>, OIB null</item>
      <item>, OIB null</item>
      <item>, OIB null</item>
      <item>, OIB 18683136487</item>
      <item>, OIB 23508929264</item>
      <item>, OIB null</item>
      <item>, OIB null</item>
      <item>, OIB null</item>
      <item>, OIB null</item>
      <item>, OIB null</item>
      <item>, OIB null</item>
      <item>, OIB null</item>
      <item>, OIB 96475491256</item>
      <item>, OIB null</item>
      <item>, OIB null</item>
      <item>, OIB 54873974132</item>
      <item>, OIB </item>
      <item>, OIB 78755598868</item>
      <item>, OIB 02142010717</item>
      <item>, OIB 59768013642</item>
      <item>, OIB 29524210204</item>
      <item>, OIB 88966484576</item>
      <item>, OIB 13725174628</item>
      <item>, OIB 30050049642</item>
      <item>, OIB 85584865987</item>
      <item>, OIB 08564858401</item>
      <item>, OIB 51300447787</item>
      <item>, OIB 04787512817</item>
      <item>, OIB 88101407855</item>
      <item>, OIB 94765037768</item>
      <item>, OIB 44190545321</item>
      <item>, OIB 85821130368</item>
      <item>, OIB 61817894937</item>
      <item>, OIB 81584877336</item>
      <item>, OIB 20525854329</item>
      <item>, OIB null</item>
      <item>, OIB null</item>
      <item>, OIB 23291248003</item>
      <item>, OIB 34743014377</item>
      <item>, OIB null</item>
      <item>, OIB 40148208052</item>
      <item>, OIB 32699897022</item>
      <item>, OIB 08384404621</item>
      <item>, OIB 60773374807</item>
      <item>, OIB 07017053614</item>
      <item>, OIB 84389252365</item>
      <item>, OIB null</item>
      <item>, OIB 42568790800</item>
      <item>, OIB 81102214910</item>
      <item>, OIB 75729073280</item>
      <item>, OIB 72383263610</item>
      <item>, OIB 46457126839</item>
      <item>, OIB 46824656226</item>
      <item>, OIB 53131805687</item>
      <item>, OIB 05037227718</item>
      <item>, OIB 30506980915</item>
      <item>, OIB 04754750511</item>
      <item>, OIB 63167410273</item>
      <item>, OIB 82338438655</item>
      <item>, OIB 85893087633</item>
      <item>, OIB 41077635584</item>
      <item>, OIB 36419946839</item>
      <item>, OIB 06971970908</item>
      <item>, OIB 05066261818</item>
      <item>, OIB 40923038207</item>
      <item>, OIB 68410954524</item>
      <item>, OIB 05404656921</item>
      <item>, OIB 50503793005</item>
      <item>, OIB 25331162163</item>
      <item>, OIB 02668021264</item>
      <item>, OIB 35459878243</item>
      <item>, OIB 66184057070</item>
      <item>, OIB 53763013777</item>
      <item>, OIB null</item>
      <item>, OIB 29524210204</item>
      <item>, OIB null</item>
      <item>, OIB null</item>
      <item>, OIB 71404234047</item>
      <item>, OIB null</item>
      <item>, OIB null</item>
      <item>, OIB null</item>
      <item>, OIB 85584865987</item>
      <item>, OIB null</item>
      <item>, OIB 78755598868</item>
      <item>, OIB 92276133102</item>
      <item>, OIB 61817894937</item>
      <item>, OIB null</item>
      <item>, OIB null</item>
      <item>, OIB null</item>
      <item>, OIB 57370630720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125</properties:Words>
  <properties:Characters>550</properties:Characters>
  <properties:Lines>39</properties:Lines>
  <properties:Paragraphs>13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 A  H R V A T S K A</vt:lpstr>
    </vt:vector>
  </properties:TitlesOfParts>
  <properties:LinksUpToDate>false</properties:LinksUpToDate>
  <properties:CharactersWithSpaces>685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2016-01-19T12:41:00Z</dcterms:created>
  <dc:creator>Sudsko vijeće</dc:creator>
  <cp:lastModifiedBy>Jadranka Zelić</cp:lastModifiedBy>
  <cp:lastPrinted>2016-01-19T12:42:00Z</cp:lastPrinted>
  <dcterms:modified xmlns:xsi="http://www.w3.org/2001/XMLSchema-instance" xsi:type="dcterms:W3CDTF">2016-01-19T12:43:00Z</dcterms:modified>
  <cp:revision>4</cp:revision>
  <dc:title>R E P U B L I K 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