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47a3b" w14:paraId="ac47a3b" w:rsidRDefault="00CC1DE7" w:rsidR="00CC1DE7" w:rsidRPr="001B3008">
      <w:pPr>
        <w15:collapsed w:val="false"/>
      </w:pPr>
      <w:bookmarkStart w:name="_GoBack" w:id="0"/>
      <w:bookmarkEnd w:id="0"/>
      <w:r w:rsidRPr="001B300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 w:rsidRPr="001B3008">
      <w:pPr>
        <w:jc w:val="both"/>
      </w:pPr>
    </w:p>
    <w:p w:rsidRDefault="002D60CE" w:rsidP="002D60CE" w:rsidR="002D60CE" w:rsidRPr="001B3008">
      <w:pPr>
        <w:jc w:val="both"/>
      </w:pPr>
      <w:r w:rsidRPr="001B3008">
        <w:t>REPUBLIKA HRVATSKA</w:t>
      </w:r>
    </w:p>
    <w:p w:rsidRDefault="002D60CE" w:rsidP="002D60CE" w:rsidR="002D60CE" w:rsidRPr="001B3008">
      <w:pPr>
        <w:jc w:val="both"/>
      </w:pPr>
      <w:r w:rsidRPr="001B3008">
        <w:t xml:space="preserve">TRGOVAČKI SUD U ZAGREBU                                                                </w:t>
      </w:r>
      <w:r w:rsidR="00F070BA" w:rsidRPr="001B3008">
        <w:t>46</w:t>
      </w:r>
      <w:r w:rsidRPr="001B3008">
        <w:t>. St</w:t>
      </w:r>
      <w:r w:rsidR="008D101E" w:rsidRPr="001B3008">
        <w:t>-</w:t>
      </w:r>
      <w:r w:rsidR="005D51F0" w:rsidRPr="001B3008">
        <w:t>4386/</w:t>
      </w:r>
      <w:r w:rsidR="00364741" w:rsidRPr="001B3008">
        <w:t>1</w:t>
      </w:r>
      <w:r w:rsidR="005D51F0" w:rsidRPr="001B3008">
        <w:t>6</w:t>
      </w:r>
    </w:p>
    <w:p w:rsidRDefault="002D60CE" w:rsidP="002D60CE" w:rsidR="002D60CE" w:rsidRPr="001B3008">
      <w:pPr>
        <w:jc w:val="both"/>
      </w:pPr>
      <w:r w:rsidRPr="001B3008">
        <w:t>Amruševa 2/II</w:t>
      </w:r>
    </w:p>
    <w:p w:rsidRDefault="002D60CE" w:rsidP="002D60CE" w:rsidR="002D60CE" w:rsidRPr="001B3008">
      <w:pPr>
        <w:jc w:val="both"/>
      </w:pPr>
    </w:p>
    <w:p w:rsidRDefault="007150E9" w:rsidP="00C40A44" w:rsidR="00C40A44" w:rsidRPr="001B3008">
      <w:pPr>
        <w:jc w:val="center"/>
      </w:pPr>
      <w:r w:rsidRPr="001B3008">
        <w:t>R</w:t>
      </w:r>
      <w:r w:rsidR="00C40A44" w:rsidRPr="001B3008">
        <w:t xml:space="preserve"> E P U B L I K A   H R V A T S K A</w:t>
      </w:r>
    </w:p>
    <w:p w:rsidRDefault="00C40A44" w:rsidP="002D60CE" w:rsidR="00C40A44" w:rsidRPr="001B3008">
      <w:pPr>
        <w:jc w:val="center"/>
      </w:pPr>
    </w:p>
    <w:p w:rsidRDefault="002D60CE" w:rsidP="002D60CE" w:rsidR="002D60CE" w:rsidRPr="001B3008">
      <w:pPr>
        <w:jc w:val="center"/>
      </w:pPr>
      <w:r w:rsidRPr="001B3008">
        <w:t>R J E Š E NJ E</w:t>
      </w:r>
    </w:p>
    <w:p w:rsidRDefault="002D60CE" w:rsidP="002D60CE" w:rsidR="002D60CE" w:rsidRPr="001B3008">
      <w:pPr>
        <w:jc w:val="both"/>
        <w:rPr>
          <w:b/>
        </w:rPr>
      </w:pPr>
    </w:p>
    <w:p w:rsidRDefault="00E61D52" w:rsidP="00C30B90" w:rsidR="000B22E7" w:rsidRPr="001B3008">
      <w:pPr>
        <w:jc w:val="both"/>
      </w:pPr>
      <w:r w:rsidRPr="001B3008">
        <w:t>Trgovački sud u Zagrebu, po su</w:t>
      </w:r>
      <w:r w:rsidR="00A653EC" w:rsidRPr="001B3008">
        <w:t>tkinji Maji Praljak</w:t>
      </w:r>
      <w:r w:rsidRPr="001B3008">
        <w:t xml:space="preserve">, u stečajnom postupku u povodu prijedloga predlagatelja </w:t>
      </w:r>
      <w:r w:rsidR="00887E3C" w:rsidRPr="001B3008">
        <w:t>FINANCIJSKA AGENCIJA, RC Zagreb, Podružnica Zagreb, Trg svibanjskih žrtava 1995. 1, OIB: 85821130368, za otvaranje stečajnog postupka nad dužnikom PER ASPERA d.o.o. Zagreb, Opatovina 29, OIB: 30030478956</w:t>
      </w:r>
      <w:r w:rsidR="002D60CE" w:rsidRPr="001B3008">
        <w:t>,</w:t>
      </w:r>
      <w:r w:rsidR="000B22E7" w:rsidRPr="001B3008">
        <w:t xml:space="preserve"> </w:t>
      </w:r>
      <w:r w:rsidR="00976A06" w:rsidRPr="001B3008">
        <w:t>27. svibnja</w:t>
      </w:r>
      <w:r w:rsidR="00465BAE" w:rsidRPr="001B3008">
        <w:t xml:space="preserve"> </w:t>
      </w:r>
      <w:r w:rsidR="00682CD1" w:rsidRPr="001B3008">
        <w:t>201</w:t>
      </w:r>
      <w:r w:rsidR="00887E3C" w:rsidRPr="001B3008">
        <w:t>9</w:t>
      </w:r>
      <w:r w:rsidR="000B22E7" w:rsidRPr="001B3008">
        <w:t>.,</w:t>
      </w:r>
    </w:p>
    <w:p w:rsidRDefault="00D677F7" w:rsidP="00D677F7" w:rsidR="00D677F7" w:rsidRPr="001B3008">
      <w:pPr>
        <w:jc w:val="both"/>
      </w:pPr>
    </w:p>
    <w:p w:rsidRDefault="00065B42" w:rsidP="00D677F7" w:rsidR="00065B42" w:rsidRPr="001B3008">
      <w:pPr>
        <w:jc w:val="center"/>
      </w:pPr>
      <w:r w:rsidRPr="001B3008">
        <w:t>r i j e š i o     j e</w:t>
      </w:r>
    </w:p>
    <w:p w:rsidRDefault="00065B42" w:rsidP="00065B42" w:rsidR="00065B42" w:rsidRPr="001B3008">
      <w:r w:rsidRPr="001B3008">
        <w:t xml:space="preserve"> </w:t>
      </w:r>
    </w:p>
    <w:p w:rsidRDefault="00065B42" w:rsidP="0021298E" w:rsidR="00065B42" w:rsidRPr="001B3008">
      <w:pPr>
        <w:ind w:firstLine="708"/>
        <w:jc w:val="both"/>
      </w:pPr>
      <w:r w:rsidRPr="001B3008">
        <w:t>I</w:t>
      </w:r>
      <w:r w:rsidR="00D677F7" w:rsidRPr="001B3008">
        <w:t>.</w:t>
      </w:r>
      <w:r w:rsidRPr="001B3008">
        <w:t xml:space="preserve"> Pozivaju se </w:t>
      </w:r>
      <w:r w:rsidR="00704DD0" w:rsidRPr="001B3008">
        <w:t>osobe koje imaju pravni interes za provedbom stečajnoga postupaka</w:t>
      </w:r>
      <w:r w:rsidR="00F324F6" w:rsidRPr="001B3008">
        <w:t xml:space="preserve"> nad </w:t>
      </w:r>
      <w:r w:rsidRPr="001B3008">
        <w:t xml:space="preserve"> d</w:t>
      </w:r>
      <w:r w:rsidR="00704DD0" w:rsidRPr="001B3008">
        <w:t>užnikom</w:t>
      </w:r>
      <w:r w:rsidR="00F324F6" w:rsidRPr="001B3008">
        <w:t xml:space="preserve"> </w:t>
      </w:r>
      <w:r w:rsidR="00887E3C" w:rsidRPr="001B3008">
        <w:t>PER ASPERA d.o.o. Zagreb, Opatovina 29, OIB: 30030478956</w:t>
      </w:r>
      <w:r w:rsidR="005543BD" w:rsidRPr="001B3008">
        <w:t>,</w:t>
      </w:r>
      <w:r w:rsidR="00704DD0" w:rsidRPr="001B3008">
        <w:t xml:space="preserve"> u roku 15 dana</w:t>
      </w:r>
      <w:r w:rsidR="00C40A44" w:rsidRPr="001B3008">
        <w:t xml:space="preserve"> predujmiti iznos od</w:t>
      </w:r>
      <w:r w:rsidR="005543BD" w:rsidRPr="001B3008">
        <w:t xml:space="preserve"> </w:t>
      </w:r>
      <w:r w:rsidR="00DE57C8" w:rsidRPr="001B3008">
        <w:t>25.</w:t>
      </w:r>
      <w:r w:rsidR="00976A06" w:rsidRPr="001B3008">
        <w:t>900</w:t>
      </w:r>
      <w:r w:rsidR="00DE57C8" w:rsidRPr="001B3008">
        <w:t>,00</w:t>
      </w:r>
      <w:r w:rsidR="00134F3A" w:rsidRPr="001B3008">
        <w:t xml:space="preserve"> kn </w:t>
      </w:r>
      <w:r w:rsidRPr="001B3008">
        <w:t xml:space="preserve">za pokriće troškova prethodnog i stečajnog postupka na račun Trgovačkog suda u Zagrebu otvoren pri Hrvatskoj poštanskoj banci d.d. Zagreb broj </w:t>
      </w:r>
      <w:r w:rsidR="00A6064D" w:rsidRPr="001B3008">
        <w:t>IBAN HR9223900011300000460</w:t>
      </w:r>
      <w:r w:rsidR="00A0793E" w:rsidRPr="001B3008">
        <w:t>,</w:t>
      </w:r>
      <w:r w:rsidR="002817DE" w:rsidRPr="001B3008">
        <w:t xml:space="preserve"> </w:t>
      </w:r>
      <w:r w:rsidR="009B3D51" w:rsidRPr="001B3008">
        <w:t xml:space="preserve">model 05, poziv na </w:t>
      </w:r>
      <w:r w:rsidR="00A6064D" w:rsidRPr="001B3008">
        <w:t xml:space="preserve">broj </w:t>
      </w:r>
      <w:r w:rsidR="00887E3C" w:rsidRPr="001B3008">
        <w:t>4386</w:t>
      </w:r>
      <w:r w:rsidR="00535D8E" w:rsidRPr="001B3008">
        <w:t>-</w:t>
      </w:r>
      <w:r w:rsidR="00364741" w:rsidRPr="001B3008">
        <w:t>1</w:t>
      </w:r>
      <w:r w:rsidR="00887E3C" w:rsidRPr="001B3008">
        <w:t>6</w:t>
      </w:r>
      <w:r w:rsidR="00A0793E" w:rsidRPr="001B3008">
        <w:t>.</w:t>
      </w:r>
    </w:p>
    <w:p w:rsidRDefault="00A653EC" w:rsidP="0021298E" w:rsidR="00A653EC" w:rsidRPr="001B3008">
      <w:pPr>
        <w:ind w:firstLine="708"/>
        <w:jc w:val="both"/>
      </w:pPr>
    </w:p>
    <w:p w:rsidRDefault="00065B42" w:rsidP="0021298E" w:rsidR="00065B42" w:rsidRPr="001B3008">
      <w:pPr>
        <w:ind w:firstLine="708"/>
        <w:jc w:val="both"/>
      </w:pPr>
      <w:r w:rsidRPr="001B3008">
        <w:t>II</w:t>
      </w:r>
      <w:r w:rsidR="00D677F7" w:rsidRPr="001B3008">
        <w:t>. Ako</w:t>
      </w:r>
      <w:r w:rsidRPr="001B3008">
        <w:t xml:space="preserve"> </w:t>
      </w:r>
      <w:r w:rsidR="00BF0DDB" w:rsidRPr="001B3008">
        <w:t>osobe koje imaju pravni interes za provedbom stečajnoga postupaka nad dužnikom</w:t>
      </w:r>
      <w:r w:rsidRPr="001B3008">
        <w:t xml:space="preserve"> ne postupe u skladu s točkom I</w:t>
      </w:r>
      <w:r w:rsidR="00D677F7" w:rsidRPr="001B3008">
        <w:t>.</w:t>
      </w:r>
      <w:r w:rsidRPr="001B3008">
        <w:t xml:space="preserve"> ovog rješenja </w:t>
      </w:r>
      <w:r w:rsidR="00F324F6" w:rsidRPr="001B3008">
        <w:t>sud</w:t>
      </w:r>
      <w:r w:rsidRPr="001B3008">
        <w:t xml:space="preserve"> će donijeti rješenje o otvaranju i zaključenju stečajnog postupka.</w:t>
      </w:r>
    </w:p>
    <w:p w:rsidRDefault="00D677F7" w:rsidP="00065B42" w:rsidR="00D677F7" w:rsidRPr="001B3008"/>
    <w:p w:rsidRDefault="00A653EC" w:rsidP="00A653EC" w:rsidR="00A653EC" w:rsidRPr="001B3008">
      <w:pPr>
        <w:jc w:val="center"/>
      </w:pPr>
    </w:p>
    <w:p w:rsidRDefault="00065B42" w:rsidP="00691BA4" w:rsidR="00A653EC" w:rsidRPr="001B3008">
      <w:pPr>
        <w:jc w:val="center"/>
      </w:pPr>
      <w:r w:rsidRPr="001B3008">
        <w:t>Obrazloženje</w:t>
      </w:r>
    </w:p>
    <w:p w:rsidRDefault="00465BAE" w:rsidP="00976A06" w:rsidR="00465BAE" w:rsidRPr="001B3008">
      <w:pPr>
        <w:pStyle w:val="Tijeloteksta"/>
        <w:ind w:firstLine="708"/>
      </w:pPr>
      <w:r w:rsidRPr="001B3008">
        <w:t xml:space="preserve">Financijska agencija, Regionalni centar Zagreb, podnijela je ovom sudu prijedlog za otvaranje stečajnog postupka nad dužnikom </w:t>
      </w:r>
      <w:r w:rsidR="00887E3C" w:rsidRPr="001B3008">
        <w:t xml:space="preserve">PER ASPERA d.o.o. Zagreb, Opatovina 29, OIB: 30030478956. </w:t>
      </w:r>
      <w:r w:rsidRPr="001B3008">
        <w:t xml:space="preserve">Prijedlog je podnesen na temelju čl. </w:t>
      </w:r>
      <w:r w:rsidR="00887E3C" w:rsidRPr="001B3008">
        <w:t>444</w:t>
      </w:r>
      <w:r w:rsidRPr="001B3008">
        <w:t xml:space="preserve">. st. </w:t>
      </w:r>
      <w:r w:rsidR="00887E3C" w:rsidRPr="001B3008">
        <w:t>2</w:t>
      </w:r>
      <w:r w:rsidRPr="001B3008">
        <w:t>. Stečajnog zakona („Narodne novine“ broj 71/15, dalje: SZ).</w:t>
      </w:r>
    </w:p>
    <w:p w:rsidRDefault="00465BAE" w:rsidP="00976A06" w:rsidR="00465BAE" w:rsidRPr="001B3008">
      <w:pPr>
        <w:pStyle w:val="Tijeloteksta"/>
        <w:ind w:firstLine="708"/>
      </w:pPr>
      <w:r w:rsidRPr="001B3008">
        <w:t xml:space="preserve">Financijska agencija, kao predlagatelj, navela je u prijedlogu za otvaranje stečajnog postupka kako dužnik na dan </w:t>
      </w:r>
      <w:r w:rsidR="00887E3C" w:rsidRPr="001B3008">
        <w:t>1. rujna 2015</w:t>
      </w:r>
      <w:r w:rsidRPr="001B3008">
        <w:t xml:space="preserve">. u Očevidniku redoslijeda osnova za plaćanje ima evidentirane neizvršene osnove za plaćanje u neprekinutom razdoblju od </w:t>
      </w:r>
      <w:r w:rsidR="00887E3C" w:rsidRPr="001B3008">
        <w:t xml:space="preserve"> 198</w:t>
      </w:r>
      <w:r w:rsidRPr="001B3008">
        <w:t xml:space="preserve"> dana, u ukupnom iznosu od</w:t>
      </w:r>
      <w:r w:rsidR="00887E3C" w:rsidRPr="001B3008">
        <w:t xml:space="preserve"> 3.500.135,59 kn</w:t>
      </w:r>
      <w:r w:rsidRPr="001B3008">
        <w:t xml:space="preserve">, kao i da dužnik ima </w:t>
      </w:r>
      <w:r w:rsidR="00DE57C8" w:rsidRPr="001B3008">
        <w:t>2</w:t>
      </w:r>
      <w:r w:rsidRPr="001B3008">
        <w:t xml:space="preserve"> zaposlenika.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691BA4" w:rsidP="00976A06" w:rsidR="00691BA4" w:rsidRPr="001B3008">
      <w:pPr>
        <w:ind w:firstLine="709"/>
        <w:jc w:val="both"/>
      </w:pPr>
      <w:r w:rsidRPr="001B3008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7B3E37" w:rsidP="00976A06" w:rsidR="00D730EE" w:rsidRPr="001B3008">
      <w:pPr>
        <w:ind w:firstLine="708"/>
        <w:jc w:val="both"/>
      </w:pPr>
      <w:r w:rsidRPr="001B3008">
        <w:t xml:space="preserve">Sud je rješenjem od </w:t>
      </w:r>
      <w:r w:rsidR="00976A06" w:rsidRPr="001B3008">
        <w:t>21. veljače 2017</w:t>
      </w:r>
      <w:r w:rsidRPr="001B3008">
        <w:t xml:space="preserve">. pokrenuo prethodni postupak nad dužnikom, </w:t>
      </w:r>
      <w:r w:rsidR="00976A06" w:rsidRPr="001B3008">
        <w:t>31. svibnja</w:t>
      </w:r>
      <w:r w:rsidRPr="001B3008">
        <w:t xml:space="preserve"> 201</w:t>
      </w:r>
      <w:r w:rsidR="004B1A6E" w:rsidRPr="001B3008">
        <w:t>7</w:t>
      </w:r>
      <w:r w:rsidRPr="001B3008">
        <w:t xml:space="preserve">. održano je ročište radi očitovanja o prijedlogu za otvaranje stečajnog postupka, a </w:t>
      </w:r>
      <w:r w:rsidR="00976A06" w:rsidRPr="001B3008">
        <w:t>1. ožujka 2018</w:t>
      </w:r>
      <w:r w:rsidRPr="001B3008">
        <w:t xml:space="preserve">. ročište radi rasprave o pretpostavkama za otvaranje stečajnog postupka, </w:t>
      </w:r>
      <w:r w:rsidR="00976A06" w:rsidRPr="001B3008">
        <w:t xml:space="preserve">koje je </w:t>
      </w:r>
      <w:r w:rsidR="00976A06" w:rsidRPr="001B3008">
        <w:lastRenderedPageBreak/>
        <w:t>nastavljeno 27. svibnja 2018. Na ročištu radi rasprave o pretpostavkama za otvaranje stečajnog postupka, privremeni stečajni upravitelj ostao je kod pisanog izvješća od 20. srpnja 2018. dopunjenog 15. siječnja 2019. (list 143 - 147 i 154 -155 spisa), navodeći da je dužnik nesposoban za plaćanje i  prezadužen, te da se njegova imovina sastoji od potraživanja, stoga predlaže pozvati vjerovnike na uplatu predujma za pokriće troškova stečajnog postupka, u skladu s odredbom čl. 132. SZ-a.</w:t>
      </w:r>
    </w:p>
    <w:p w:rsidRDefault="00976A06" w:rsidP="00976A06" w:rsidR="00976A06" w:rsidRPr="001B3008">
      <w:pPr>
        <w:pStyle w:val="Tijeloteksta"/>
        <w:ind w:firstLine="708"/>
      </w:pPr>
      <w:r w:rsidRPr="001B3008">
        <w:t xml:space="preserve">Punomoćnik dužnika i zastupnika po zakonu </w:t>
      </w:r>
      <w:r w:rsidR="00D730EE" w:rsidRPr="001B3008">
        <w:t>dužnika nije osporio izviješće privremenog stečajnog upravitelja,</w:t>
      </w:r>
      <w:r w:rsidRPr="001B3008">
        <w:t xml:space="preserve"> i nije se više protivio otvaranju stečajnog postupka nad dužnikom.</w:t>
      </w:r>
    </w:p>
    <w:p w:rsidRDefault="00976A06" w:rsidP="00976A06" w:rsidR="007B3E37" w:rsidRPr="001B3008">
      <w:pPr>
        <w:ind w:firstLine="708"/>
        <w:jc w:val="both"/>
      </w:pPr>
      <w:r w:rsidRPr="001B3008">
        <w:t>Iz podneska Financijske agencije od 24. siječnja 2019. (list 162 spisa) proizlazi da je dužnik na dan 1. rujna 2015. u Očevidniku redoslijeda osnova za plaćanje imao neizvršene osnova za plaćanje u neprekinutom razdoblju od 198 dana u ukupnom iznosu od 3.490.135,59 kn. Punomoćnik dužnika i zastupnika po zakonu dužnika nije osporio navode Financijske agencije.</w:t>
      </w:r>
    </w:p>
    <w:p w:rsidRDefault="007B3E37" w:rsidP="007B3E37" w:rsidR="00A653EC" w:rsidRPr="001B3008">
      <w:pPr>
        <w:jc w:val="both"/>
      </w:pPr>
      <w:r w:rsidRPr="001B3008"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7B3E37" w:rsidP="007B3E37" w:rsidR="007B3E37" w:rsidRPr="001B3008">
      <w:pPr>
        <w:jc w:val="both"/>
      </w:pPr>
      <w:r w:rsidRPr="001B3008">
        <w:tab/>
        <w:t>U smislu citirane odredbe čl. 132. st. 1. SZ-a pozvane su osobe koje imaju pravni interes za provedbom stečajnoga postupka predujmiti troškova prethodnoga i otvorenoga stečajn</w:t>
      </w:r>
      <w:r w:rsidR="00691BA4" w:rsidRPr="001B3008">
        <w:t>og postupka u ukupnom iznosu</w:t>
      </w:r>
      <w:r w:rsidRPr="001B3008">
        <w:t xml:space="preserve"> </w:t>
      </w:r>
      <w:r w:rsidR="00DE57C8" w:rsidRPr="001B3008">
        <w:t>25</w:t>
      </w:r>
      <w:r w:rsidR="005D63F9" w:rsidRPr="001B3008">
        <w:t>.</w:t>
      </w:r>
      <w:r w:rsidR="00976A06" w:rsidRPr="001B3008">
        <w:t>9</w:t>
      </w:r>
      <w:r w:rsidR="005D63F9" w:rsidRPr="001B3008">
        <w:t>00,00 kn i to za nagradu</w:t>
      </w:r>
      <w:r w:rsidR="005A383C" w:rsidRPr="001B3008">
        <w:t xml:space="preserve"> privremenom</w:t>
      </w:r>
      <w:r w:rsidR="005D63F9" w:rsidRPr="001B3008">
        <w:t xml:space="preserve"> stečajnom upravitelju </w:t>
      </w:r>
      <w:r w:rsidR="005A383C" w:rsidRPr="001B3008">
        <w:t>3</w:t>
      </w:r>
      <w:r w:rsidR="005D63F9" w:rsidRPr="001B3008">
        <w:t xml:space="preserve">.000,00 kn, za </w:t>
      </w:r>
      <w:r w:rsidRPr="001B3008">
        <w:t xml:space="preserve">troškove </w:t>
      </w:r>
      <w:r w:rsidR="005A383C" w:rsidRPr="001B3008">
        <w:t>izrade pečata 300,00 kn, za uredske troškove 3.000,00 kn, za materijalne troškove 1.800,00 kn, troškove računovodstva 1.800,00 kn, bankarske troškove 1.200,00 kn, izradu završnog računa i GFI 4.800,00 kn, te na nagradu steč</w:t>
      </w:r>
      <w:r w:rsidR="001B3008" w:rsidRPr="001B3008">
        <w:t>ajnom upravitelju 10.000,00 kn</w:t>
      </w:r>
      <w:r w:rsidRPr="001B3008">
        <w:t xml:space="preserve">, a sve bazirano na trajanju postupka u vremenu od 6 mjeseci. </w:t>
      </w:r>
    </w:p>
    <w:p w:rsidRDefault="007B3E37" w:rsidP="00A653EC" w:rsidR="00A653EC" w:rsidRPr="001B3008">
      <w:pPr>
        <w:jc w:val="both"/>
      </w:pPr>
      <w:r w:rsidRPr="001B3008">
        <w:tab/>
        <w:t>Imajući u vidu navedeno imovina dužnika koja bi ušla u stečajnu masu nije dostatna za namirenje troškova prethodnog i stečajnog postupka, zato su u smislu odredbe čl. 132. st. 1. SZ-a pozvani vjerovnici na predujmljivanje iznosa troškova prethodnog i otvorenoga stečajnog postupka (točka I. izreke) te su upozoreni na pravne posljedice ako ne postupe po ovom rješenju iz točke I. sukladno odredbi čl</w:t>
      </w:r>
      <w:r w:rsidR="00A653EC" w:rsidRPr="001B3008">
        <w:t>.</w:t>
      </w:r>
      <w:r w:rsidRPr="001B3008">
        <w:t xml:space="preserve"> 132. st. 2. SZ-a (točka II. izreke). </w:t>
      </w:r>
    </w:p>
    <w:p w:rsidRDefault="00065B42" w:rsidP="00A653EC" w:rsidR="00065B42" w:rsidRPr="001B3008">
      <w:pPr>
        <w:jc w:val="center"/>
      </w:pPr>
      <w:r w:rsidRPr="001B3008">
        <w:t>Zagreb</w:t>
      </w:r>
      <w:r w:rsidR="00465BAE" w:rsidRPr="001B3008">
        <w:t xml:space="preserve">, </w:t>
      </w:r>
      <w:r w:rsidR="00976A06" w:rsidRPr="001B3008">
        <w:t>27. svibnja</w:t>
      </w:r>
      <w:r w:rsidR="008A38BE" w:rsidRPr="001B3008">
        <w:t xml:space="preserve"> </w:t>
      </w:r>
      <w:r w:rsidR="00682CD1" w:rsidRPr="001B3008">
        <w:t>201</w:t>
      </w:r>
      <w:r w:rsidR="008A38BE" w:rsidRPr="001B3008">
        <w:t>9</w:t>
      </w:r>
      <w:r w:rsidRPr="001B3008">
        <w:t>.</w:t>
      </w:r>
    </w:p>
    <w:p w:rsidRDefault="00065B42" w:rsidP="00CC1DE7" w:rsidR="00065B42" w:rsidRPr="001B3008">
      <w:pPr>
        <w:jc w:val="right"/>
      </w:pPr>
      <w:r w:rsidRPr="001B3008">
        <w:t>Su</w:t>
      </w:r>
      <w:r w:rsidR="00465BAE" w:rsidRPr="001B3008">
        <w:t>tkinja:</w:t>
      </w:r>
    </w:p>
    <w:p w:rsidRDefault="00A653EC" w:rsidP="00A653EC" w:rsidR="00465BAE" w:rsidRPr="001B3008">
      <w:pPr>
        <w:jc w:val="right"/>
      </w:pPr>
      <w:r w:rsidRPr="001B3008">
        <w:t>Maja Praljak</w:t>
      </w:r>
    </w:p>
    <w:p w:rsidRDefault="00691BA4" w:rsidP="00465BAE" w:rsidR="00691BA4" w:rsidRPr="001B3008"/>
    <w:p w:rsidRDefault="00065B42" w:rsidP="00465BAE" w:rsidR="00065B42" w:rsidRPr="001B3008">
      <w:r w:rsidRPr="001B3008">
        <w:t>Uputa o pravnom lijeku:</w:t>
      </w:r>
    </w:p>
    <w:p w:rsidRDefault="00065B42" w:rsidP="002D60CE" w:rsidR="001013EE" w:rsidRPr="001B3008">
      <w:pPr>
        <w:jc w:val="both"/>
      </w:pPr>
      <w:r w:rsidRPr="001B3008">
        <w:t>Protiv ovog rješenja može</w:t>
      </w:r>
      <w:r w:rsidR="00754CF2" w:rsidRPr="001B3008">
        <w:t xml:space="preserve"> se</w:t>
      </w:r>
      <w:r w:rsidRPr="001B3008">
        <w:t xml:space="preserve"> izjaviti</w:t>
      </w:r>
      <w:r w:rsidR="00754CF2" w:rsidRPr="001B3008">
        <w:t xml:space="preserve"> žalba.</w:t>
      </w:r>
      <w:r w:rsidRPr="001B3008">
        <w:t xml:space="preserve"> Žalba se podnosi ovom sudu u 2 primjerka za Visoki trgovački sud RH u roku od 8 dana, od dana dostave rješenja.</w:t>
      </w:r>
    </w:p>
    <w:p w:rsidRDefault="009B628E" w:rsidP="00065B42" w:rsidR="009B628E" w:rsidRPr="001B3008"/>
    <w:p w:rsidRDefault="00065B42" w:rsidP="00065B42" w:rsidR="00065B42" w:rsidRPr="001B3008">
      <w:r w:rsidRPr="001B3008">
        <w:t>DNA:</w:t>
      </w:r>
    </w:p>
    <w:p w:rsidRDefault="00465BAE" w:rsidP="00465BAE" w:rsidR="00465BAE" w:rsidRPr="001B3008">
      <w:pPr>
        <w:pStyle w:val="Odlomakpopisa"/>
        <w:numPr>
          <w:ilvl w:val="0"/>
          <w:numId w:val="1"/>
        </w:numPr>
      </w:pPr>
      <w:r w:rsidRPr="001B3008">
        <w:t>predlagatelju,</w:t>
      </w:r>
    </w:p>
    <w:p w:rsidRDefault="00465BAE" w:rsidP="00465BAE" w:rsidR="00465BAE" w:rsidRPr="001B3008">
      <w:pPr>
        <w:pStyle w:val="Odlomakpopisa"/>
        <w:numPr>
          <w:ilvl w:val="0"/>
          <w:numId w:val="1"/>
        </w:numPr>
      </w:pPr>
      <w:r w:rsidRPr="001B3008">
        <w:t xml:space="preserve">dužniku </w:t>
      </w:r>
      <w:r w:rsidR="001807BB" w:rsidRPr="001B3008">
        <w:t>i zz dužnika po punomoćniku, odvjetniku Sretenu Petkoviću (pun. list 165 spisa)</w:t>
      </w:r>
    </w:p>
    <w:p w:rsidRDefault="00465BAE" w:rsidP="00465BAE" w:rsidR="00465BAE" w:rsidRPr="001B3008">
      <w:pPr>
        <w:pStyle w:val="Odlomakpopisa"/>
        <w:numPr>
          <w:ilvl w:val="0"/>
          <w:numId w:val="1"/>
        </w:numPr>
      </w:pPr>
      <w:r w:rsidRPr="001B3008">
        <w:t xml:space="preserve">e-oglasna ploča </w:t>
      </w:r>
    </w:p>
    <w:p w:rsidRDefault="001807BB" w:rsidP="00465BAE" w:rsidR="001807BB" w:rsidRPr="001B3008">
      <w:pPr>
        <w:pStyle w:val="Odlomakpopisa"/>
        <w:numPr>
          <w:ilvl w:val="0"/>
          <w:numId w:val="1"/>
        </w:numPr>
      </w:pPr>
      <w:r w:rsidRPr="001B3008">
        <w:t>privremenom stečajnom upravitelju</w:t>
      </w:r>
    </w:p>
    <w:p w:rsidRDefault="00A653EC" w:rsidP="00A653EC" w:rsidR="00065B42" w:rsidRPr="001B3008">
      <w:pPr>
        <w:pStyle w:val="Odlomakpopisa"/>
        <w:numPr>
          <w:ilvl w:val="0"/>
          <w:numId w:val="1"/>
        </w:numPr>
      </w:pPr>
      <w:r w:rsidRPr="001B3008">
        <w:t>r</w:t>
      </w:r>
      <w:r w:rsidR="00465BAE" w:rsidRPr="001B3008">
        <w:t>ačunovodstvo suda</w:t>
      </w:r>
    </w:p>
    <w:sectPr w:rsidSect="00CC1DE7" w:rsidR="00065B42" w:rsidRPr="001B300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707E3D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465BAE">
          <w:rPr>
            <w:sz w:val="24"/>
          </w:rPr>
          <w:t>46</w:t>
        </w:r>
        <w:r w:rsidR="00CC1DE7">
          <w:rPr>
            <w:sz w:val="24"/>
          </w:rPr>
          <w:t xml:space="preserve">. </w:t>
        </w:r>
        <w:r w:rsidR="00E61D52">
          <w:rPr>
            <w:sz w:val="24"/>
          </w:rPr>
          <w:t>St-</w:t>
        </w:r>
        <w:r w:rsidR="008A38BE">
          <w:rPr>
            <w:sz w:val="24"/>
          </w:rPr>
          <w:t>4386/16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065B42"/>
    <w:rsid w:val="0005307D"/>
    <w:rsid w:val="00065B42"/>
    <w:rsid w:val="000B22E7"/>
    <w:rsid w:val="000B5C4E"/>
    <w:rsid w:val="000C1F96"/>
    <w:rsid w:val="000E335E"/>
    <w:rsid w:val="001013EE"/>
    <w:rsid w:val="00134F3A"/>
    <w:rsid w:val="001807BB"/>
    <w:rsid w:val="001861A1"/>
    <w:rsid w:val="001A762F"/>
    <w:rsid w:val="001B3008"/>
    <w:rsid w:val="0021298E"/>
    <w:rsid w:val="00225E5C"/>
    <w:rsid w:val="00260C00"/>
    <w:rsid w:val="002817DE"/>
    <w:rsid w:val="002C3072"/>
    <w:rsid w:val="002D5087"/>
    <w:rsid w:val="002D60CE"/>
    <w:rsid w:val="00341F35"/>
    <w:rsid w:val="00364741"/>
    <w:rsid w:val="003D0115"/>
    <w:rsid w:val="003F3702"/>
    <w:rsid w:val="00412D47"/>
    <w:rsid w:val="0046518B"/>
    <w:rsid w:val="00465BAE"/>
    <w:rsid w:val="004B1A6E"/>
    <w:rsid w:val="004C428C"/>
    <w:rsid w:val="00501EBB"/>
    <w:rsid w:val="00531E26"/>
    <w:rsid w:val="00535D8E"/>
    <w:rsid w:val="00546170"/>
    <w:rsid w:val="005543BD"/>
    <w:rsid w:val="00583B18"/>
    <w:rsid w:val="0059075B"/>
    <w:rsid w:val="00591F57"/>
    <w:rsid w:val="005A383C"/>
    <w:rsid w:val="005C6039"/>
    <w:rsid w:val="005D51F0"/>
    <w:rsid w:val="005D63F9"/>
    <w:rsid w:val="00650D44"/>
    <w:rsid w:val="00662884"/>
    <w:rsid w:val="00664E65"/>
    <w:rsid w:val="00682CD1"/>
    <w:rsid w:val="00691BA4"/>
    <w:rsid w:val="00704DD0"/>
    <w:rsid w:val="00707E3D"/>
    <w:rsid w:val="007150E9"/>
    <w:rsid w:val="00754CF2"/>
    <w:rsid w:val="00770D4A"/>
    <w:rsid w:val="007A38D3"/>
    <w:rsid w:val="007B068E"/>
    <w:rsid w:val="007B3E37"/>
    <w:rsid w:val="007E6A6F"/>
    <w:rsid w:val="00881417"/>
    <w:rsid w:val="00887E3C"/>
    <w:rsid w:val="008A38BE"/>
    <w:rsid w:val="008B669A"/>
    <w:rsid w:val="008D101E"/>
    <w:rsid w:val="00901CFD"/>
    <w:rsid w:val="00947BCF"/>
    <w:rsid w:val="00973C2C"/>
    <w:rsid w:val="00976A06"/>
    <w:rsid w:val="009B1748"/>
    <w:rsid w:val="009B3D51"/>
    <w:rsid w:val="009B628E"/>
    <w:rsid w:val="009D25A4"/>
    <w:rsid w:val="00A0793E"/>
    <w:rsid w:val="00A6064D"/>
    <w:rsid w:val="00A653EC"/>
    <w:rsid w:val="00A75EA1"/>
    <w:rsid w:val="00A75F17"/>
    <w:rsid w:val="00A851A3"/>
    <w:rsid w:val="00B01E1E"/>
    <w:rsid w:val="00B17BA7"/>
    <w:rsid w:val="00B62E90"/>
    <w:rsid w:val="00B9015B"/>
    <w:rsid w:val="00BC2D3A"/>
    <w:rsid w:val="00BC67EF"/>
    <w:rsid w:val="00BE5577"/>
    <w:rsid w:val="00BF01D0"/>
    <w:rsid w:val="00BF0DDB"/>
    <w:rsid w:val="00C20964"/>
    <w:rsid w:val="00C23ADD"/>
    <w:rsid w:val="00C30B90"/>
    <w:rsid w:val="00C40A44"/>
    <w:rsid w:val="00C90682"/>
    <w:rsid w:val="00CC1DE7"/>
    <w:rsid w:val="00D00A43"/>
    <w:rsid w:val="00D24310"/>
    <w:rsid w:val="00D507E3"/>
    <w:rsid w:val="00D677F7"/>
    <w:rsid w:val="00D730EE"/>
    <w:rsid w:val="00D803A5"/>
    <w:rsid w:val="00DB1796"/>
    <w:rsid w:val="00DE0F86"/>
    <w:rsid w:val="00DE57C8"/>
    <w:rsid w:val="00E0682D"/>
    <w:rsid w:val="00E24B5E"/>
    <w:rsid w:val="00E51F83"/>
    <w:rsid w:val="00E5592A"/>
    <w:rsid w:val="00E61D52"/>
    <w:rsid w:val="00EF3D26"/>
    <w:rsid w:val="00F070BA"/>
    <w:rsid w:val="00F15AA4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FA11A8A-FF83-4C49-9724-6CEB198CA155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7E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7E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7E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7E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7E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4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749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svibnja 2019.</izvorni_sadrzaj>
    <derivirana_varijabla naziv="DomainObject.DatumDonosenjaOdluke_1">27.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4386</izvorni_sadrzaj>
    <derivirana_varijabla naziv="DomainObject.Predmet.Broj_1">4386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St-4386/2016</izvorni_sadrzaj>
    <derivirana_varijabla naziv="DomainObject.Predmet.OznakaBroj_1">St-4386/2016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 ASPERA d.o.o.</izvorni_sadrzaj>
    <derivirana_varijabla naziv="DomainObject.Predmet.ProtustrankaFormated_1">  PER ASPERA d.o.o.</derivirana_varijabla>
  </DomainObject.Predmet.ProtustrankaFormated>
  <DomainObject.Predmet.ProtustrankaFormatedOIB>
    <izvorni_sadrzaj>  PER ASPERA d.o.o., OIB 30030478956</izvorni_sadrzaj>
    <derivirana_varijabla naziv="DomainObject.Predmet.ProtustrankaFormatedOIB_1">  PER ASPERA d.o.o., OIB 30030478956</derivirana_varijabla>
  </DomainObject.Predmet.ProtustrankaFormatedOIB>
  <DomainObject.Predmet.ProtustrankaFormatedWithAdress>
    <izvorni_sadrzaj> PER ASPERA d.o.o., Opatovina 29, 10000 Zagreb</izvorni_sadrzaj>
    <derivirana_varijabla naziv="DomainObject.Predmet.ProtustrankaFormatedWithAdress_1"> PER ASPERA d.o.o., Opatovina 29, 10000 Zagreb</derivirana_varijabla>
  </DomainObject.Predmet.ProtustrankaFormatedWithAdress>
  <DomainObject.Predmet.ProtustrankaFormatedWithAdressOIB>
    <izvorni_sadrzaj> PER ASPERA d.o.o., OIB 30030478956, Opatovina 29, 10000 Zagreb</izvorni_sadrzaj>
    <derivirana_varijabla naziv="DomainObject.Predmet.ProtustrankaFormatedWithAdressOIB_1"> PER ASPERA d.o.o., OIB 30030478956, Opatovina 29, 10000 Zagreb</derivirana_varijabla>
  </DomainObject.Predmet.ProtustrankaFormatedWithAdressOIB>
  <DomainObject.Predmet.ProtustrankaWithAdress>
    <izvorni_sadrzaj>PER ASPERA d.o.o. Opatovina 29, 10000 Zagreb</izvorni_sadrzaj>
    <derivirana_varijabla naziv="DomainObject.Predmet.ProtustrankaWithAdress_1">PER ASPERA d.o.o. Opatovina 29, 10000 Zagreb</derivirana_varijabla>
  </DomainObject.Predmet.ProtustrankaWithAdress>
  <DomainObject.Predmet.ProtustrankaWithAdressOIB>
    <izvorni_sadrzaj>PER ASPERA d.o.o., OIB 30030478956, Opatovina 29, 10000 Zagreb</izvorni_sadrzaj>
    <derivirana_varijabla naziv="DomainObject.Predmet.ProtustrankaWithAdressOIB_1">PER ASPERA d.o.o., OIB 30030478956, Opatovina 29, 10000 Zagreb</derivirana_varijabla>
  </DomainObject.Predmet.ProtustrankaWithAdressOIB>
  <DomainObject.Predmet.ProtustrankaNazivFormated>
    <izvorni_sadrzaj>PER ASPERA d.o.o.</izvorni_sadrzaj>
    <derivirana_varijabla naziv="DomainObject.Predmet.ProtustrankaNazivFormated_1">PER ASPERA d.o.o.</derivirana_varijabla>
  </DomainObject.Predmet.ProtustrankaNazivFormated>
  <DomainObject.Predmet.ProtustrankaNazivFormatedOIB>
    <izvorni_sadrzaj>PER ASPERA d.o.o., OIB 30030478956</izvorni_sadrzaj>
    <derivirana_varijabla naziv="DomainObject.Predmet.ProtustrankaNazivFormatedOIB_1">PER ASPERA d.o.o., OIB 30030478956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Anis Hebibovic</izvorni_sadrzaj>
    <derivirana_varijabla naziv="DomainObject.Predmet.StrankaFormated_1">  FINA Regionalni centar Zagreb; Anis Hebibovic</derivirana_varijabla>
  </DomainObject.Predmet.StrankaFormated>
  <DomainObject.Predmet.StrankaFormatedOIB>
    <izvorni_sadrzaj>  FINA Regionalni centar Zagreb, OIB 85821130368; Anis Hebibovic, OIB 53838727880</izvorni_sadrzaj>
    <derivirana_varijabla naziv="DomainObject.Predmet.StrankaFormatedOIB_1">  FINA Regionalni centar Zagreb, OIB 85821130368; Anis Hebibovic, OIB 53838727880</derivirana_varijabla>
  </DomainObject.Predmet.StrankaFormatedOIB>
  <DomainObject.Predmet.StrankaFormatedWithAdress>
    <izvorni_sadrzaj> FINA Regionalni centar Zagreb, Trg svibanjskih žrtava 1995. br. 1, 10000 Zagreb; Anis Hebibovic, Juraja Habdelića 128, 10410 Staro Čiče</izvorni_sadrzaj>
    <derivirana_varijabla naziv="DomainObject.Predmet.StrankaFormatedWithAdress_1"> FINA Regionalni centar Zagreb, Trg svibanjskih žrtava 1995. br. 1, 10000 Zagreb; Anis Hebibovic, Juraja Habdelića 128, 10410 Staro Čiče</derivirana_varijabla>
  </DomainObject.Predmet.StrankaFormatedWithAdress>
  <DomainObject.Predmet.StrankaFormatedWithAdressOIB>
    <izvorni_sadrzaj> FINA Regionalni centar Zagreb, OIB 85821130368, Trg svibanjskih žrtava 1995. br. 1, 10000 Zagreb; Anis Hebibovic, OIB 53838727880, Juraja Habdelića 128, 10410 Staro Čiče</izvorni_sadrzaj>
    <derivirana_varijabla naziv="DomainObject.Predmet.StrankaFormatedWithAdressOIB_1"> FINA Regionalni centar Zagreb, OIB 85821130368, Trg svibanjskih žrtava 1995. br. 1, 10000 Zagreb; Anis Hebibovic, OIB 53838727880, Juraja Habdelića 128, 10410 Staro Čiče</derivirana_varijabla>
  </DomainObject.Predmet.StrankaFormatedWithAdressOIB>
  <DomainObject.Predmet.StrankaWithAdress>
    <izvorni_sadrzaj>FINA Regionalni centar Zagreb Trg svibanjskih žrtava 1995. br. 1,10000 Zagreb,Anis Hebibovic Juraja Habdelića 128,10410 Staro Čiče</izvorni_sadrzaj>
    <derivirana_varijabla naziv="DomainObject.Predmet.StrankaWithAdress_1">FINA Regionalni centar Zagreb Trg svibanjskih žrtava 1995. br. 1,10000 Zagreb,Anis Hebibovic Juraja Habdelića 128,10410 Staro Čiče</derivirana_varijabla>
  </DomainObject.Predmet.StrankaWithAdress>
  <DomainObject.Predmet.StrankaWithAdressOIB>
    <izvorni_sadrzaj>FINA Regionalni centar Zagreb, OIB 85821130368, Trg svibanjskih žrtava 1995. br. 1,10000 Zagreb,Anis Hebibovic, OIB 53838727880, Juraja Habdelića 128,10410 Staro Čiče</izvorni_sadrzaj>
    <derivirana_varijabla naziv="DomainObject.Predmet.StrankaWithAdressOIB_1">FINA Regionalni centar Zagreb, OIB 85821130368, Trg svibanjskih žrtava 1995. br. 1,10000 Zagreb,Anis Hebibovic, OIB 53838727880, Juraja Habdelića 128,10410 Staro Čiče</derivirana_varijabla>
  </DomainObject.Predmet.StrankaWithAdressOIB>
  <DomainObject.Predmet.StrankaNazivFormated>
    <izvorni_sadrzaj>FINA Regionalni centar Zagreb,Anis Hebibovic</izvorni_sadrzaj>
    <derivirana_varijabla naziv="DomainObject.Predmet.StrankaNazivFormated_1">FINA Regionalni centar Zagreb,Anis Hebibovic</derivirana_varijabla>
  </DomainObject.Predmet.StrankaNazivFormated>
  <DomainObject.Predmet.StrankaNazivFormatedOIB>
    <izvorni_sadrzaj>FINA Regionalni centar Zagreb, OIB 85821130368,Anis Hebibovic, OIB 53838727880</izvorni_sadrzaj>
    <derivirana_varijabla naziv="DomainObject.Predmet.StrankaNazivFormatedOIB_1">FINA Regionalni centar Zagreb, OIB 85821130368,Anis Hebibovic, OIB 53838727880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Anis Hebibovic</item>
    </izvorni_sadrzaj>
    <derivirana_varijabla naziv="DomainObject.Predmet.StrankaListFormated_1">
      <item>FINA Regionalni centar Zagreb</item>
      <item>Anis Hebibovic</item>
    </derivirana_varijabla>
  </DomainObject.Predmet.StrankaListFormated>
  <DomainObject.Predmet.StrankaListFormatedOIB>
    <izvorni_sadrzaj>
      <item>FINA Regionalni centar Zagreb, OIB 85821130368</item>
      <item>Anis Hebibovic, OIB 53838727880</item>
    </izvorni_sadrzaj>
    <derivirana_varijabla naziv="DomainObject.Predmet.StrankaListFormatedOIB_1">
      <item>FINA Regionalni centar Zagreb, OIB 85821130368</item>
      <item>Anis Hebibovic, OIB 53838727880</item>
    </derivirana_varijabla>
  </DomainObject.Predmet.StrankaListFormatedOIB>
  <DomainObject.Predmet.StrankaListFormatedWithAdress>
    <izvorni_sadrzaj>
      <item>FINA Regionalni centar Zagreb, Trg svibanjskih žrtava 1995. br. 1, 10000 Zagreb</item>
      <item>Anis Hebibovic, Juraja Habdelića 128, 10410 Staro Čiče</item>
    </izvorni_sadrzaj>
    <derivirana_varijabla naziv="DomainObject.Predmet.StrankaListFormatedWithAdress_1">
      <item>FINA Regionalni centar Zagreb, Trg svibanjskih žrtava 1995. br. 1, 10000 Zagreb</item>
      <item>Anis Hebibovic, Juraja Habdelića 128, 10410 Staro Čiče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Anis Hebibovic, OIB 53838727880, Juraja Habdelića 128, 10410 Staro Čiče</item>
    </izvorni_sadrzaj>
    <derivirana_varijabla naziv="DomainObject.Predmet.StrankaListFormatedWithAdressOIB_1">
      <item>FINA Regionalni centar Zagreb, OIB 85821130368, Trg svibanjskih žrtava 1995. br. 1, 10000 Zagreb</item>
      <item>Anis Hebibovic, OIB 53838727880, Juraja Habdelića 128, 10410 Staro Čiče</item>
    </derivirana_varijabla>
  </DomainObject.Predmet.StrankaListFormatedWithAdressOIB>
  <DomainObject.Predmet.StrankaListNazivFormated>
    <izvorni_sadrzaj>
      <item>FINA Regionalni centar Zagreb</item>
      <item>Anis Hebibovic</item>
    </izvorni_sadrzaj>
    <derivirana_varijabla naziv="DomainObject.Predmet.StrankaListNazivFormated_1">
      <item>FINA Regionalni centar Zagreb</item>
      <item>Anis Hebibovic</item>
    </derivirana_varijabla>
  </DomainObject.Predmet.StrankaListNazivFormated>
  <DomainObject.Predmet.StrankaListNazivFormatedOIB>
    <izvorni_sadrzaj>
      <item>FINA Regionalni centar Zagreb, OIB 85821130368</item>
      <item>Anis Hebibovic, OIB 53838727880</item>
    </izvorni_sadrzaj>
    <derivirana_varijabla naziv="DomainObject.Predmet.StrankaListNazivFormatedOIB_1">
      <item>FINA Regionalni centar Zagreb, OIB 85821130368</item>
      <item>Anis Hebibovic, OIB 53838727880</item>
    </derivirana_varijabla>
  </DomainObject.Predmet.StrankaListNazivFormatedOIB>
  <DomainObject.Predmet.ProtuStrankaListFormated>
    <izvorni_sadrzaj>
      <item>PER ASPERA d.o.o.</item>
    </izvorni_sadrzaj>
    <derivirana_varijabla naziv="DomainObject.Predmet.ProtuStrankaListFormated_1">
      <item>PER ASPERA d.o.o.</item>
    </derivirana_varijabla>
  </DomainObject.Predmet.ProtuStrankaListFormated>
  <DomainObject.Predmet.ProtuStrankaListFormatedOIB>
    <izvorni_sadrzaj>
      <item>PER ASPERA d.o.o., OIB 30030478956</item>
    </izvorni_sadrzaj>
    <derivirana_varijabla naziv="DomainObject.Predmet.ProtuStrankaListFormatedOIB_1">
      <item>PER ASPERA d.o.o., OIB 30030478956</item>
    </derivirana_varijabla>
  </DomainObject.Predmet.ProtuStrankaListFormatedOIB>
  <DomainObject.Predmet.ProtuStrankaListFormatedWithAdress>
    <izvorni_sadrzaj>
      <item>PER ASPERA d.o.o., Opatovina 29, 10000 Zagreb</item>
    </izvorni_sadrzaj>
    <derivirana_varijabla naziv="DomainObject.Predmet.ProtuStrankaListFormatedWithAdress_1">
      <item>PER ASPERA d.o.o., Opatovina 29, 10000 Zagreb</item>
    </derivirana_varijabla>
  </DomainObject.Predmet.ProtuStrankaListFormatedWithAdress>
  <DomainObject.Predmet.ProtuStrankaListFormatedWithAdressOIB>
    <izvorni_sadrzaj>
      <item>PER ASPERA d.o.o., OIB 30030478956, Opatovina 29, 10000 Zagreb</item>
    </izvorni_sadrzaj>
    <derivirana_varijabla naziv="DomainObject.Predmet.ProtuStrankaListFormatedWithAdressOIB_1">
      <item>PER ASPERA d.o.o., OIB 30030478956, Opatovina 29, 10000 Zagreb</item>
    </derivirana_varijabla>
  </DomainObject.Predmet.ProtuStrankaListFormatedWithAdressOIB>
  <DomainObject.Predmet.ProtuStrankaListNazivFormated>
    <izvorni_sadrzaj>
      <item>PER ASPERA d.o.o.</item>
    </izvorni_sadrzaj>
    <derivirana_varijabla naziv="DomainObject.Predmet.ProtuStrankaListNazivFormated_1">
      <item>PER ASPERA d.o.o.</item>
    </derivirana_varijabla>
  </DomainObject.Predmet.ProtuStrankaListNazivFormated>
  <DomainObject.Predmet.ProtuStrankaListNazivFormatedOIB>
    <izvorni_sadrzaj>
      <item>PER ASPERA d.o.o., OIB 30030478956</item>
    </izvorni_sadrzaj>
    <derivirana_varijabla naziv="DomainObject.Predmet.ProtuStrankaListNazivFormatedOIB_1">
      <item>PER ASPERA d.o.o., OIB 30030478956</item>
    </derivirana_varijabla>
  </DomainObject.Predmet.ProtuStrankaListNazivFormatedOIB>
  <DomainObject.Predmet.OstaliListFormated>
    <izvorni_sadrzaj>
      <item>Anis Hebibovic</item>
      <item>Sreten Petković</item>
    </izvorni_sadrzaj>
    <derivirana_varijabla naziv="DomainObject.Predmet.OstaliListFormated_1">
      <item>Anis Hebibovic</item>
      <item>Sreten Petković</item>
    </derivirana_varijabla>
  </DomainObject.Predmet.OstaliListFormated>
  <DomainObject.Predmet.OstaliListFormatedOIB>
    <izvorni_sadrzaj>
      <item>Anis Hebibovic, OIB 53838727880</item>
      <item>Sreten Petković, OIB 30045748262</item>
    </izvorni_sadrzaj>
    <derivirana_varijabla naziv="DomainObject.Predmet.OstaliListFormatedOIB_1">
      <item>Anis Hebibovic, OIB 53838727880</item>
      <item>Sreten Petković, OIB 30045748262</item>
    </derivirana_varijabla>
  </DomainObject.Predmet.OstaliListFormatedOIB>
  <DomainObject.Predmet.OstaliListFormatedWithAdress>
    <izvorni_sadrzaj>
      <item>Anis Hebibovic, Juraja Habdelića 128, 10410 Staro Čiče</item>
      <item>Sreten Petković, Radnčka c. 47, 10000 Zagreb</item>
    </izvorni_sadrzaj>
    <derivirana_varijabla naziv="DomainObject.Predmet.OstaliListFormatedWithAdress_1">
      <item>Anis Hebibovic, Juraja Habdelića 128, 10410 Staro Čiče</item>
      <item>Sreten Petković, Radnčka c. 47, 10000 Zagreb</item>
    </derivirana_varijabla>
  </DomainObject.Predmet.OstaliListFormatedWithAdress>
  <DomainObject.Predmet.OstaliListFormatedWithAdressOIB>
    <izvorni_sadrzaj>
      <item>Anis Hebibovic, OIB 53838727880, Juraja Habdelića 128, 10410 Staro Čiče</item>
      <item>Sreten Petković, OIB 30045748262, Radnčka c. 47, 10000 Zagreb</item>
    </izvorni_sadrzaj>
    <derivirana_varijabla naziv="DomainObject.Predmet.OstaliListFormatedWithAdressOIB_1">
      <item>Anis Hebibovic, OIB 53838727880, Juraja Habdelića 128, 10410 Staro Čiče</item>
      <item>Sreten Petković, OIB 30045748262, Radnčka c. 47, 10000 Zagreb</item>
    </derivirana_varijabla>
  </DomainObject.Predmet.OstaliListFormatedWithAdressOIB>
  <DomainObject.Predmet.OstaliListNazivFormated>
    <izvorni_sadrzaj>
      <item>Anis Hebibovic</item>
      <item>Sreten Petković</item>
    </izvorni_sadrzaj>
    <derivirana_varijabla naziv="DomainObject.Predmet.OstaliListNazivFormated_1">
      <item>Anis Hebibovic</item>
      <item>Sreten Petković</item>
    </derivirana_varijabla>
  </DomainObject.Predmet.OstaliListNazivFormated>
  <DomainObject.Predmet.OstaliListNazivFormatedOIB>
    <izvorni_sadrzaj>
      <item>Anis Hebibovic, OIB 53838727880</item>
      <item>Sreten Petković, OIB 30045748262</item>
    </izvorni_sadrzaj>
    <derivirana_varijabla naziv="DomainObject.Predmet.OstaliListNazivFormatedOIB_1">
      <item>Anis Hebibovic, OIB 53838727880</item>
      <item>Sreten Petković, OIB 30045748262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2019.</izvorni_sadrzaj>
    <derivirana_varijabla naziv="DomainObject.Datum_1">27.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PER ASPERA d.o.o.</izvorni_sadrzaj>
    <derivirana_varijabla naziv="DomainObject.Predmet.ProtustrankaIDrugi_1">PER ASPERA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PER ASPERA d.o.o., OIB 30030478956, Opatovina 29, 10000 Zagreb</izvorni_sadrzaj>
    <derivirana_varijabla naziv="DomainObject.Predmet.ProtustrankaIDrugiAdressOIB_1">PER ASPERA d.o.o., OIB 30030478956, Opatovina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 ASPERA d.o.o.</item>
      <item>Anis Hebibovic</item>
      <item>Anis Hebibovic</item>
      <item>Sreten Petković</item>
    </izvorni_sadrzaj>
    <derivirana_varijabla naziv="DomainObject.Predmet.SudioniciListNaziv_1">
      <item>FINA Regionalni centar Zagreb</item>
      <item>PER ASPERA d.o.o.</item>
      <item>Anis Hebibovic</item>
      <item>Anis Hebibovic</item>
      <item>Sreten Petković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PER ASPERA d.o.o., OIB 30030478956, Opatovina 29,10000 Zagreb</item>
      <item>Anis Hebibovic, OIB 53838727880, Juraja Habdelića 128,10410 Staro Čiče</item>
      <item>Anis Hebibovic, OIB 53838727880, Juraja Habdelića 128,10410 Staro Čiče</item>
      <item>Sreten Petković, OIB 30045748262, Radnčka c. 47,10000 Zagreb</item>
    </izvorni_sadrzaj>
    <derivirana_varijabla naziv="DomainObject.Predmet.SudioniciListAdressOIB_1">
      <item>FINA Regionalni centar Zagreb, OIB 85821130368, Trg svibanjskih žrtava 1995. br. 1,10000 Zagreb</item>
      <item>PER ASPERA d.o.o., OIB 30030478956, Opatovina 29,10000 Zagreb</item>
      <item>Anis Hebibovic, OIB 53838727880, Juraja Habdelića 128,10410 Staro Čiče</item>
      <item>Anis Hebibovic, OIB 53838727880, Juraja Habdelića 128,10410 Staro Čiče</item>
      <item>Sreten Petković, OIB 30045748262, Radnčka c.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30030478956</item>
      <item>, OIB 53838727880</item>
      <item>, OIB 53838727880</item>
      <item>, OIB 30045748262</item>
    </izvorni_sadrzaj>
    <derivirana_varijabla naziv="DomainObject.Predmet.SudioniciListNazivOIB_1">
      <item>, OIB 85821130368</item>
      <item>, OIB 30030478956</item>
      <item>, OIB 53838727880</item>
      <item>, OIB 53838727880</item>
      <item>, OIB 30045748262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svibnja 2019.</izvorni_sadrzaj>
    <derivirana_varijabla naziv="DomainObject.Predmet.DatumZadnjeOdrzaneSudskeRadnje_1">27. svibnja 2019.</derivirana_varijabla>
  </DomainObject.Predmet.DatumZadnjeOdrzaneSudskeRadnje>
  <DomainObject.PredzadnjaOdlukaIzPredmeta.DatumDonosenjaOdluke>
    <izvorni_sadrzaj>12. lipnja 2018.</izvorni_sadrzaj>
    <derivirana_varijabla naziv="DomainObject.PredzadnjaOdlukaIzPredmeta.DatumDonosenjaOdluke_1">12. lipnja 2018.</derivirana_varijabla>
  </DomainObject.PredzadnjaOdlukaIzPredmeta.DatumDonosenjaOdluke>
  <DomainObject.PredzadnjaOdlukaIzPredmeta.Oznaka>
    <izvorni_sadrzaj>St-4386/2016-17</izvorni_sadrzaj>
    <derivirana_varijabla naziv="DomainObject.PredzadnjaOdlukaIzPredmeta.Oznaka_1">St-4386/2016-17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243BFC-F337-449B-871E-79DB959B8B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849</properties:Words>
  <properties:Characters>4709</properties:Characters>
  <properties:Lines>93</properties:Lines>
  <properties:Paragraphs>30</properties:Paragraphs>
  <properties:TotalTime>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5622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2019-03-01T08:21:00Z</dcterms:created>
  <dc:creator>gzubak</dc:creator>
  <cp:lastModifiedBy>Maja Praljak</cp:lastModifiedBy>
  <cp:lastPrinted>2017-07-07T12:05:00Z</cp:lastPrinted>
  <dcterms:modified xmlns:xsi="http://www.w3.org/2001/XMLSchema-instance" xsi:type="dcterms:W3CDTF">2019-05-27T13:26:00Z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(4. Poziv vjerovnicima, čl. 132.- prethodno imenovan privremeni, redovni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