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e53e" w14:paraId="1fde53e"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C84EFF">
        <w:t>1790</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C84EFF" w:rsidRPr="00C84EFF">
        <w:t>LADIS d.o.o., Zagreb, Vinkuranska 6, OIB 36903220321</w:t>
      </w:r>
      <w:r w:rsidRPr="00A52F03">
        <w:t>,</w:t>
      </w:r>
      <w:r>
        <w:t xml:space="preserve"> </w:t>
      </w:r>
      <w:r w:rsidR="00667114" w:rsidRPr="00692A21">
        <w:t xml:space="preserve">dana </w:t>
      </w:r>
      <w:r w:rsidR="0052263A">
        <w:t>3</w:t>
      </w:r>
      <w:r w:rsidR="00F40B2A">
        <w:t xml:space="preserve">. </w:t>
      </w:r>
      <w:r w:rsidR="009821B4">
        <w:t>siječnja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C84EFF"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84EFF" w:rsidRPr="00C84EFF">
        <w:t>LADIS d.o.o., Zagreb, Vinkuranska 6, OIB 36903220321</w:t>
      </w:r>
      <w:r w:rsidRPr="00692A21">
        <w:t>.</w:t>
      </w:r>
      <w:r w:rsidR="005A56DF" w:rsidRPr="005A56DF">
        <w:t xml:space="preserve"> </w:t>
      </w:r>
      <w:r w:rsidR="005A56DF">
        <w:t>Ste</w:t>
      </w:r>
      <w:r w:rsidR="008C5EB2">
        <w:t xml:space="preserve">čajni postupak je otvoren dana </w:t>
      </w:r>
      <w:r w:rsidR="00B33EAF">
        <w:t>3</w:t>
      </w:r>
      <w:r w:rsidR="00486915">
        <w:t>. siječnja 2019</w:t>
      </w:r>
      <w:r w:rsidR="006360F9">
        <w:t>.</w:t>
      </w:r>
      <w:r w:rsidR="005A56DF">
        <w:t xml:space="preserve"> u </w:t>
      </w:r>
      <w:r w:rsidR="00F9460F">
        <w:t>1</w:t>
      </w:r>
      <w:r w:rsidR="00486915">
        <w:t>1</w:t>
      </w:r>
      <w:r w:rsidR="00636556">
        <w:t>,</w:t>
      </w:r>
      <w:r w:rsidR="000A07F0">
        <w:t>0</w:t>
      </w:r>
      <w:r w:rsidR="006C5D21">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52263A" w:rsidR="00280A59">
      <w:pPr>
        <w:numPr>
          <w:ilvl w:val="0"/>
          <w:numId w:val="9"/>
        </w:numPr>
        <w:jc w:val="both"/>
      </w:pPr>
      <w:r w:rsidRPr="00692A21">
        <w:t xml:space="preserve">Stečajnim upraviteljem imenuje se </w:t>
      </w:r>
      <w:r w:rsidR="00C84EFF">
        <w:t>Marija Tomeš</w:t>
      </w:r>
      <w:r w:rsidR="0052263A" w:rsidRPr="0052263A">
        <w:t xml:space="preserve">, </w:t>
      </w:r>
      <w:r w:rsidR="00C84EFF">
        <w:t>Ivanić-Grad</w:t>
      </w:r>
      <w:r w:rsidR="0052263A" w:rsidRPr="0052263A">
        <w:t xml:space="preserve">, </w:t>
      </w:r>
      <w:r w:rsidR="00C84EFF">
        <w:t>Ul. slobode 20</w:t>
      </w:r>
      <w:r w:rsidR="0052263A" w:rsidRPr="0052263A">
        <w:t xml:space="preserve">, OIB </w:t>
      </w:r>
      <w:r w:rsidR="00C84EFF">
        <w:t>55542209293</w:t>
      </w:r>
      <w:r w:rsidR="006F2F66">
        <w:t>.</w:t>
      </w:r>
    </w:p>
    <w:p w:rsidRDefault="00280A59" w:rsidP="00280A59" w:rsidR="00280A59">
      <w:pPr>
        <w:pStyle w:val="Odlomakpopisa"/>
        <w:jc w:val="both"/>
      </w:pPr>
    </w:p>
    <w:p w:rsidRDefault="00514EDC" w:rsidP="00C84EFF"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84EFF" w:rsidRPr="00C84EFF">
        <w:t>LADIS d.o.o., Zagreb, Vinkuranska 6, OIB 36903220321</w:t>
      </w:r>
      <w:r w:rsidR="008C5EB2">
        <w:t xml:space="preserve">, s danom </w:t>
      </w:r>
      <w:r w:rsidR="00B33EAF">
        <w:t>3</w:t>
      </w:r>
      <w:r w:rsidR="00486915">
        <w:t>. siječnja 2019</w:t>
      </w:r>
      <w:r w:rsidR="001A178B">
        <w:t>.</w:t>
      </w:r>
    </w:p>
    <w:p w:rsidRDefault="008E24D6" w:rsidP="00280A59" w:rsidR="00280A59" w:rsidRPr="00692A21">
      <w:pPr>
        <w:ind w:left="360"/>
        <w:jc w:val="both"/>
      </w:pPr>
      <w:r>
        <w:t xml:space="preserve"> </w:t>
      </w:r>
    </w:p>
    <w:p w:rsidRDefault="005A56DF" w:rsidP="0040286D" w:rsidR="0040286D">
      <w:pPr>
        <w:numPr>
          <w:ilvl w:val="0"/>
          <w:numId w:val="9"/>
        </w:numPr>
        <w:jc w:val="both"/>
      </w:pPr>
      <w:r>
        <w:t xml:space="preserve">Nakon pravomoćnosti ovog rješenja dužnik </w:t>
      </w:r>
      <w:r w:rsidR="00C84EFF" w:rsidRPr="00C84EFF">
        <w:t>LADIS d.o.o., Zagreb, Vinkuranska 6, OIB 36903220321</w:t>
      </w:r>
      <w:r>
        <w:t>, će biti brisan iz sudskog registra ovog suda.</w:t>
      </w:r>
    </w:p>
    <w:p w:rsidRDefault="0040286D" w:rsidP="0040286D" w:rsidR="0040286D">
      <w:pPr>
        <w:pStyle w:val="Odlomakpopisa"/>
      </w:pPr>
    </w:p>
    <w:p w:rsidRDefault="0040286D" w:rsidP="0040286D" w:rsidR="00BB534F">
      <w:pPr>
        <w:numPr>
          <w:ilvl w:val="0"/>
          <w:numId w:val="9"/>
        </w:numPr>
        <w:jc w:val="both"/>
      </w:pPr>
      <w:r w:rsidRPr="0040286D">
        <w:t xml:space="preserve">Nalaže se Financijskoj agenciji da naloži banci prijenos zaplijenjenog iznosa predujma od 5.000,00 kn na račun ovog suda IBAN: HR9223900011300000460, model HR00, pozivom na broj </w:t>
      </w:r>
      <w:r>
        <w:t>1790</w:t>
      </w:r>
      <w:r w:rsidRPr="0040286D">
        <w:t>-17</w:t>
      </w:r>
      <w:r>
        <w:t>.</w:t>
      </w:r>
    </w:p>
    <w:p w:rsidRDefault="0040286D" w:rsidP="00514EDC" w:rsidR="0040286D">
      <w:pPr>
        <w:jc w:val="center"/>
      </w:pPr>
    </w:p>
    <w:p w:rsidRDefault="0040286D" w:rsidP="00514EDC" w:rsidR="0040286D">
      <w:pPr>
        <w:jc w:val="center"/>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0548DF" w:rsidP="000548DF" w:rsidR="000548DF">
      <w:pPr>
        <w:ind w:firstLine="708"/>
        <w:jc w:val="both"/>
      </w:pPr>
      <w:r>
        <w:t xml:space="preserve">FINA-a Regionalni centar Zagreb, podnijela je ovom sudu dana 23. lipnja 2017. prijedlog za otvaranje stečajnog postupka nad dužnikom LADIS d.o.o., Zagreb, Vinkuranska 6, OIB 36903220321. </w:t>
      </w:r>
    </w:p>
    <w:p w:rsidRDefault="000548DF" w:rsidP="000548DF" w:rsidR="000548DF">
      <w:pPr>
        <w:ind w:firstLine="708"/>
        <w:jc w:val="both"/>
      </w:pPr>
      <w:r>
        <w:t xml:space="preserve"> </w:t>
      </w:r>
    </w:p>
    <w:p w:rsidRDefault="000548DF" w:rsidP="000548DF" w:rsidR="000548DF">
      <w:pPr>
        <w:ind w:firstLine="708"/>
        <w:jc w:val="both"/>
      </w:pPr>
      <w:r>
        <w:t xml:space="preserve">Prijedlog je podnesen temeljem odredbe članka 110. stavka 1. Stečajnog zakona (Narodne novine broj 78/15, 104/17, dalje u tekstu: SZ-a). U prijedlogu predlagatelj navodi da na dan 16. lipnja 2017. dužnik u Očevidniku redoslijeda osnova za plaćanje ima evidentirane </w:t>
      </w:r>
      <w:r>
        <w:lastRenderedPageBreak/>
        <w:t xml:space="preserve">neizvršene osnove za plaćanje u neprekinutom razdoblju od 120 dana u ukupnom iznosu od 84.525,20 kn, te da dužnik ima šest zaposlenih. </w:t>
      </w:r>
    </w:p>
    <w:p w:rsidRDefault="000548DF" w:rsidP="000548DF" w:rsidR="000548DF">
      <w:pPr>
        <w:ind w:firstLine="708"/>
        <w:jc w:val="both"/>
      </w:pPr>
    </w:p>
    <w:p w:rsidRDefault="000548DF" w:rsidP="000548DF" w:rsidR="000548DF">
      <w:pPr>
        <w:ind w:firstLine="708"/>
        <w:jc w:val="both"/>
      </w:pPr>
      <w:r>
        <w:t>Rješenjem ovog suda posl.br. 4 St-1790/17 od 9. ožujka 2018. pokrenut je prethodni postupak radi utvrđivanja pretpostavki za otvaranje stečajnoga postupka nad dužnikom, a ujedno je sud zaključkom naredio dužniku da u roku od 8 dana dostavi sudu popis imovine i obveza dužnika sukladno čl. 17. st. 1. SZ-a.</w:t>
      </w:r>
    </w:p>
    <w:p w:rsidRDefault="000548DF" w:rsidP="000548DF" w:rsidR="000548DF">
      <w:pPr>
        <w:ind w:firstLine="708"/>
        <w:jc w:val="both"/>
      </w:pPr>
    </w:p>
    <w:p w:rsidRDefault="000548DF" w:rsidP="000548DF" w:rsidR="000548DF">
      <w:pPr>
        <w:ind w:firstLine="708"/>
        <w:jc w:val="both"/>
      </w:pPr>
      <w:r>
        <w:t xml:space="preserve">Podneskom od 12. ožujka 2018. FINA je izvijestila sud da ostaje kod prijedloga za otvaranje stečajnog postupka. </w:t>
      </w:r>
    </w:p>
    <w:p w:rsidRDefault="000548DF" w:rsidP="000548DF" w:rsidR="000548DF">
      <w:pPr>
        <w:ind w:firstLine="708"/>
        <w:jc w:val="both"/>
      </w:pPr>
    </w:p>
    <w:p w:rsidRDefault="000548DF" w:rsidP="000548DF" w:rsidR="000548DF">
      <w:pPr>
        <w:ind w:firstLine="708"/>
        <w:jc w:val="both"/>
      </w:pPr>
      <w:r>
        <w:t xml:space="preserve">Na ročište radi očitovanja o prijedlogu za otvaranje stečajnoga postupka od 9. svibnja 2018., niti na ročište radi rasprave o pretpostavkama za otvaranje stečajnog postupka od 12. rujna 2018., nisu pristupili niti predlagatelj, niti dužnik, niti zakonski zastupnik dužnika, a niti je dužnik postupio po zaključku suda od 9. ožujka 2018. da dostavi sudu popis imovine i obveza dužnika, pa je sud zaključkom od 9. svibnja 2018. zatražio od javnih tijela koja vode evidenciju o određenoj vrsti imovine dostavu podataka iz njihovih službenih evidencija o tome da li je dužnik evidentiran kao vlasnik imovine. </w:t>
      </w:r>
    </w:p>
    <w:p w:rsidRDefault="000548DF" w:rsidP="000548DF" w:rsidR="000548DF">
      <w:pPr>
        <w:ind w:firstLine="708"/>
        <w:jc w:val="both"/>
      </w:pPr>
    </w:p>
    <w:p w:rsidRDefault="000548DF" w:rsidP="000548DF" w:rsidR="000548DF">
      <w:pPr>
        <w:ind w:firstLine="708"/>
        <w:jc w:val="both"/>
      </w:pPr>
      <w:r>
        <w:t xml:space="preserve">Uvidom u pribavljene podatke iz informacijskog sustava zemljišnih knjiga (list 15 i 16 spisa) o vlasništvu dužnika na nekretninama, utvrđeno je da dužnik u zemljišnim knjigama nije evidentiran kao vlasnik nekretnine. Uvidom u obavijest Hrvatske agencije za civilno zrakoplovstvo od 17. svibnja 2018. (list 18 spisa) utvrđeno je da dužnik nije registriran kao vlasnik zrakoplova. Uvidom u obavijest Ministarstva mora, prometa i infrastrukture od 18. svibnja 2018. (list 21 spisa) utvrđeno je da dužnik nije upisan kao vlasnik nijednog broda, brodice, jahte, čamca, plutajućeg objekta, nepomičnog odobalnog objekta, broda u gradnji, plutajućeg objekta u gradnji, niti nepomičnog odobalnog objekta u gradnji. Uvidom u uvjerenje Stanice za tehnički pregled vozila "Zagreb I" od 23. svibnja 2018. (list 23 spisa) utvrđeno je da dužnik nije evidentiran kao vlasnik vozila. Uvidom u uvjerenje Državne geodetske uprave od 21. svibnja 2018. (list 24 spisa) utvrđeno je da dužnik nije upisan u katastarski operat. Uvidom u obavijest Središnjeg klirinško depozitarnog društva d.d. od 1. lipnja 2018. (list 25 spisa) utvrđeno je da u sustavu SKDD d.d. ne postoji račun nematerijaliziranih vrijednosnih papira dužnika. </w:t>
      </w:r>
    </w:p>
    <w:p w:rsidRDefault="000548DF" w:rsidP="000548DF" w:rsidR="000548DF">
      <w:pPr>
        <w:ind w:firstLine="708"/>
        <w:jc w:val="both"/>
      </w:pPr>
    </w:p>
    <w:p w:rsidRDefault="000548DF" w:rsidP="000548DF" w:rsidR="00B33EAF">
      <w:pPr>
        <w:ind w:firstLine="708"/>
        <w:jc w:val="both"/>
      </w:pPr>
      <w:r>
        <w:t>Nadalje, uvidom u potvrdu FINA-e o blokadi računa i novčanih sredstava dužnika od 18. svibnja 2018. (list 20 spisa) sud je utvrdio da na dan izdavanja potvrde u Očevidniku redoslijeda osnova za plaćanje dužnik ima evidentirane neizvršene osnove za plaćanje u neprekinutom razdoblju od 207 dana, time da nepodmirene obveze na dan izdavanja potvrde iznose 209.305,21 kn.</w:t>
      </w:r>
    </w:p>
    <w:p w:rsidRDefault="000548DF" w:rsidP="000548DF" w:rsidR="000548DF">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548DF" w:rsidP="00063CEB" w:rsidR="00B33EAF">
      <w:pPr>
        <w:ind w:firstLine="708"/>
        <w:jc w:val="both"/>
      </w:pPr>
      <w:r w:rsidRPr="000548DF">
        <w:t>Dakle, iz potvrde FINA-e o od 18. svibnja 2018. nedvojbeno proizlazi da je kod dužnika ostvaren stečajni razlog nesposobnosti za plaćanje sukladno odredbi čl. 6. st. 1., 2. i 4. SZ-a.</w:t>
      </w:r>
    </w:p>
    <w:p w:rsidRDefault="000548DF" w:rsidP="00063CEB" w:rsidR="000548DF"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548DF">
        <w:t>1790</w:t>
      </w:r>
      <w:r w:rsidR="00B60C67">
        <w:t>/</w:t>
      </w:r>
      <w:r w:rsidR="005555FF">
        <w:t>1</w:t>
      </w:r>
      <w:r w:rsidR="00F275E4">
        <w:t>7</w:t>
      </w:r>
      <w:r w:rsidRPr="00692A21">
        <w:t xml:space="preserve"> od </w:t>
      </w:r>
      <w:r w:rsidR="000548DF">
        <w:t>12</w:t>
      </w:r>
      <w:r w:rsidR="00081DFC">
        <w:t xml:space="preserve">. </w:t>
      </w:r>
      <w:r w:rsidR="00B33EAF">
        <w:t>rujna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4E7304" w:rsidP="004E7304" w:rsidR="004E7304"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B33EAF">
        <w:t>3</w:t>
      </w:r>
      <w:r w:rsidR="00486915">
        <w:t>. siječnja 2019</w:t>
      </w:r>
      <w:r w:rsidRPr="00692A21">
        <w:t>. nije uplaćen predujam za pokriće troškova stečajnog postupka, na plaćanje kojeg su pozvani vjerovnici rješenje</w:t>
      </w:r>
      <w:r w:rsidR="00667114" w:rsidRPr="00692A21">
        <w:t>m</w:t>
      </w:r>
      <w:r w:rsidRPr="00692A21">
        <w:t xml:space="preserve"> od </w:t>
      </w:r>
      <w:r w:rsidR="000548DF">
        <w:t>12.</w:t>
      </w:r>
      <w:r w:rsidR="00873B27">
        <w:t xml:space="preserve"> </w:t>
      </w:r>
      <w:r w:rsidR="00B33EAF">
        <w:t>rujna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B33EAF" w:rsidR="00B33EAF">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0548DF">
        <w:t>12</w:t>
      </w:r>
      <w:r w:rsidR="00873B27">
        <w:t xml:space="preserve">. </w:t>
      </w:r>
      <w:r w:rsidR="00B33EAF">
        <w:t>rujna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w:t>
      </w:r>
      <w:r w:rsidRPr="00692A21">
        <w:lastRenderedPageBreak/>
        <w:t xml:space="preserve">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1D6AED" w:rsidP="00B33EAF" w:rsidR="001D6AED">
      <w:pPr>
        <w:ind w:firstLine="708"/>
        <w:jc w:val="both"/>
      </w:pPr>
    </w:p>
    <w:p w:rsidRDefault="001D6AED" w:rsidP="001D6AED" w:rsidR="001D6AED">
      <w:pPr>
        <w:ind w:firstLine="708"/>
        <w:jc w:val="both"/>
      </w:pPr>
      <w:r w:rsidRPr="001D6AED">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1D6AED" w:rsidP="00B33EAF" w:rsidR="001D6AED">
      <w:pPr>
        <w:ind w:firstLine="708"/>
        <w:jc w:val="center"/>
      </w:pPr>
    </w:p>
    <w:p w:rsidRDefault="00667114" w:rsidP="00B33EAF" w:rsidR="004E7304">
      <w:pPr>
        <w:ind w:firstLine="708"/>
        <w:jc w:val="center"/>
      </w:pPr>
      <w:r w:rsidRPr="00551293">
        <w:t xml:space="preserve">Karlovcu, </w:t>
      </w:r>
      <w:r w:rsidR="00B33EAF">
        <w:t>3</w:t>
      </w:r>
      <w:r w:rsidR="00486915">
        <w:t>. siječnja 2019</w:t>
      </w:r>
      <w:r w:rsidR="006360F9">
        <w:t>.</w:t>
      </w:r>
    </w:p>
    <w:p w:rsidRDefault="004E7304" w:rsidP="004E7304" w:rsidR="004E7304" w:rsidRPr="00435B5D">
      <w:pPr>
        <w:ind w:left="6372"/>
        <w:jc w:val="both"/>
      </w:pPr>
      <w:r>
        <w:t xml:space="preserve">           </w:t>
      </w:r>
      <w:r w:rsidR="00E22655">
        <w:t xml:space="preserve">  </w:t>
      </w:r>
      <w:r w:rsidRPr="00435B5D">
        <w:t>Stečajni sudac:</w:t>
      </w:r>
    </w:p>
    <w:p w:rsidRDefault="004E7304" w:rsidP="00136EE3" w:rsidR="004E7304">
      <w:pPr>
        <w:jc w:val="both"/>
      </w:pPr>
      <w:r w:rsidRPr="00435B5D">
        <w:t xml:space="preserve">                                                                                                                Goranka Boljkovac</w:t>
      </w:r>
      <w:r w:rsidR="00E22655">
        <w:t>,v.r.</w:t>
      </w:r>
    </w:p>
    <w:p w:rsidRDefault="00E22655" w:rsidP="00136EE3" w:rsidR="00E22655">
      <w:pPr>
        <w:jc w:val="both"/>
      </w:pPr>
    </w:p>
    <w:p w:rsidRDefault="00E22655" w:rsidP="00E22655" w:rsidR="00E22655">
      <w:pPr>
        <w:jc w:val="right"/>
      </w:pPr>
      <w:r>
        <w:t>Za točnost otpravka-</w:t>
      </w:r>
    </w:p>
    <w:p w:rsidRDefault="00E22655" w:rsidP="00E22655" w:rsidR="00E22655">
      <w:pPr>
        <w:jc w:val="right"/>
      </w:pPr>
      <w:r>
        <w:t>ovlašteni službenik:</w:t>
      </w:r>
    </w:p>
    <w:p w:rsidRDefault="00E22655" w:rsidP="00E22655" w:rsidR="00E22655">
      <w:pPr>
        <w:jc w:val="right"/>
      </w:pPr>
      <w:r>
        <w:t>Marina Markić</w:t>
      </w:r>
    </w:p>
    <w:p w:rsidRDefault="00136EE3" w:rsidP="00136EE3" w:rsidR="00136EE3">
      <w:pPr>
        <w:jc w:val="both"/>
      </w:pPr>
    </w:p>
    <w:p w:rsidRDefault="00136EE3" w:rsidP="00136EE3" w:rsidR="00136EE3">
      <w:pPr>
        <w:jc w:val="both"/>
      </w:pPr>
    </w:p>
    <w:p w:rsidRDefault="00B0666D" w:rsidP="005E6E20" w:rsidR="00B0666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sectPr w:rsidSect="004E7304" w:rsidR="006E72DD">
      <w:headerReference w:type="even" r:id="rId11"/>
      <w:headerReference w:type="default" r:id="rId12"/>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45C">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0548DF">
      <w:t>1790</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548DF"/>
    <w:rsid w:val="00063CEB"/>
    <w:rsid w:val="0006410D"/>
    <w:rsid w:val="000778FF"/>
    <w:rsid w:val="00081DFC"/>
    <w:rsid w:val="00084935"/>
    <w:rsid w:val="000A07F0"/>
    <w:rsid w:val="000D6CD3"/>
    <w:rsid w:val="000D7557"/>
    <w:rsid w:val="000E2C71"/>
    <w:rsid w:val="000F2D91"/>
    <w:rsid w:val="00131287"/>
    <w:rsid w:val="00136EE3"/>
    <w:rsid w:val="00164B97"/>
    <w:rsid w:val="0017335B"/>
    <w:rsid w:val="00174993"/>
    <w:rsid w:val="001A044D"/>
    <w:rsid w:val="001A178B"/>
    <w:rsid w:val="001A22F0"/>
    <w:rsid w:val="001A24B8"/>
    <w:rsid w:val="001D1E7B"/>
    <w:rsid w:val="001D564F"/>
    <w:rsid w:val="001D683D"/>
    <w:rsid w:val="001D6AE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286D"/>
    <w:rsid w:val="00405CEA"/>
    <w:rsid w:val="00425642"/>
    <w:rsid w:val="0043031F"/>
    <w:rsid w:val="00434CF8"/>
    <w:rsid w:val="004446F0"/>
    <w:rsid w:val="0044721B"/>
    <w:rsid w:val="004612DC"/>
    <w:rsid w:val="00472207"/>
    <w:rsid w:val="004746BF"/>
    <w:rsid w:val="00486915"/>
    <w:rsid w:val="004A1BE7"/>
    <w:rsid w:val="004C3C15"/>
    <w:rsid w:val="004E3B1A"/>
    <w:rsid w:val="004E7304"/>
    <w:rsid w:val="004F47B9"/>
    <w:rsid w:val="00502549"/>
    <w:rsid w:val="00505D61"/>
    <w:rsid w:val="00514EDC"/>
    <w:rsid w:val="0051644B"/>
    <w:rsid w:val="0052263A"/>
    <w:rsid w:val="00523E58"/>
    <w:rsid w:val="00541781"/>
    <w:rsid w:val="00551293"/>
    <w:rsid w:val="00554276"/>
    <w:rsid w:val="00554546"/>
    <w:rsid w:val="005555FF"/>
    <w:rsid w:val="0058445C"/>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73B27"/>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21B4"/>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E2C93"/>
    <w:rsid w:val="00AF6F8E"/>
    <w:rsid w:val="00B0666D"/>
    <w:rsid w:val="00B33EAF"/>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21A68"/>
    <w:rsid w:val="00C4568C"/>
    <w:rsid w:val="00C46A4A"/>
    <w:rsid w:val="00C50D94"/>
    <w:rsid w:val="00C515B4"/>
    <w:rsid w:val="00C5720C"/>
    <w:rsid w:val="00C61403"/>
    <w:rsid w:val="00C74029"/>
    <w:rsid w:val="00C74824"/>
    <w:rsid w:val="00C7601D"/>
    <w:rsid w:val="00C84EFF"/>
    <w:rsid w:val="00C92655"/>
    <w:rsid w:val="00C95D79"/>
    <w:rsid w:val="00CA29F8"/>
    <w:rsid w:val="00CA4840"/>
    <w:rsid w:val="00CB155B"/>
    <w:rsid w:val="00CB739D"/>
    <w:rsid w:val="00CE03D0"/>
    <w:rsid w:val="00CF05EC"/>
    <w:rsid w:val="00CF3A92"/>
    <w:rsid w:val="00D115A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655"/>
    <w:rsid w:val="00E227EB"/>
    <w:rsid w:val="00E26DAE"/>
    <w:rsid w:val="00E55186"/>
    <w:rsid w:val="00E57778"/>
    <w:rsid w:val="00E6366C"/>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115A2"/>
    <w:rPr>
      <w:color w:val="808080"/>
      <w:bdr w:space="0" w:sz="0" w:color="auto" w:val="none"/>
      <w:shd w:fill="auto" w:color="auto" w:val="clear"/>
    </w:rPr>
  </w:style>
  <w:style w:customStyle="true" w:styleId="eSPISCCParagraphDefaultFont" w:type="character">
    <w:name w:val="eSPIS_CC_Paragraph Default Font"/>
    <w:basedOn w:val="Zadanifontodlomka"/>
    <w:rsid w:val="00D115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15A2"/>
    <w:rPr>
      <w:bdr w:space="0" w:sz="0" w:color="auto" w:val="none"/>
      <w:shd w:fill="FFFFCC" w:color="auto" w:val="clear"/>
      <w:lang w:val="hr-HR"/>
    </w:rPr>
  </w:style>
  <w:style w:customStyle="true" w:styleId="PozadinaSvijetloCrvena" w:type="character">
    <w:name w:val="Pozadina_SvijetloCrvena"/>
    <w:basedOn w:val="eSPISCCParagraphDefaultFont"/>
    <w:rsid w:val="00D115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15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115A2"/>
    <w:rPr>
      <w:color w:val="808080"/>
      <w:bdr w:color="auto" w:space="0" w:sz="0" w:val="none"/>
      <w:shd w:color="auto" w:fill="auto" w:val="clear"/>
    </w:rPr>
  </w:style>
  <w:style w:customStyle="1" w:styleId="eSPISCCParagraphDefaultFont" w:type="character">
    <w:name w:val="eSPIS_CC_Paragraph Default Font"/>
    <w:basedOn w:val="Zadanifontodlomka"/>
    <w:rsid w:val="00D115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15A2"/>
    <w:rPr>
      <w:bdr w:color="auto" w:space="0" w:sz="0" w:val="none"/>
      <w:shd w:color="auto" w:fill="FFFFCC" w:val="clear"/>
      <w:lang w:val="hr-HR"/>
    </w:rPr>
  </w:style>
  <w:style w:customStyle="1" w:styleId="PozadinaSvijetloCrvena" w:type="character">
    <w:name w:val="Pozadina_SvijetloCrvena"/>
    <w:basedOn w:val="eSPISCCParagraphDefaultFont"/>
    <w:rsid w:val="00D115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15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St-1790/2017-23</izvorni_sadrzaj>
    <derivirana_varijabla naziv="DomainObject.Oznaka_1">St-1790/2017-23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1790</izvorni_sadrzaj>
    <derivirana_varijabla naziv="DomainObject.Predmet.Broj_1">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St-1790/2017</izvorni_sadrzaj>
    <derivirana_varijabla naziv="DomainObject.Predmet.OznakaBroj_1">St-1790/2017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LADIS d.o.o. zastupanog po punomoćniku Krešimir Primorac</izvorni_sadrzaj>
    <derivirana_varijabla naziv="DomainObject.Predmet.ProtustrankaFormated_1">  LADIS d.o.o. zastupanog po punomoćniku Krešimir Primorac</derivirana_varijabla>
  </DomainObject.Predmet.ProtustrankaFormated>
  <DomainObject.Predmet.ProtustrankaFormatedOIB>
    <izvorni_sadrzaj>  LADIS d.o.o., OIB 36903220321 zastupanog po punomoćniku Krešimir Primorac</izvorni_sadrzaj>
    <derivirana_varijabla naziv="DomainObject.Predmet.ProtustrankaFormatedOIB_1">  LADIS d.o.o., OIB 36903220321 zastupanog po punomoćniku Krešimir Primorac</derivirana_varijabla>
  </DomainObject.Predmet.ProtustrankaFormatedOIB>
  <DomainObject.Predmet.ProtustrankaFormatedWithAdress>
    <izvorni_sadrzaj> LADIS d.o.o., Vinkuranska 6, 10000 Zagreb zastupanog po punomoćniku Krešimir Primorac</izvorni_sadrzaj>
    <derivirana_varijabla naziv="DomainObject.Predmet.ProtustrankaFormatedWithAdress_1"> LADIS d.o.o., Vinkuranska 6, 10000 Zagreb zastupanog po punomoćniku Krešimir Primorac</derivirana_varijabla>
  </DomainObject.Predmet.ProtustrankaFormatedWithAdress>
  <DomainObject.Predmet.ProtustrankaFormatedWithAdressOIB>
    <izvorni_sadrzaj> LADIS d.o.o., OIB 36903220321, Vinkuranska 6, 10000 Zagreb zastupanog po punomoćniku Krešimir Primorac</izvorni_sadrzaj>
    <derivirana_varijabla naziv="DomainObject.Predmet.ProtustrankaFormatedWithAdressOIB_1"> LADIS d.o.o., OIB 36903220321, Vinkuranska 6, 10000 Zagreb zastupanog po punomoćniku Krešimir Primorac</derivirana_varijabla>
  </DomainObject.Predmet.ProtustrankaFormatedWithAdressOIB>
  <DomainObject.Predmet.ProtustrankaWithAdress>
    <izvorni_sadrzaj>LADIS d.o.o. Vinkuranska 6, 10000 Zagreb</izvorni_sadrzaj>
    <derivirana_varijabla naziv="DomainObject.Predmet.ProtustrankaWithAdress_1">LADIS d.o.o. Vinkuranska 6, 10000 Zagreb</derivirana_varijabla>
  </DomainObject.Predmet.ProtustrankaWithAdress>
  <DomainObject.Predmet.ProtustrankaWithAdressOIB>
    <izvorni_sadrzaj>LADIS d.o.o., OIB 36903220321, Vinkuranska 6, 10000 Zagreb</izvorni_sadrzaj>
    <derivirana_varijabla naziv="DomainObject.Predmet.ProtustrankaWithAdressOIB_1">LADIS d.o.o., OIB 36903220321, Vinkuranska 6, 10000 Zagreb</derivirana_varijabla>
  </DomainObject.Predmet.ProtustrankaWithAdressOIB>
  <DomainObject.Predmet.ProtustrankaNazivFormated>
    <izvorni_sadrzaj>LADIS d.o.o.</izvorni_sadrzaj>
    <derivirana_varijabla naziv="DomainObject.Predmet.ProtustrankaNazivFormated_1">LADIS d.o.o.</derivirana_varijabla>
  </DomainObject.Predmet.ProtustrankaNazivFormated>
  <DomainObject.Predmet.ProtustrankaNazivFormatedOIB>
    <izvorni_sadrzaj>LADIS d.o.o., OIB 36903220321</izvorni_sadrzaj>
    <derivirana_varijabla naziv="DomainObject.Predmet.ProtustrankaNazivFormatedOIB_1">LADIS d.o.o., OIB 36903220321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LADIS d.o.o. zastupanog po punomoćniku Krešimir Primorac</item>
    </izvorni_sadrzaj>
    <derivirana_varijabla naziv="DomainObject.Predmet.ProtuStrankaListFormated_1">
      <item>LADIS d.o.o. zastupanog po punomoćniku Krešimir Primorac</item>
    </derivirana_varijabla>
  </DomainObject.Predmet.ProtuStrankaListFormated>
  <DomainObject.Predmet.ProtuStrankaListFormatedOIB>
    <izvorni_sadrzaj>
      <item>LADIS d.o.o., OIB 36903220321 zastupanog po punomoćniku Krešimir Primorac</item>
    </izvorni_sadrzaj>
    <derivirana_varijabla naziv="DomainObject.Predmet.ProtuStrankaListFormatedOIB_1">
      <item>LADIS d.o.o., OIB 36903220321 zastupanog po punomoćniku Krešimir Primorac</item>
    </derivirana_varijabla>
  </DomainObject.Predmet.ProtuStrankaListFormatedOIB>
  <DomainObject.Predmet.ProtuStrankaListFormatedWithAdress>
    <izvorni_sadrzaj>
      <item>LADIS d.o.o., Vinkuranska 6, 10000 Zagreb zastupanog po punomoćniku Krešimir Primorac</item>
    </izvorni_sadrzaj>
    <derivirana_varijabla naziv="DomainObject.Predmet.ProtuStrankaListFormatedWithAdress_1">
      <item>LADIS d.o.o., Vinkuranska 6, 10000 Zagreb zastupanog po punomoćniku Krešimir Primorac</item>
    </derivirana_varijabla>
  </DomainObject.Predmet.ProtuStrankaListFormatedWithAdress>
  <DomainObject.Predmet.ProtuStrankaListFormatedWithAdressOIB>
    <izvorni_sadrzaj>
      <item>LADIS d.o.o., OIB 36903220321, Vinkuranska 6, 10000 Zagreb zastupanog po punomoćniku Krešimir Primorac</item>
    </izvorni_sadrzaj>
    <derivirana_varijabla naziv="DomainObject.Predmet.ProtuStrankaListFormatedWithAdressOIB_1">
      <item>LADIS d.o.o., OIB 36903220321, Vinkuranska 6, 10000 Zagreb zastupanog po punomoćniku Krešimir Primorac</item>
    </derivirana_varijabla>
  </DomainObject.Predmet.ProtuStrankaListFormatedWithAdressOIB>
  <DomainObject.Predmet.ProtuStrankaListNazivFormated>
    <izvorni_sadrzaj>
      <item>LADIS d.o.o.</item>
    </izvorni_sadrzaj>
    <derivirana_varijabla naziv="DomainObject.Predmet.ProtuStrankaListNazivFormated_1">
      <item>LADIS d.o.o.</item>
    </derivirana_varijabla>
  </DomainObject.Predmet.ProtuStrankaListNazivFormated>
  <DomainObject.Predmet.ProtuStrankaListNazivFormatedOIB>
    <izvorni_sadrzaj>
      <item>LADIS d.o.o., OIB 36903220321</item>
    </izvorni_sadrzaj>
    <derivirana_varijabla naziv="DomainObject.Predmet.ProtuStrankaListNazivFormatedOIB_1">
      <item>LADIS d.o.o., OIB 36903220321</item>
    </derivirana_varijabla>
  </DomainObject.Predmet.ProtuStrankaListNazivFormatedOIB>
  <DomainObject.Predmet.OstaliListFormated>
    <izvorni_sadrzaj>
      <item>Krešimir Primorac punomoćnik sudionika u postupku LADIS d.o.o.</item>
    </izvorni_sadrzaj>
    <derivirana_varijabla naziv="DomainObject.Predmet.OstaliListFormated_1">
      <item>Krešimir Primorac punomoćnik sudionika u postupku LADIS d.o.o.</item>
    </derivirana_varijabla>
  </DomainObject.Predmet.OstaliListFormated>
  <DomainObject.Predmet.OstaliListFormatedOIB>
    <izvorni_sadrzaj>
      <item>Krešimir Primorac, OIB 38199488200 punomoćnik sudionika u postupku LADIS d.o.o.</item>
    </izvorni_sadrzaj>
    <derivirana_varijabla naziv="DomainObject.Predmet.OstaliListFormatedOIB_1">
      <item>Krešimir Primorac, OIB 38199488200 punomoćnik sudionika u postupku LADIS d.o.o.</item>
    </derivirana_varijabla>
  </DomainObject.Predmet.OstaliListFormatedOIB>
  <DomainObject.Predmet.OstaliListFormatedWithAdress>
    <izvorni_sadrzaj>
      <item>Krešimir Primorac, Zrinsko-Frankopanska 7, 21300 Makarska punomoćnik sudionika u postupku LADIS d.o.o.</item>
    </izvorni_sadrzaj>
    <derivirana_varijabla naziv="DomainObject.Predmet.OstaliListFormatedWithAdress_1">
      <item>Krešimir Primorac, Zrinsko-Frankopanska 7, 21300 Makarska punomoćnik sudionika u postupku LADIS d.o.o.</item>
    </derivirana_varijabla>
  </DomainObject.Predmet.OstaliListFormatedWithAdress>
  <DomainObject.Predmet.OstaliListFormatedWithAdressOIB>
    <izvorni_sadrzaj>
      <item>Krešimir Primorac, OIB 38199488200, Zrinsko-Frankopanska 7, 21300 Makarska punomoćnik sudionika u postupku LADIS d.o.o.</item>
    </izvorni_sadrzaj>
    <derivirana_varijabla naziv="DomainObject.Predmet.OstaliListFormatedWithAdressOIB_1">
      <item>Krešimir Primorac, OIB 38199488200, Zrinsko-Frankopanska 7, 21300 Makarska punomoćnik sudionika u postupku LADIS d.o.o.</item>
    </derivirana_varijabla>
  </DomainObject.Predmet.OstaliListFormatedWithAdressOIB>
  <DomainObject.Predmet.OstaliListNazivFormated>
    <izvorni_sadrzaj>
      <item>Krešimir Primorac</item>
    </izvorni_sadrzaj>
    <derivirana_varijabla naziv="DomainObject.Predmet.OstaliListNazivFormated_1">
      <item>Krešimir Primorac</item>
    </derivirana_varijabla>
  </DomainObject.Predmet.OstaliListNazivFormated>
  <DomainObject.Predmet.OstaliListNazivFormatedOIB>
    <izvorni_sadrzaj>
      <item>Krešimir Primorac, OIB 38199488200</item>
    </izvorni_sadrzaj>
    <derivirana_varijabla naziv="DomainObject.Predmet.OstaliListNazivFormatedOIB_1">
      <item>Krešimir Primorac, OIB 38199488200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St-1790/2017-23</izvorni_sadrzaj>
    <derivirana_varijabla naziv="DomainObject.PoslovniBrojDokumenta_1">St-1790/2017-23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LADIS d.o.o.</izvorni_sadrzaj>
    <derivirana_varijabla naziv="DomainObject.Predmet.ProtustrankaIDrugi_1">LADIS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LADIS d.o.o., OIB 36903220321, Vinkuranska 6, 10000 Zagreb</izvorni_sadrzaj>
    <derivirana_varijabla naziv="DomainObject.Predmet.ProtustrankaIDrugiAdressOIB_1">LADIS d.o.o., OIB 36903220321, Vinkuranska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LADIS d.o.o.</item>
      <item>FINA Regionalni centar Zagreb</item>
      <item>Krešimir Primorac</item>
    </izvorni_sadrzaj>
    <derivirana_varijabla naziv="DomainObject.Predmet.SudioniciListNaziv_1">
      <item>LADIS d.o.o.</item>
      <item>FINA Regionalni centar Zagreb</item>
      <item>Krešimir Primorac</item>
    </derivirana_varijabla>
  </DomainObject.Predmet.SudioniciListNaziv>
  <DomainObject.Predmet.SudioniciListAdressOIB>
    <izvorni_sadrzaj>
      <item>LADIS d.o.o., OIB 36903220321, Vinkuranska 6,10000 Zagreb</item>
      <item>FINA Regionalni centar Zagreb, OIB 85821130368, Trg svibanjskih žrtava 1995. 1,10000 Zagreb</item>
      <item>Krešimir Primorac, OIB 38199488200, Zrinsko-Frankopanska 7,21300 Makarska</item>
    </izvorni_sadrzaj>
    <derivirana_varijabla naziv="DomainObject.Predmet.SudioniciListAdressOIB_1">
      <item>LADIS d.o.o., OIB 36903220321, Vinkuranska 6,10000 Zagreb</item>
      <item>FINA Regionalni centar Zagreb, OIB 85821130368, Trg svibanjskih žrtava 1995. 1,10000 Zagreb</item>
      <item>Krešimir Primorac, OIB 38199488200, Zrinsko-Frankopanska 7,21300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36903220321</item>
      <item>, OIB 85821130368</item>
      <item>, OIB 38199488200</item>
    </izvorni_sadrzaj>
    <derivirana_varijabla naziv="DomainObject.Predmet.SudioniciListNazivOIB_1">
      <item>, OIB 36903220321</item>
      <item>, OIB 85821130368</item>
      <item>, OIB 38199488200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St-1790/2017-20</izvorni_sadrzaj>
    <derivirana_varijabla naziv="DomainObject.PredzadnjaOdlukaIzPredmeta.Oznaka_1">St-1790/2017-20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1EDAEB-D39F-453D-9C65-D50EAA960C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1529</properties:Words>
  <properties:Characters>8568</properties:Characters>
  <properties:Lines>173</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2019-01-03T09:44:00Z</dcterms:created>
  <dc:creator>Korisnik</dc:creator>
  <cp:lastModifiedBy>Renata Klokočki</cp:lastModifiedBy>
  <cp:lastPrinted>2019-01-03T09:50:00Z</cp:lastPrinted>
  <dcterms:modified xmlns:xsi="http://www.w3.org/2001/XMLSchema-instance" xsi:type="dcterms:W3CDTF">2019-01-03T09:55:00Z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St-1790/2017-23 / Odluka - Rješenje - otvaranje i zaključenje stečajnog postupka (čl. 132) (RJEŠENJE.docx)</vt:lpwstr>
  </prop:property>
  <prop:property name="CC_coloring" pid="4" fmtid="{D5CDD505-2E9C-101B-9397-08002B2CF9AE}">
    <vt:bool>false</vt:bool>
  </prop:property>
  <prop:property name="BrojStranica" pid="5" fmtid="{D5CDD505-2E9C-101B-9397-08002B2CF9AE}">
    <vt:i4>4</vt:i4>
  </prop:property>
</prop:Properties>
</file>