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49d3" w14:paraId="03449d3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934C14">
        <w:t>LUČIĆ j.d.o.o. Tar, Gedići 51 A, OIB: 80242776171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934C14">
        <w:t>LUČIĆ j.d.o.o. Tar, Gedići 51 A, OIB: 80242776171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AC5F6C">
        <w:rPr>
          <w:sz w:val="23"/>
          <w:szCs w:val="23"/>
        </w:rPr>
        <w:t>256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dužnikom,na koje ročište nije nitko pristupio.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934C14">
      <w:t>256/2018-11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E727C"/>
    <w:rsid w:val="00221F93"/>
    <w:rsid w:val="002B76E2"/>
    <w:rsid w:val="002C0628"/>
    <w:rsid w:val="002F7082"/>
    <w:rsid w:val="00346A61"/>
    <w:rsid w:val="003938AB"/>
    <w:rsid w:val="00462154"/>
    <w:rsid w:val="004A7039"/>
    <w:rsid w:val="004E6E5F"/>
    <w:rsid w:val="00513D3B"/>
    <w:rsid w:val="005E51FA"/>
    <w:rsid w:val="005F6AEA"/>
    <w:rsid w:val="00670401"/>
    <w:rsid w:val="006A338F"/>
    <w:rsid w:val="006B5F3A"/>
    <w:rsid w:val="006B63F4"/>
    <w:rsid w:val="006C7A43"/>
    <w:rsid w:val="006F40B2"/>
    <w:rsid w:val="0070508C"/>
    <w:rsid w:val="00794B1E"/>
    <w:rsid w:val="007C6C1E"/>
    <w:rsid w:val="00880764"/>
    <w:rsid w:val="008911C9"/>
    <w:rsid w:val="0089704F"/>
    <w:rsid w:val="008A5B53"/>
    <w:rsid w:val="008A7FC8"/>
    <w:rsid w:val="008B17C9"/>
    <w:rsid w:val="008D7BC5"/>
    <w:rsid w:val="00904265"/>
    <w:rsid w:val="00934C14"/>
    <w:rsid w:val="009517BB"/>
    <w:rsid w:val="00993913"/>
    <w:rsid w:val="0099571A"/>
    <w:rsid w:val="009C35CB"/>
    <w:rsid w:val="009E3A0B"/>
    <w:rsid w:val="00A5015F"/>
    <w:rsid w:val="00A56D91"/>
    <w:rsid w:val="00A66521"/>
    <w:rsid w:val="00AC37E0"/>
    <w:rsid w:val="00AC5F6C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3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3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 j.d.o.o. TAR zastupanog po punomoćniku Anđelko Lučić</izvorni_sadrzaj>
    <derivirana_varijabla naziv="DomainObject.Predmet.ProtustrankaFormated_1">  LUČIĆ j.d.o.o. TAR zastupanog po punomoćniku Anđelko Lučić</derivirana_varijabla>
  </DomainObject.Predmet.ProtustrankaFormated>
  <DomainObject.Predmet.ProtustrankaFormatedOIB>
    <izvorni_sadrzaj>  LUČIĆ j.d.o.o. TAR, OIB 80242776171 zastupanog po punomoćniku Anđelko Lučić</izvorni_sadrzaj>
    <derivirana_varijabla naziv="DomainObject.Predmet.ProtustrankaFormatedOIB_1">  LUČIĆ j.d.o.o. TAR, OIB 80242776171 zastupanog po punomoćniku Anđelko Lučić</derivirana_varijabla>
  </DomainObject.Predmet.ProtustrankaFormatedOIB>
  <DomainObject.Predmet.ProtustrankaFormatedWithAdress>
    <izvorni_sadrzaj> LUČIĆ j.d.o.o. TAR, Gedići 51 A, 52465 Tar zastupanog po punomoćniku Anđelko Lučić</izvorni_sadrzaj>
    <derivirana_varijabla naziv="DomainObject.Predmet.ProtustrankaFormatedWithAdress_1"> LUČIĆ j.d.o.o. TAR, Gedići 51 A, 52465 Tar zastupanog po punomoćniku Anđelko Lučić</derivirana_varijabla>
  </DomainObject.Predmet.ProtustrankaFormatedWithAdress>
  <DomainObject.Predmet.ProtustrankaFormatedWithAdressOIB>
    <izvorni_sadrzaj> LUČIĆ j.d.o.o. TAR, OIB 80242776171, Gedići 51 A, 52465 Tar zastupanog po punomoćniku Anđelko Lučić</izvorni_sadrzaj>
    <derivirana_varijabla naziv="DomainObject.Predmet.ProtustrankaFormatedWithAdressOIB_1"> LUČIĆ j.d.o.o. TAR, OIB 80242776171, Gedići 51 A, 52465 Tar zastupanog po punomoćniku Anđelko Lučić</derivirana_varijabla>
  </DomainObject.Predmet.ProtustrankaFormatedWithAdressOIB>
  <DomainObject.Predmet.ProtustrankaWithAdress>
    <izvorni_sadrzaj>LUČIĆ j.d.o.o. TAR Gedići 51 A, 52465 Tar</izvorni_sadrzaj>
    <derivirana_varijabla naziv="DomainObject.Predmet.ProtustrankaWithAdress_1">LUČIĆ j.d.o.o. TAR Gedići 51 A, 52465 Tar</derivirana_varijabla>
  </DomainObject.Predmet.ProtustrankaWithAdress>
  <DomainObject.Predmet.ProtustrankaWithAdressOIB>
    <izvorni_sadrzaj>LUČIĆ j.d.o.o. TAR, OIB 80242776171, Gedići 51 A, 52465 Tar</izvorni_sadrzaj>
    <derivirana_varijabla naziv="DomainObject.Predmet.ProtustrankaWithAdressOIB_1">LUČIĆ j.d.o.o. TAR, OIB 80242776171, Gedići 51 A, 52465 Tar</derivirana_varijabla>
  </DomainObject.Predmet.ProtustrankaWithAdressOIB>
  <DomainObject.Predmet.ProtustrankaNazivFormated>
    <izvorni_sadrzaj>LUČIĆ j.d.o.o. TAR</izvorni_sadrzaj>
    <derivirana_varijabla naziv="DomainObject.Predmet.ProtustrankaNazivFormated_1">LUČIĆ j.d.o.o. TAR</derivirana_varijabla>
  </DomainObject.Predmet.ProtustrankaNazivFormated>
  <DomainObject.Predmet.ProtustrankaNazivFormatedOIB>
    <izvorni_sadrzaj>LUČIĆ j.d.o.o. TAR, OIB 80242776171</izvorni_sadrzaj>
    <derivirana_varijabla naziv="DomainObject.Predmet.ProtustrankaNazivFormatedOIB_1">LUČIĆ j.d.o.o. TAR, OIB 80242776171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5511.13</izvorni_sadrzaj>
    <derivirana_varijabla naziv="DomainObject.Predmet.TrenutnaVrijednost_1">5511.13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LUČIĆ j.d.o.o. TAR zastupanog po punomoćniku Anđelko Lučić</item>
    </izvorni_sadrzaj>
    <derivirana_varijabla naziv="DomainObject.Predmet.ProtuStrankaListFormated_1">
      <item>LUČIĆ j.d.o.o. TAR zastupanog po punomoćniku Anđelko Lučić</item>
    </derivirana_varijabla>
  </DomainObject.Predmet.ProtuStrankaListFormated>
  <DomainObject.Predmet.ProtuStrankaListFormatedOIB>
    <izvorni_sadrzaj>
      <item>LUČIĆ j.d.o.o. TAR, OIB 80242776171 zastupanog po punomoćniku Anđelko Lučić</item>
    </izvorni_sadrzaj>
    <derivirana_varijabla naziv="DomainObject.Predmet.ProtuStrankaListFormatedOIB_1">
      <item>LUČIĆ j.d.o.o. TAR, OIB 80242776171 zastupanog po punomoćniku Anđelko Lučić</item>
    </derivirana_varijabla>
  </DomainObject.Predmet.ProtuStrankaListFormatedOIB>
  <DomainObject.Predmet.ProtuStrankaListFormatedWithAdress>
    <izvorni_sadrzaj>
      <item>LUČIĆ j.d.o.o. TAR, Gedići 51 A, 52465 Tar zastupanog po punomoćniku Anđelko Lučić</item>
    </izvorni_sadrzaj>
    <derivirana_varijabla naziv="DomainObject.Predmet.ProtuStrankaListFormatedWithAdress_1">
      <item>LUČIĆ j.d.o.o. TAR, Gedići 51 A, 52465 Tar zastupanog po punomoćniku Anđelko Lučić</item>
    </derivirana_varijabla>
  </DomainObject.Predmet.ProtuStrankaListFormatedWithAdress>
  <DomainObject.Predmet.ProtuStrankaListFormatedWithAdressOIB>
    <izvorni_sadrzaj>
      <item>LUČIĆ j.d.o.o. TAR, OIB 80242776171, Gedići 51 A, 52465 Tar zastupanog po punomoćniku Anđelko Lučić</item>
    </izvorni_sadrzaj>
    <derivirana_varijabla naziv="DomainObject.Predmet.ProtuStrankaListFormatedWithAdressOIB_1">
      <item>LUČIĆ j.d.o.o. TAR, OIB 80242776171, Gedići 51 A, 52465 Tar zastupanog po punomoćniku Anđelko Lučić</item>
    </derivirana_varijabla>
  </DomainObject.Predmet.ProtuStrankaListFormatedWithAdressOIB>
  <DomainObject.Predmet.ProtuStrankaListNazivFormated>
    <izvorni_sadrzaj>
      <item>LUČIĆ j.d.o.o. TAR</item>
    </izvorni_sadrzaj>
    <derivirana_varijabla naziv="DomainObject.Predmet.ProtuStrankaListNazivFormated_1">
      <item>LUČIĆ j.d.o.o. TAR</item>
    </derivirana_varijabla>
  </DomainObject.Predmet.ProtuStrankaListNazivFormated>
  <DomainObject.Predmet.ProtuStrankaListNazivFormatedOIB>
    <izvorni_sadrzaj>
      <item>LUČIĆ j.d.o.o. TAR, OIB 80242776171</item>
    </izvorni_sadrzaj>
    <derivirana_varijabla naziv="DomainObject.Predmet.ProtuStrankaListNazivFormatedOIB_1">
      <item>LUČIĆ j.d.o.o. TAR, OIB 80242776171</item>
    </derivirana_varijabla>
  </DomainObject.Predmet.ProtuStrankaListNazivFormatedOIB>
  <DomainObject.Predmet.OstaliListFormated>
    <izvorni_sadrzaj>
      <item>Anđelko Lučić punomoćnik sudionika u postupku LUČIĆ j.d.o.o. TAR</item>
    </izvorni_sadrzaj>
    <derivirana_varijabla naziv="DomainObject.Predmet.OstaliListFormated_1">
      <item>Anđelko Lučić punomoćnik sudionika u postupku LUČIĆ j.d.o.o. TAR</item>
    </derivirana_varijabla>
  </DomainObject.Predmet.OstaliListFormated>
  <DomainObject.Predmet.OstaliListFormatedOIB>
    <izvorni_sadrzaj>
      <item>Anđelko Lučić, OIB 52765978637 punomoćnik sudionika u postupku LUČIĆ j.d.o.o. TAR</item>
    </izvorni_sadrzaj>
    <derivirana_varijabla naziv="DomainObject.Predmet.OstaliListFormatedOIB_1">
      <item>Anđelko Lučić, OIB 52765978637 punomoćnik sudionika u postupku LUČIĆ j.d.o.o. TAR</item>
    </derivirana_varijabla>
  </DomainObject.Predmet.OstaliListFormatedOIB>
  <DomainObject.Predmet.OstaliListFormatedWithAdress>
    <izvorni_sadrzaj>
      <item>Anđelko Lučić, Gedići 51 A, 52440 Gedići punomoćnik sudionika u postupku LUČIĆ j.d.o.o. TAR</item>
    </izvorni_sadrzaj>
    <derivirana_varijabla naziv="DomainObject.Predmet.OstaliListFormatedWithAdress_1">
      <item>Anđelko Lučić, Gedići 51 A, 52440 Gedići punomoćnik sudionika u postupku LUČIĆ j.d.o.o. TAR</item>
    </derivirana_varijabla>
  </DomainObject.Predmet.OstaliListFormatedWithAdress>
  <DomainObject.Predmet.OstaliListFormatedWithAdressOIB>
    <izvorni_sadrzaj>
      <item>Anđelko Lučić, OIB 52765978637, Gedići 51 A, 52440 Gedići punomoćnik sudionika u postupku LUČIĆ j.d.o.o. TAR</item>
    </izvorni_sadrzaj>
    <derivirana_varijabla naziv="DomainObject.Predmet.OstaliListFormatedWithAdressOIB_1">
      <item>Anđelko Lučić, OIB 52765978637, Gedići 51 A, 52440 Gedići punomoćnik sudionika u postupku LUČIĆ j.d.o.o. TAR</item>
    </derivirana_varijabla>
  </DomainObject.Predmet.OstaliListFormatedWithAdressOIB>
  <DomainObject.Predmet.OstaliListNazivFormated>
    <izvorni_sadrzaj>
      <item>Anđelko Lučić</item>
    </izvorni_sadrzaj>
    <derivirana_varijabla naziv="DomainObject.Predmet.OstaliListNazivFormated_1">
      <item>Anđelko Lučić</item>
    </derivirana_varijabla>
  </DomainObject.Predmet.OstaliListNazivFormated>
  <DomainObject.Predmet.OstaliListNazivFormatedOIB>
    <izvorni_sadrzaj>
      <item>Anđelko Lučić, OIB 52765978637</item>
    </izvorni_sadrzaj>
    <derivirana_varijabla naziv="DomainObject.Predmet.OstaliListNazivFormatedOIB_1">
      <item>Anđelko Lučić, OIB 52765978637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LUČIĆ j.d.o.o. TAR</izvorni_sadrzaj>
    <derivirana_varijabla naziv="DomainObject.Predmet.ProtustrankaIDrugi_1">LUČIĆ j.d.o.o.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LUČIĆ j.d.o.o. TAR, OIB 80242776171, Gedići 51 A, 52465 Tar</izvorni_sadrzaj>
    <derivirana_varijabla naziv="DomainObject.Predmet.ProtustrankaIDrugiAdressOIB_1">LUČIĆ j.d.o.o. TAR, OIB 80242776171, Gedići 51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LUČIĆ j.d.o.o. TAR</item>
      <item>Anđelko Lučić</item>
    </izvorni_sadrzaj>
    <derivirana_varijabla naziv="DomainObject.Predmet.SudioniciListNaziv_1">
      <item>FINANCIJSKA AGENCIJA, RC RIJEKA, PODRUŽNICA PULA, PULA</item>
      <item>LUČIĆ j.d.o.o. TAR</item>
      <item>Anđelko Lučić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LUČIĆ j.d.o.o. TAR, OIB 80242776171, Gedići 51 A,52465 Tar</item>
      <item>Anđelko Lučić, OIB 52765978637, Gedići 51 A,52440 Gedići</item>
    </izvorni_sadrzaj>
    <derivirana_varijabla naziv="DomainObject.Predmet.SudioniciListAdressOIB_1">
      <item>FINANCIJSKA AGENCIJA, RC RIJEKA, PODRUŽNICA PULA, PULA, OIB 85821130368, F. Kurelca 8,51000 Rijeka</item>
      <item>LUČIĆ j.d.o.o. TAR, OIB 80242776171, Gedići 51 A,52465 Tar</item>
      <item>Anđelko Lučić, OIB 52765978637, Gedići 51 A,52440 Gedići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80242776171</item>
      <item>, OIB 52765978637</item>
    </izvorni_sadrzaj>
    <derivirana_varijabla naziv="DomainObject.Predmet.SudioniciListNazivOIB_1">
      <item>, OIB 85821130368</item>
      <item>, OIB 80242776171</item>
      <item>, OIB 52765978637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St-256/2018-4</izvorni_sadrzaj>
    <derivirana_varijabla naziv="DomainObject.PredzadnjaOdlukaIzPredmeta.Oznaka_1">St-256/2018-4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2005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2018-10-12T08:46:00Z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(St-256-2018-11 lučić.docx)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