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b998" w14:paraId="7e4b99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18FE" w:rsidP="007618FE" w:rsidR="007618FE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St-427/2017-2.</w:t>
      </w:r>
    </w:p>
    <w:p w:rsidRDefault="007618FE" w:rsidP="007618FE" w:rsidR="007618FE">
      <w:pPr>
        <w:jc w:val="center"/>
        <w:rPr>
          <w:rFonts w:cs="Arial" w:hAnsi="Arial" w:ascii="Arial"/>
          <w:b/>
          <w:noProof/>
        </w:rPr>
      </w:pPr>
    </w:p>
    <w:p w:rsidRDefault="007618FE" w:rsidP="007618FE" w:rsidR="007618FE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7618FE" w:rsidP="007618FE" w:rsidR="007618F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7618FE" w:rsidP="007618FE" w:rsidR="007618FE">
      <w:pPr>
        <w:jc w:val="center"/>
        <w:outlineLvl w:val="0"/>
        <w:rPr>
          <w:rFonts w:cs="Arial" w:hAnsi="Arial" w:ascii="Arial"/>
          <w:b/>
          <w:noProof/>
        </w:rPr>
      </w:pPr>
    </w:p>
    <w:p w:rsidRDefault="007618FE" w:rsidP="007618FE" w:rsidR="007618FE">
      <w:pPr>
        <w:outlineLvl w:val="0"/>
        <w:rPr>
          <w:rFonts w:cs="Arial" w:hAnsi="Arial" w:ascii="Arial"/>
          <w:noProof/>
        </w:rPr>
      </w:pPr>
    </w:p>
    <w:p w:rsidRDefault="007618FE" w:rsidP="007618FE" w:rsidR="007618F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>povodom prijedloga FINANCIJSKE AGENCIJE, OIB: 85821130368, RC ZAGREB, Podružnica Zagreb, Trg svibanjskih žrtava 1995. 1, za otvaranje stečajnog postupka nad dužnikom LAGUNA DELFIN d.o.o. za trgovinu i usluge iz Zagreba, Majke Terezije 8, MBS 080576654, OIB 68848197654, d</w:t>
      </w:r>
      <w:r>
        <w:rPr>
          <w:rFonts w:cs="Arial" w:hAnsi="Arial" w:ascii="Arial"/>
          <w:noProof/>
        </w:rPr>
        <w:t>ana 16. kolovoza 2017. godine</w:t>
      </w:r>
    </w:p>
    <w:p w:rsidRDefault="007618FE" w:rsidP="007618FE" w:rsidR="007618FE">
      <w:pPr>
        <w:ind w:firstLine="851"/>
        <w:jc w:val="both"/>
        <w:rPr>
          <w:rFonts w:cs="Arial" w:hAnsi="Arial" w:ascii="Arial"/>
          <w:noProof/>
        </w:rPr>
      </w:pPr>
    </w:p>
    <w:p w:rsidRDefault="007618FE" w:rsidP="007618FE" w:rsidR="007618F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7618FE" w:rsidP="007618FE" w:rsidR="007618F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7618FE" w:rsidP="007618FE" w:rsidR="007618F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>I. Pokreće se postupak radi utvrđivanja uvjeta za otvaranje stečajnog postupka nad dužnikom LAGUNA DELFIN d.o.o. za trgovinu i usluge iz Zagreba, Majke Terezije 8, MBS 080576654, OIB 68848197654.</w:t>
      </w:r>
    </w:p>
    <w:p w:rsidRDefault="007618FE" w:rsidP="007618FE" w:rsidR="007618F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7618FE" w:rsidP="007618FE" w:rsidR="007618F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13. rujna 2017. godine u 10,15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7618FE" w:rsidP="007618FE" w:rsidR="007618F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Zagreb</w:t>
      </w:r>
    </w:p>
    <w:p w:rsidRDefault="007618FE" w:rsidP="007618FE" w:rsidR="007618F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Ivana Jerića iz Dubrovnika, Gabra Rajčevića 19.</w:t>
      </w:r>
    </w:p>
    <w:p w:rsidRDefault="007618FE" w:rsidP="007618FE" w:rsidR="007618FE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7618FE" w:rsidP="007618FE" w:rsidR="007618FE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7618FE" w:rsidP="007618FE" w:rsidR="007618FE">
      <w:pPr>
        <w:jc w:val="center"/>
        <w:outlineLvl w:val="0"/>
        <w:rPr>
          <w:rFonts w:cs="Arial" w:hAnsi="Arial" w:ascii="Arial"/>
          <w:b/>
          <w:noProof/>
        </w:rPr>
      </w:pPr>
    </w:p>
    <w:p w:rsidRDefault="007618FE" w:rsidP="007618FE" w:rsidR="007618FE">
      <w:pPr>
        <w:jc w:val="center"/>
        <w:outlineLvl w:val="0"/>
        <w:rPr>
          <w:rFonts w:cs="Arial" w:hAnsi="Arial" w:ascii="Arial"/>
          <w:b/>
          <w:noProof/>
        </w:rPr>
      </w:pPr>
    </w:p>
    <w:p w:rsidRDefault="007618FE" w:rsidP="007618FE" w:rsidR="007618F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7618FE" w:rsidP="007618FE" w:rsidR="007618FE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986 dana, u ukupnom iznosu od 91.149,10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7618FE" w:rsidP="007618FE" w:rsidR="007618FE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7618FE" w:rsidP="007618FE" w:rsidR="007618F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7618FE" w:rsidP="007618FE" w:rsidR="007618F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7618FE" w:rsidP="007618FE" w:rsidR="007618F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7618FE" w:rsidP="007618FE" w:rsidR="007618FE">
      <w:pPr>
        <w:jc w:val="both"/>
        <w:rPr>
          <w:rFonts w:cs="Arial" w:hAnsi="Arial" w:ascii="Arial"/>
          <w:noProof/>
        </w:rPr>
      </w:pPr>
    </w:p>
    <w:p w:rsidRDefault="007618FE" w:rsidP="007618FE" w:rsidR="007618FE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7618FE" w:rsidP="007618FE" w:rsidR="007618FE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7618FE" w:rsidP="007618FE" w:rsidR="007618FE">
      <w:pPr>
        <w:jc w:val="both"/>
        <w:rPr>
          <w:rFonts w:cs="Arial" w:hAnsi="Arial" w:ascii="Arial"/>
          <w:noProof/>
        </w:rPr>
      </w:pPr>
    </w:p>
    <w:p w:rsidRDefault="007618FE" w:rsidP="007618FE" w:rsidR="007618FE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7618FE" w:rsidP="007618FE" w:rsidR="007618FE">
      <w:pPr>
        <w:jc w:val="both"/>
        <w:rPr>
          <w:rFonts w:cs="Arial" w:hAnsi="Arial" w:ascii="Arial"/>
        </w:rPr>
      </w:pPr>
    </w:p>
    <w:p w:rsidRDefault="007618FE" w:rsidP="007618FE" w:rsidR="007618FE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7618FE" w:rsidP="007618FE" w:rsidR="007618F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7618FE" w:rsidP="007618FE" w:rsidR="007618F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7618FE" w:rsidP="007618FE" w:rsidR="007618F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7618FE" w:rsidP="007618FE" w:rsidR="007618F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Zagreb e-oglasnom pločom        </w:t>
      </w:r>
    </w:p>
    <w:p w:rsidRDefault="007618FE" w:rsidP="007618FE" w:rsidR="007618F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Kal.roč.</w:t>
      </w:r>
    </w:p>
    <w:p w:rsidRDefault="007618FE" w:rsidP="007618FE" w:rsidR="007618F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7618FE" w:rsidP="007618FE" w:rsidR="007618FE">
      <w:pPr>
        <w:rPr>
          <w:rFonts w:cs="Arial" w:hAnsi="Arial" w:ascii="Arial"/>
        </w:rPr>
      </w:pPr>
    </w:p>
    <w:p w:rsidRDefault="007618FE" w:rsidP="007618FE" w:rsidR="007618FE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8FE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913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St-427/2017-2</izvorni_sadrzaj>
    <derivirana_varijabla naziv="DomainObject.Oznaka_1">St-427/2017-2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LAGUNA DELFIN d.o.o.</izvorni_sadrzaj>
    <derivirana_varijabla naziv="DomainObject.Predmet.ProtustrankaFormated_1">  LAGUNA DELFIN d.o.o.</derivirana_varijabla>
  </DomainObject.Predmet.ProtustrankaFormated>
  <DomainObject.Predmet.ProtustrankaFormatedOIB>
    <izvorni_sadrzaj>  LAGUNA DELFIN d.o.o., OIB 68848197654</izvorni_sadrzaj>
    <derivirana_varijabla naziv="DomainObject.Predmet.ProtustrankaFormatedOIB_1">  LAGUNA DELFIN d.o.o., OIB 68848197654</derivirana_varijabla>
  </DomainObject.Predmet.ProtustrankaFormatedOIB>
  <DomainObject.Predmet.ProtustrankaFormatedWithAdress>
    <izvorni_sadrzaj> LAGUNA DELFIN d.o.o., Majke Terezije 8, 10000 Zagreb</izvorni_sadrzaj>
    <derivirana_varijabla naziv="DomainObject.Predmet.ProtustrankaFormatedWithAdress_1"> LAGUNA DELFIN d.o.o., Majke Terezije 8, 10000 Zagreb</derivirana_varijabla>
  </DomainObject.Predmet.ProtustrankaFormatedWithAdress>
  <DomainObject.Predmet.ProtustrankaFormatedWithAdressOIB>
    <izvorni_sadrzaj> LAGUNA DELFIN d.o.o., OIB 68848197654, Majke Terezije 8, 10000 Zagreb</izvorni_sadrzaj>
    <derivirana_varijabla naziv="DomainObject.Predmet.ProtustrankaFormatedWithAdressOIB_1"> LAGUNA DELFIN d.o.o., OIB 68848197654, Majke Terezije 8, 10000 Zagreb</derivirana_varijabla>
  </DomainObject.Predmet.ProtustrankaFormatedWithAdressOIB>
  <DomainObject.Predmet.ProtustrankaWithAdress>
    <izvorni_sadrzaj>LAGUNA DELFIN d.o.o. Majke Terezije 8, 10000 Zagreb</izvorni_sadrzaj>
    <derivirana_varijabla naziv="DomainObject.Predmet.ProtustrankaWithAdress_1">LAGUNA DELFIN d.o.o. Majke Terezije 8, 10000 Zagreb</derivirana_varijabla>
  </DomainObject.Predmet.ProtustrankaWithAdress>
  <DomainObject.Predmet.ProtustrankaWithAdressOIB>
    <izvorni_sadrzaj>LAGUNA DELFIN d.o.o., OIB 68848197654, Majke Terezije 8, 10000 Zagreb</izvorni_sadrzaj>
    <derivirana_varijabla naziv="DomainObject.Predmet.ProtustrankaWithAdressOIB_1">LAGUNA DELFIN d.o.o., OIB 68848197654, Majke Terezije 8, 10000 Zagreb</derivirana_varijabla>
  </DomainObject.Predmet.ProtustrankaWithAdressOIB>
  <DomainObject.Predmet.ProtustrankaNazivFormated>
    <izvorni_sadrzaj>LAGUNA DELFIN d.o.o.</izvorni_sadrzaj>
    <derivirana_varijabla naziv="DomainObject.Predmet.ProtustrankaNazivFormated_1">LAGUNA DELFIN d.o.o.</derivirana_varijabla>
  </DomainObject.Predmet.ProtustrankaNazivFormated>
  <DomainObject.Predmet.ProtustrankaNazivFormatedOIB>
    <izvorni_sadrzaj>LAGUNA DELFIN d.o.o., OIB 68848197654</izvorni_sadrzaj>
    <derivirana_varijabla naziv="DomainObject.Predmet.ProtustrankaNazivFormatedOIB_1">LAGUNA DELFIN d.o.o., OIB 68848197654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LAGUNA DELFIN d.o.o.</item>
    </izvorni_sadrzaj>
    <derivirana_varijabla naziv="DomainObject.Predmet.ProtuStrankaListFormated_1">
      <item>LAGUNA DELFIN d.o.o.</item>
    </derivirana_varijabla>
  </DomainObject.Predmet.ProtuStrankaListFormated>
  <DomainObject.Predmet.ProtuStrankaListFormatedOIB>
    <izvorni_sadrzaj>
      <item>LAGUNA DELFIN d.o.o., OIB 68848197654</item>
    </izvorni_sadrzaj>
    <derivirana_varijabla naziv="DomainObject.Predmet.ProtuStrankaListFormatedOIB_1">
      <item>LAGUNA DELFIN d.o.o., OIB 68848197654</item>
    </derivirana_varijabla>
  </DomainObject.Predmet.ProtuStrankaListFormatedOIB>
  <DomainObject.Predmet.ProtuStrankaListFormatedWithAdress>
    <izvorni_sadrzaj>
      <item>LAGUNA DELFIN d.o.o., Majke Terezije 8, 10000 Zagreb</item>
    </izvorni_sadrzaj>
    <derivirana_varijabla naziv="DomainObject.Predmet.ProtuStrankaListFormatedWithAdress_1">
      <item>LAGUNA DELFIN d.o.o., Majke Terezije 8, 10000 Zagreb</item>
    </derivirana_varijabla>
  </DomainObject.Predmet.ProtuStrankaListFormatedWithAdress>
  <DomainObject.Predmet.ProtuStrankaListFormatedWithAdressOIB>
    <izvorni_sadrzaj>
      <item>LAGUNA DELFIN d.o.o., OIB 68848197654, Majke Terezije 8, 10000 Zagreb</item>
    </izvorni_sadrzaj>
    <derivirana_varijabla naziv="DomainObject.Predmet.ProtuStrankaListFormatedWithAdressOIB_1">
      <item>LAGUNA DELFIN d.o.o., OIB 68848197654, Majke Terezije 8, 10000 Zagreb</item>
    </derivirana_varijabla>
  </DomainObject.Predmet.ProtuStrankaListFormatedWithAdressOIB>
  <DomainObject.Predmet.ProtuStrankaListNazivFormated>
    <izvorni_sadrzaj>
      <item>LAGUNA DELFIN d.o.o.</item>
    </izvorni_sadrzaj>
    <derivirana_varijabla naziv="DomainObject.Predmet.ProtuStrankaListNazivFormated_1">
      <item>LAGUNA DELFIN d.o.o.</item>
    </derivirana_varijabla>
  </DomainObject.Predmet.ProtuStrankaListNazivFormated>
  <DomainObject.Predmet.ProtuStrankaListNazivFormatedOIB>
    <izvorni_sadrzaj>
      <item>LAGUNA DELFIN d.o.o., OIB 68848197654</item>
    </izvorni_sadrzaj>
    <derivirana_varijabla naziv="DomainObject.Predmet.ProtuStrankaListNazivFormatedOIB_1">
      <item>LAGUNA DELFIN d.o.o., OIB 68848197654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St-427/2017-2</izvorni_sadrzaj>
    <derivirana_varijabla naziv="DomainObject.PoslovniBrojDokumenta_1">St-427/2017-2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LAGUNA DELFIN d.o.o.</izvorni_sadrzaj>
    <derivirana_varijabla naziv="DomainObject.Predmet.ProtustrankaIDrugi_1">LAGUNA DELFIN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LAGUNA DELFIN d.o.o., OIB 68848197654, Majke Terezije 8, 10000 Zagreb</izvorni_sadrzaj>
    <derivirana_varijabla naziv="DomainObject.Predmet.ProtustrankaIDrugiAdressOIB_1">LAGUNA DELFIN d.o.o., OIB 68848197654, Majke Terezije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LAGUNA DELFIN d.o.o.</item>
      <item>FINA Regionalni centar Zagreb</item>
    </izvorni_sadrzaj>
    <derivirana_varijabla naziv="DomainObject.Predmet.SudioniciListNaziv_1">
      <item>LAGUNA DELFIN d.o.o.</item>
      <item>FINA Regionalni centar Zagreb</item>
    </derivirana_varijabla>
  </DomainObject.Predmet.SudioniciListNaziv>
  <DomainObject.Predmet.SudioniciListAdressOIB>
    <izvorni_sadrzaj>
      <item>LAGUNA DELFIN d.o.o., OIB 68848197654, Majke Terezije 8,10000 Zagreb</item>
      <item>FINA Regionalni centar Zagreb, OIB 85821130368, Trg svibanjskih žrtava 1995. br. 1,10000 Zagreb</item>
    </izvorni_sadrzaj>
    <derivirana_varijabla naziv="DomainObject.Predmet.SudioniciListAdressOIB_1">
      <item>LAGUNA DELFIN d.o.o., OIB 68848197654, Majke Terezije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53C4A1-B8C6-498C-87B2-83C801298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492</properties:Words>
  <properties:Characters>2774</properties:Characters>
  <properties:Lines>73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2017-08-16T08:41:00Z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