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82364" w14:paraId="db82364" w:rsidRDefault="00872B9E" w:rsidP="00910611" w:rsidR="00872B9E" w:rsidRPr="00872B9E">
      <w:pPr>
        <w:ind w:firstLine="708"/>
        <w15:collapsed w:val="false"/>
        <w:rPr>
          <w:rFonts w:hAnsi="Times New Roman" w:ascii="Times New Roman"/>
        </w:rPr>
      </w:pPr>
      <w:bookmarkStart w:name="_GoBack" w:id="0"/>
      <w:bookmarkEnd w:id="0"/>
      <w:r w:rsidRPr="00872B9E">
        <w:rPr>
          <w:rFonts w:hAnsi="Times New Roman" w:ascii="Times New Roman"/>
        </w:rPr>
        <w:t xml:space="preserve">     </w:t>
      </w:r>
      <w:r w:rsidRPr="00872B9E">
        <w:rPr>
          <w:rFonts w:hAnsi="Times New Roman" w:ascii="Times New Roman"/>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72B9E" w:rsidP="00910611" w:rsidR="00872B9E" w:rsidRPr="00872B9E">
      <w:pPr>
        <w:rPr>
          <w:rFonts w:hAnsi="Times New Roman" w:ascii="Times New Roman"/>
        </w:rPr>
      </w:pPr>
      <w:r w:rsidRPr="00872B9E">
        <w:rPr>
          <w:rFonts w:eastAsia="MS Mincho" w:hAnsi="Times New Roman" w:ascii="Times New Roman"/>
        </w:rPr>
        <w:t xml:space="preserve">   REPUBLIKA HRVATSKA</w:t>
      </w:r>
    </w:p>
    <w:p w:rsidRDefault="00872B9E" w:rsidP="00910611" w:rsidR="00872B9E" w:rsidRPr="00872B9E">
      <w:pPr>
        <w:rPr>
          <w:rFonts w:hAnsi="Times New Roman" w:ascii="Times New Roman"/>
        </w:rPr>
      </w:pPr>
      <w:r w:rsidRPr="00872B9E">
        <w:rPr>
          <w:rFonts w:eastAsia="MS Mincho" w:hAnsi="Times New Roman" w:ascii="Times New Roman"/>
        </w:rPr>
        <w:t>TRGOVAČKI SUD U RIJECI</w:t>
      </w:r>
    </w:p>
    <w:p w:rsidRDefault="00872B9E" w:rsidR="00872B9E" w:rsidRPr="00872B9E">
      <w:pPr>
        <w:rPr>
          <w:rFonts w:eastAsia="MS Mincho" w:hAnsi="Times New Roman" w:ascii="Times New Roman"/>
        </w:rPr>
      </w:pPr>
      <w:r w:rsidRPr="00872B9E">
        <w:rPr>
          <w:rFonts w:eastAsia="MS Mincho" w:hAnsi="Times New Roman" w:ascii="Times New Roman"/>
        </w:rPr>
        <w:t xml:space="preserve">       Rijeka, Zadarska 1 i 3</w:t>
      </w:r>
    </w:p>
    <w:p w:rsidRDefault="001942DB" w:rsidP="001942DB" w:rsidR="0023712B" w:rsidRPr="00723992">
      <w:pPr>
        <w:jc w:val="right"/>
        <w:rPr>
          <w:rFonts w:hAnsi="Times New Roman" w:ascii="Times New Roman"/>
        </w:rPr>
      </w:pPr>
      <w:r w:rsidRPr="00723992">
        <w:rPr>
          <w:rFonts w:hAnsi="Times New Roman" w:ascii="Times New Roman"/>
        </w:rPr>
        <w:tab/>
      </w:r>
      <w:r w:rsidR="002452E0">
        <w:rPr>
          <w:rFonts w:hAnsi="Times New Roman" w:ascii="Times New Roman"/>
        </w:rPr>
        <w:t>Poslovni broj 15 St-</w:t>
      </w:r>
      <w:r w:rsidR="00267BEF">
        <w:rPr>
          <w:rFonts w:hAnsi="Times New Roman" w:ascii="Times New Roman"/>
        </w:rPr>
        <w:t>341</w:t>
      </w:r>
      <w:r w:rsidR="00B5314C">
        <w:rPr>
          <w:rFonts w:hAnsi="Times New Roman" w:ascii="Times New Roman"/>
        </w:rPr>
        <w:t>/18</w:t>
      </w:r>
      <w:r w:rsidR="00D40EDD">
        <w:rPr>
          <w:rFonts w:hAnsi="Times New Roman" w:ascii="Times New Roman"/>
        </w:rPr>
        <w:t>-</w:t>
      </w:r>
      <w:r w:rsidR="00870505">
        <w:rPr>
          <w:rFonts w:hAnsi="Times New Roman" w:ascii="Times New Roman"/>
        </w:rPr>
        <w:t>1</w:t>
      </w:r>
      <w:r w:rsidR="00267BEF">
        <w:rPr>
          <w:rFonts w:hAnsi="Times New Roman" w:ascii="Times New Roman"/>
        </w:rPr>
        <w:t>2</w:t>
      </w:r>
    </w:p>
    <w:p w:rsidRDefault="005307CC" w:rsidP="00C0124F" w:rsidR="005307CC" w:rsidRPr="00723992">
      <w:pPr>
        <w:rPr>
          <w:rFonts w:hAnsi="Times New Roman" w:ascii="Times New Roman"/>
          <w:b/>
        </w:rPr>
      </w:pPr>
    </w:p>
    <w:p w:rsidRDefault="007332D6" w:rsidP="007332D6" w:rsidR="008E3E5A" w:rsidRPr="00723992">
      <w:pPr>
        <w:tabs>
          <w:tab w:pos="975" w:val="left"/>
          <w:tab w:pos="4320" w:val="center"/>
        </w:tabs>
        <w:rPr>
          <w:rFonts w:hAnsi="Times New Roman" w:ascii="Times New Roman"/>
        </w:rPr>
      </w:pPr>
      <w:r w:rsidRPr="00723992">
        <w:rPr>
          <w:rFonts w:hAnsi="Times New Roman" w:ascii="Times New Roman"/>
        </w:rPr>
        <w:tab/>
      </w:r>
      <w:r w:rsidRPr="00723992">
        <w:rPr>
          <w:rFonts w:hAnsi="Times New Roman" w:ascii="Times New Roman"/>
        </w:rPr>
        <w:tab/>
      </w:r>
      <w:r w:rsidR="008E3E5A" w:rsidRPr="00723992">
        <w:rPr>
          <w:rFonts w:hAnsi="Times New Roman" w:ascii="Times New Roman"/>
        </w:rPr>
        <w:t>R E P U B L I K A   H R V A T S K A</w:t>
      </w:r>
    </w:p>
    <w:p w:rsidRDefault="003310E4" w:rsidP="00C0124F" w:rsidR="003310E4" w:rsidRPr="00723992">
      <w:pPr>
        <w:rPr>
          <w:rFonts w:hAnsi="Times New Roman" w:ascii="Times New Roman"/>
        </w:rPr>
      </w:pPr>
    </w:p>
    <w:p w:rsidRDefault="00C0124F" w:rsidP="00B30AEE" w:rsidR="00131669" w:rsidRPr="00723992">
      <w:pPr>
        <w:jc w:val="center"/>
        <w:rPr>
          <w:rFonts w:hAnsi="Times New Roman" w:ascii="Times New Roman"/>
        </w:rPr>
      </w:pPr>
      <w:r w:rsidRPr="00723992">
        <w:rPr>
          <w:rFonts w:hAnsi="Times New Roman" w:ascii="Times New Roman"/>
        </w:rPr>
        <w:t>R J E Š E N J E</w:t>
      </w:r>
    </w:p>
    <w:p w:rsidRDefault="0023712B" w:rsidP="00472D35" w:rsidR="0023712B" w:rsidRPr="0082733C">
      <w:pPr>
        <w:jc w:val="both"/>
        <w:rPr>
          <w:rFonts w:hAnsi="Times New Roman" w:ascii="Times New Roman"/>
        </w:rPr>
      </w:pPr>
    </w:p>
    <w:p w:rsidRDefault="00723992" w:rsidP="00956D07" w:rsidR="00B4709B" w:rsidRPr="00723992">
      <w:pPr>
        <w:jc w:val="both"/>
        <w:rPr>
          <w:rFonts w:hAnsi="Times New Roman" w:ascii="Times New Roman"/>
        </w:rPr>
      </w:pPr>
      <w:r w:rsidRPr="0082733C">
        <w:rPr>
          <w:rFonts w:hAnsi="Times New Roman" w:ascii="Times New Roman"/>
        </w:rPr>
        <w:tab/>
      </w:r>
      <w:r w:rsidR="0082733C" w:rsidRPr="0082733C">
        <w:rPr>
          <w:rFonts w:hAnsi="Times New Roman" w:ascii="Times New Roman"/>
        </w:rPr>
        <w:t>Trgovački sud u Rijeci, OIB 88785964957,</w:t>
      </w:r>
      <w:r w:rsidR="0082733C" w:rsidRPr="0082733C">
        <w:rPr>
          <w:rFonts w:hAnsi="Times New Roman" w:ascii="Times New Roman"/>
        </w:rPr>
        <w:tab/>
        <w:t xml:space="preserve">po sucu pojedincu Danieli Korlević, </w:t>
      </w:r>
      <w:r w:rsidR="00C92CF1">
        <w:rPr>
          <w:rFonts w:hAnsi="Times New Roman" w:ascii="Times New Roman"/>
        </w:rPr>
        <w:t>u prethodnom postupku radi utvrđivanja pretpostavki</w:t>
      </w:r>
      <w:r w:rsidR="0082733C" w:rsidRPr="0082733C">
        <w:rPr>
          <w:rFonts w:hAnsi="Times New Roman" w:ascii="Times New Roman"/>
        </w:rPr>
        <w:t xml:space="preserve"> za otvaranje stečajnog postupka nad dužnikom </w:t>
      </w:r>
      <w:r w:rsidR="00267BEF" w:rsidRPr="00267BEF">
        <w:rPr>
          <w:rFonts w:hAnsi="Times New Roman" w:ascii="Times New Roman"/>
        </w:rPr>
        <w:t>VTT KVALITETA UPRAVLJANJA d.o.o. za usluge i trgovinu, Vrbovsko, Nikšići 7/a, OIB 01867797403</w:t>
      </w:r>
      <w:r w:rsidR="00996592" w:rsidRPr="00B5314C">
        <w:rPr>
          <w:rFonts w:hAnsi="Times New Roman" w:ascii="Times New Roman"/>
        </w:rPr>
        <w:t>,</w:t>
      </w:r>
      <w:r w:rsidR="00996592">
        <w:rPr>
          <w:rFonts w:hAnsi="Times New Roman" w:ascii="Times New Roman"/>
        </w:rPr>
        <w:t xml:space="preserve"> </w:t>
      </w:r>
      <w:r w:rsidR="00B4709B" w:rsidRPr="00723992">
        <w:rPr>
          <w:rFonts w:hAnsi="Times New Roman" w:ascii="Times New Roman"/>
        </w:rPr>
        <w:t>dana</w:t>
      </w:r>
      <w:r w:rsidR="002452E0">
        <w:rPr>
          <w:rFonts w:hAnsi="Times New Roman" w:ascii="Times New Roman"/>
        </w:rPr>
        <w:t xml:space="preserve"> </w:t>
      </w:r>
      <w:r w:rsidR="00267BEF">
        <w:rPr>
          <w:rFonts w:hAnsi="Times New Roman" w:ascii="Times New Roman"/>
        </w:rPr>
        <w:t>23</w:t>
      </w:r>
      <w:r w:rsidR="00E85C87">
        <w:rPr>
          <w:rFonts w:hAnsi="Times New Roman" w:ascii="Times New Roman"/>
        </w:rPr>
        <w:t>. listopada</w:t>
      </w:r>
      <w:r w:rsidR="00B4709B" w:rsidRPr="00723992">
        <w:rPr>
          <w:rFonts w:hAnsi="Times New Roman" w:ascii="Times New Roman"/>
        </w:rPr>
        <w:t xml:space="preserve"> 2018.</w:t>
      </w:r>
      <w:r w:rsidR="00E711A7">
        <w:rPr>
          <w:rFonts w:hAnsi="Times New Roman" w:ascii="Times New Roman"/>
        </w:rPr>
        <w:t xml:space="preserve"> </w:t>
      </w:r>
      <w:r w:rsidR="00171CA8">
        <w:rPr>
          <w:rFonts w:hAnsi="Times New Roman" w:ascii="Times New Roman"/>
        </w:rPr>
        <w:t>godine</w:t>
      </w:r>
    </w:p>
    <w:p w:rsidRDefault="001942DB" w:rsidP="00AA71D8" w:rsidR="0023712B">
      <w:pPr>
        <w:jc w:val="both"/>
        <w:rPr>
          <w:rFonts w:hAnsi="Times New Roman" w:ascii="Times New Roman"/>
        </w:rPr>
      </w:pPr>
      <w:r w:rsidRPr="00723992">
        <w:rPr>
          <w:rFonts w:hAnsi="Times New Roman" w:ascii="Times New Roman"/>
        </w:rPr>
        <w:t xml:space="preserve"> </w:t>
      </w:r>
      <w:r w:rsidR="00CC2D6F" w:rsidRPr="00723992">
        <w:rPr>
          <w:rFonts w:hAnsi="Times New Roman" w:ascii="Times New Roman"/>
        </w:rPr>
        <w:t xml:space="preserve"> </w:t>
      </w:r>
    </w:p>
    <w:p w:rsidRDefault="000F164D" w:rsidP="00C0124F" w:rsidR="00C0124F" w:rsidRPr="00723992">
      <w:pPr>
        <w:jc w:val="center"/>
        <w:rPr>
          <w:rFonts w:hAnsi="Times New Roman" w:ascii="Times New Roman"/>
        </w:rPr>
      </w:pPr>
      <w:r w:rsidRPr="00723992">
        <w:rPr>
          <w:rFonts w:hAnsi="Times New Roman" w:ascii="Times New Roman"/>
        </w:rPr>
        <w:t>r</w:t>
      </w:r>
      <w:r w:rsidR="00C0124F" w:rsidRPr="00723992">
        <w:rPr>
          <w:rFonts w:hAnsi="Times New Roman" w:ascii="Times New Roman"/>
        </w:rPr>
        <w:t xml:space="preserve"> i j e š i o</w:t>
      </w:r>
      <w:r w:rsidR="007A070F" w:rsidRPr="00723992">
        <w:rPr>
          <w:rFonts w:hAnsi="Times New Roman" w:ascii="Times New Roman"/>
        </w:rPr>
        <w:t xml:space="preserve"> </w:t>
      </w:r>
      <w:r w:rsidR="00C0124F" w:rsidRPr="00723992">
        <w:rPr>
          <w:rFonts w:hAnsi="Times New Roman" w:ascii="Times New Roman"/>
        </w:rPr>
        <w:t xml:space="preserve">   j e</w:t>
      </w:r>
    </w:p>
    <w:p w:rsidRDefault="00387E71" w:rsidP="00C0124F" w:rsidR="00387E71" w:rsidRPr="00723992">
      <w:pPr>
        <w:jc w:val="both"/>
        <w:rPr>
          <w:rFonts w:hAnsi="Times New Roman" w:ascii="Times New Roman"/>
          <w:b/>
        </w:rPr>
      </w:pPr>
    </w:p>
    <w:p w:rsidRDefault="00C0124F" w:rsidP="00C0124F" w:rsidR="000E25EC" w:rsidRPr="00723992">
      <w:pPr>
        <w:jc w:val="both"/>
        <w:rPr>
          <w:rFonts w:hAnsi="Times New Roman" w:ascii="Times New Roman"/>
        </w:rPr>
      </w:pPr>
      <w:r w:rsidRPr="00723992">
        <w:rPr>
          <w:rFonts w:hAnsi="Times New Roman" w:ascii="Times New Roman"/>
        </w:rPr>
        <w:t xml:space="preserve">I. </w:t>
      </w:r>
      <w:r w:rsidR="00472D35" w:rsidRPr="00723992">
        <w:rPr>
          <w:rFonts w:hAnsi="Times New Roman" w:ascii="Times New Roman"/>
        </w:rPr>
        <w:tab/>
      </w:r>
      <w:r w:rsidR="00616765" w:rsidRPr="00723992">
        <w:rPr>
          <w:rFonts w:hAnsi="Times New Roman" w:ascii="Times New Roman"/>
        </w:rPr>
        <w:t xml:space="preserve">Pozivaju se </w:t>
      </w:r>
      <w:r w:rsidR="00127008" w:rsidRPr="00723992">
        <w:rPr>
          <w:rFonts w:hAnsi="Times New Roman" w:ascii="Times New Roman"/>
        </w:rPr>
        <w:t xml:space="preserve">osobe koje imaju pravni interes za provedbom stečajnog postupka nad </w:t>
      </w:r>
      <w:r w:rsidR="00267BEF" w:rsidRPr="00267BEF">
        <w:rPr>
          <w:rFonts w:hAnsi="Times New Roman" w:ascii="Times New Roman"/>
        </w:rPr>
        <w:t>VTT KVALITETA UPRAVLJANJA d.o.o. za usluge i trgovinu, Vrbovsko, Nikšići 7/a, OIB 01867797403</w:t>
      </w:r>
      <w:r w:rsidR="00267BEF">
        <w:rPr>
          <w:rFonts w:hAnsi="Times New Roman" w:ascii="Times New Roman"/>
        </w:rPr>
        <w:t xml:space="preserve"> </w:t>
      </w:r>
      <w:r w:rsidR="00127008" w:rsidRPr="00723992">
        <w:rPr>
          <w:rFonts w:hAnsi="Times New Roman" w:ascii="Times New Roman"/>
        </w:rPr>
        <w:t>da</w:t>
      </w:r>
      <w:r w:rsidR="009513BE" w:rsidRPr="00723992">
        <w:rPr>
          <w:rFonts w:hAnsi="Times New Roman" w:ascii="Times New Roman"/>
        </w:rPr>
        <w:t xml:space="preserve"> u roku 15</w:t>
      </w:r>
      <w:r w:rsidRPr="00723992">
        <w:rPr>
          <w:rFonts w:hAnsi="Times New Roman" w:ascii="Times New Roman"/>
        </w:rPr>
        <w:t xml:space="preserve"> d</w:t>
      </w:r>
      <w:r w:rsidR="00AD3611" w:rsidRPr="00723992">
        <w:rPr>
          <w:rFonts w:hAnsi="Times New Roman" w:ascii="Times New Roman"/>
        </w:rPr>
        <w:t xml:space="preserve">ana od dana objave ovog </w:t>
      </w:r>
      <w:r w:rsidR="00AD3611" w:rsidRPr="00723992">
        <w:rPr>
          <w:rStyle w:val="BezproredaChar"/>
          <w:rFonts w:hAnsi="Times New Roman" w:ascii="Times New Roman"/>
          <w:sz w:val="24"/>
          <w:szCs w:val="24"/>
        </w:rPr>
        <w:t xml:space="preserve">poziva, </w:t>
      </w:r>
      <w:r w:rsidR="00E80C26" w:rsidRPr="00723992">
        <w:rPr>
          <w:rStyle w:val="BezproredaChar"/>
          <w:rFonts w:hAnsi="Times New Roman" w:ascii="Times New Roman"/>
          <w:sz w:val="24"/>
          <w:szCs w:val="24"/>
        </w:rPr>
        <w:t xml:space="preserve">uplate </w:t>
      </w:r>
      <w:r w:rsidR="00127008" w:rsidRPr="00723992">
        <w:rPr>
          <w:rStyle w:val="BezproredaChar"/>
          <w:rFonts w:hAnsi="Times New Roman" w:ascii="Times New Roman"/>
          <w:sz w:val="24"/>
          <w:szCs w:val="24"/>
        </w:rPr>
        <w:t>predujam u</w:t>
      </w:r>
      <w:r w:rsidRPr="00723992">
        <w:rPr>
          <w:rStyle w:val="BezproredaChar"/>
          <w:rFonts w:hAnsi="Times New Roman" w:ascii="Times New Roman"/>
          <w:sz w:val="24"/>
          <w:szCs w:val="24"/>
        </w:rPr>
        <w:t xml:space="preserve"> iznos</w:t>
      </w:r>
      <w:r w:rsidR="00127008" w:rsidRPr="00723992">
        <w:rPr>
          <w:rStyle w:val="BezproredaChar"/>
          <w:rFonts w:hAnsi="Times New Roman" w:ascii="Times New Roman"/>
          <w:sz w:val="24"/>
          <w:szCs w:val="24"/>
        </w:rPr>
        <w:t>u</w:t>
      </w:r>
      <w:r w:rsidRPr="00723992">
        <w:rPr>
          <w:rStyle w:val="BezproredaChar"/>
          <w:rFonts w:hAnsi="Times New Roman" w:ascii="Times New Roman"/>
          <w:sz w:val="24"/>
          <w:szCs w:val="24"/>
        </w:rPr>
        <w:t xml:space="preserve"> </w:t>
      </w:r>
      <w:r w:rsidR="00870505">
        <w:rPr>
          <w:rStyle w:val="BezproredaChar"/>
          <w:rFonts w:hAnsi="Times New Roman" w:ascii="Times New Roman"/>
          <w:sz w:val="24"/>
          <w:szCs w:val="24"/>
        </w:rPr>
        <w:t>23</w:t>
      </w:r>
      <w:r w:rsidR="00E85C87">
        <w:rPr>
          <w:rStyle w:val="BezproredaChar"/>
          <w:rFonts w:hAnsi="Times New Roman" w:ascii="Times New Roman"/>
          <w:sz w:val="24"/>
          <w:szCs w:val="24"/>
        </w:rPr>
        <w:t>.0</w:t>
      </w:r>
      <w:r w:rsidR="00EA3DF1">
        <w:rPr>
          <w:rStyle w:val="BezproredaChar"/>
          <w:rFonts w:hAnsi="Times New Roman" w:ascii="Times New Roman"/>
          <w:sz w:val="24"/>
          <w:szCs w:val="24"/>
        </w:rPr>
        <w:t>00</w:t>
      </w:r>
      <w:r w:rsidR="00B35A84">
        <w:rPr>
          <w:rStyle w:val="BezproredaChar"/>
          <w:rFonts w:hAnsi="Times New Roman" w:ascii="Times New Roman"/>
          <w:sz w:val="24"/>
          <w:szCs w:val="24"/>
        </w:rPr>
        <w:t>,00</w:t>
      </w:r>
      <w:r w:rsidR="00106B9C" w:rsidRPr="00723992">
        <w:rPr>
          <w:rStyle w:val="BezproredaChar"/>
          <w:rFonts w:hAnsi="Times New Roman" w:ascii="Times New Roman"/>
          <w:sz w:val="24"/>
          <w:szCs w:val="24"/>
        </w:rPr>
        <w:t xml:space="preserve"> </w:t>
      </w:r>
      <w:r w:rsidR="007A070F" w:rsidRPr="00723992">
        <w:rPr>
          <w:rStyle w:val="BezproredaChar"/>
          <w:rFonts w:hAnsi="Times New Roman" w:ascii="Times New Roman"/>
          <w:sz w:val="24"/>
          <w:szCs w:val="24"/>
        </w:rPr>
        <w:t>kn</w:t>
      </w:r>
      <w:r w:rsidR="0091416F" w:rsidRPr="00723992">
        <w:rPr>
          <w:rStyle w:val="BezproredaChar"/>
          <w:rFonts w:hAnsi="Times New Roman" w:ascii="Times New Roman"/>
          <w:sz w:val="24"/>
          <w:szCs w:val="24"/>
        </w:rPr>
        <w:t xml:space="preserve"> </w:t>
      </w:r>
      <w:r w:rsidR="00DE3197" w:rsidRPr="00723992">
        <w:rPr>
          <w:rStyle w:val="BezproredaChar"/>
          <w:rFonts w:hAnsi="Times New Roman" w:ascii="Times New Roman"/>
          <w:sz w:val="24"/>
          <w:szCs w:val="24"/>
        </w:rPr>
        <w:t>(slovima:</w:t>
      </w:r>
      <w:r w:rsidR="00AD3611" w:rsidRPr="00723992">
        <w:rPr>
          <w:rFonts w:hAnsi="Times New Roman" w:ascii="Times New Roman"/>
        </w:rPr>
        <w:t xml:space="preserve"> </w:t>
      </w:r>
      <w:r w:rsidR="00D469DC">
        <w:rPr>
          <w:rFonts w:hAnsi="Times New Roman" w:ascii="Times New Roman"/>
        </w:rPr>
        <w:t>dvadeset</w:t>
      </w:r>
      <w:r w:rsidR="00870505">
        <w:rPr>
          <w:rFonts w:hAnsi="Times New Roman" w:ascii="Times New Roman"/>
        </w:rPr>
        <w:t>tri</w:t>
      </w:r>
      <w:r w:rsidR="00D469DC">
        <w:rPr>
          <w:rFonts w:hAnsi="Times New Roman" w:ascii="Times New Roman"/>
        </w:rPr>
        <w:t>tisuć</w:t>
      </w:r>
      <w:r w:rsidR="00870505">
        <w:rPr>
          <w:rFonts w:hAnsi="Times New Roman" w:ascii="Times New Roman"/>
        </w:rPr>
        <w:t>e</w:t>
      </w:r>
      <w:r w:rsidR="00D469DC">
        <w:rPr>
          <w:rFonts w:hAnsi="Times New Roman" w:ascii="Times New Roman"/>
        </w:rPr>
        <w:t>kuna</w:t>
      </w:r>
      <w:r w:rsidR="00B35A84">
        <w:rPr>
          <w:rFonts w:hAnsi="Times New Roman" w:ascii="Times New Roman"/>
        </w:rPr>
        <w:t>)</w:t>
      </w:r>
      <w:r w:rsidRPr="00723992">
        <w:rPr>
          <w:rFonts w:hAnsi="Times New Roman" w:ascii="Times New Roman"/>
        </w:rPr>
        <w:t xml:space="preserve"> </w:t>
      </w:r>
      <w:r w:rsidR="00127008" w:rsidRPr="00723992">
        <w:rPr>
          <w:rFonts w:hAnsi="Times New Roman" w:ascii="Times New Roman"/>
        </w:rPr>
        <w:t xml:space="preserve">namirenje </w:t>
      </w:r>
      <w:r w:rsidRPr="00723992">
        <w:rPr>
          <w:rFonts w:hAnsi="Times New Roman" w:ascii="Times New Roman"/>
        </w:rPr>
        <w:t xml:space="preserve">troškova </w:t>
      </w:r>
      <w:r w:rsidR="00127008" w:rsidRPr="00723992">
        <w:rPr>
          <w:rFonts w:hAnsi="Times New Roman" w:ascii="Times New Roman"/>
        </w:rPr>
        <w:t xml:space="preserve">otvorenog </w:t>
      </w:r>
      <w:r w:rsidR="00C024B8" w:rsidRPr="00723992">
        <w:rPr>
          <w:rFonts w:hAnsi="Times New Roman" w:ascii="Times New Roman"/>
        </w:rPr>
        <w:t>stečajnog</w:t>
      </w:r>
      <w:r w:rsidRPr="00723992">
        <w:rPr>
          <w:rFonts w:hAnsi="Times New Roman" w:ascii="Times New Roman"/>
        </w:rPr>
        <w:t xml:space="preserve"> postupka na račun Trgovačkog suda u Rijeci kod Hrvatske poštanske banke d.d. Zagreb broj </w:t>
      </w:r>
      <w:r w:rsidR="008E3E5A" w:rsidRPr="00723992">
        <w:rPr>
          <w:rFonts w:hAnsi="Times New Roman" w:ascii="Times New Roman"/>
        </w:rPr>
        <w:t xml:space="preserve">HR59 2390 0011 3000 0270 3 s </w:t>
      </w:r>
      <w:r w:rsidRPr="00723992">
        <w:rPr>
          <w:rFonts w:hAnsi="Times New Roman" w:ascii="Times New Roman"/>
        </w:rPr>
        <w:t>pozivom na broj St-</w:t>
      </w:r>
      <w:r w:rsidR="00267BEF">
        <w:rPr>
          <w:rFonts w:hAnsi="Times New Roman" w:ascii="Times New Roman"/>
        </w:rPr>
        <w:t>341</w:t>
      </w:r>
      <w:r w:rsidR="00B5314C">
        <w:rPr>
          <w:rFonts w:hAnsi="Times New Roman" w:ascii="Times New Roman"/>
        </w:rPr>
        <w:t>-2018</w:t>
      </w:r>
      <w:r w:rsidR="006E1900" w:rsidRPr="00723992">
        <w:rPr>
          <w:rFonts w:hAnsi="Times New Roman" w:ascii="Times New Roman"/>
        </w:rPr>
        <w:t xml:space="preserve">. </w:t>
      </w:r>
    </w:p>
    <w:p w:rsidRDefault="0091310C" w:rsidP="00C0124F" w:rsidR="00C0124F" w:rsidRPr="00723992">
      <w:pPr>
        <w:jc w:val="both"/>
        <w:rPr>
          <w:rFonts w:hAnsi="Times New Roman" w:ascii="Times New Roman"/>
        </w:rPr>
      </w:pPr>
      <w:r w:rsidRPr="00723992">
        <w:rPr>
          <w:rFonts w:hAnsi="Times New Roman" w:ascii="Times New Roman"/>
        </w:rPr>
        <w:t xml:space="preserve"> </w:t>
      </w:r>
    </w:p>
    <w:p w:rsidRDefault="00C0124F" w:rsidP="00380BCC" w:rsidR="00B458EA">
      <w:pPr>
        <w:jc w:val="both"/>
        <w:rPr>
          <w:rFonts w:hAnsi="Times New Roman" w:ascii="Times New Roman"/>
        </w:rPr>
      </w:pPr>
      <w:r w:rsidRPr="00723992">
        <w:rPr>
          <w:rFonts w:hAnsi="Times New Roman" w:ascii="Times New Roman"/>
        </w:rPr>
        <w:t xml:space="preserve">II. </w:t>
      </w:r>
      <w:r w:rsidR="00472D35" w:rsidRPr="00723992">
        <w:rPr>
          <w:rFonts w:hAnsi="Times New Roman" w:ascii="Times New Roman"/>
        </w:rPr>
        <w:tab/>
      </w:r>
      <w:r w:rsidRPr="00723992">
        <w:rPr>
          <w:rFonts w:hAnsi="Times New Roman" w:ascii="Times New Roman"/>
        </w:rPr>
        <w:t xml:space="preserve">Ako </w:t>
      </w:r>
      <w:r w:rsidR="00127008" w:rsidRPr="00723992">
        <w:rPr>
          <w:rFonts w:hAnsi="Times New Roman" w:ascii="Times New Roman"/>
        </w:rPr>
        <w:t xml:space="preserve">osobe </w:t>
      </w:r>
      <w:r w:rsidRPr="00723992">
        <w:rPr>
          <w:rFonts w:hAnsi="Times New Roman" w:ascii="Times New Roman"/>
        </w:rPr>
        <w:t xml:space="preserve">iz t. I. izreke rješenja </w:t>
      </w:r>
      <w:r w:rsidR="00127008" w:rsidRPr="00723992">
        <w:rPr>
          <w:rFonts w:hAnsi="Times New Roman" w:ascii="Times New Roman"/>
        </w:rPr>
        <w:t xml:space="preserve">ne predujme u ostavljenom roku traženi iznos sud </w:t>
      </w:r>
      <w:r w:rsidRPr="00723992">
        <w:rPr>
          <w:rFonts w:hAnsi="Times New Roman" w:ascii="Times New Roman"/>
        </w:rPr>
        <w:t xml:space="preserve"> će donijeti rješenje o otvaranju i zaključenju stečajnog postupka nad </w:t>
      </w:r>
      <w:r w:rsidR="003D4368" w:rsidRPr="00723992">
        <w:rPr>
          <w:rFonts w:hAnsi="Times New Roman" w:ascii="Times New Roman"/>
        </w:rPr>
        <w:t xml:space="preserve">dužnikom </w:t>
      </w:r>
      <w:r w:rsidR="00267BEF" w:rsidRPr="00267BEF">
        <w:rPr>
          <w:rFonts w:hAnsi="Times New Roman" w:ascii="Times New Roman"/>
        </w:rPr>
        <w:t>VTT KVALITETA UPRAVLJANJA d.o.o. za usluge i trgovinu, Vrbovsko, Nikšići 7/a, OIB 01867797403</w:t>
      </w:r>
      <w:r w:rsidR="00735555">
        <w:rPr>
          <w:rFonts w:hAnsi="Times New Roman" w:ascii="Times New Roman"/>
        </w:rPr>
        <w:t>.</w:t>
      </w:r>
    </w:p>
    <w:p w:rsidRDefault="00735555" w:rsidP="00380BCC" w:rsidR="00735555" w:rsidRPr="00723992">
      <w:pPr>
        <w:jc w:val="both"/>
        <w:rPr>
          <w:rFonts w:hAnsi="Times New Roman" w:ascii="Times New Roman"/>
          <w:b/>
        </w:rPr>
      </w:pPr>
    </w:p>
    <w:p w:rsidRDefault="00C0124F" w:rsidP="00380BCC" w:rsidR="00C0124F">
      <w:pPr>
        <w:jc w:val="center"/>
        <w:rPr>
          <w:rFonts w:hAnsi="Times New Roman" w:ascii="Times New Roman"/>
        </w:rPr>
      </w:pPr>
      <w:r w:rsidRPr="00723992">
        <w:rPr>
          <w:rFonts w:hAnsi="Times New Roman" w:ascii="Times New Roman"/>
        </w:rPr>
        <w:t>Obrazloženje</w:t>
      </w:r>
    </w:p>
    <w:p w:rsidRDefault="005315F2" w:rsidP="00380BCC" w:rsidR="005315F2" w:rsidRPr="00723992">
      <w:pPr>
        <w:jc w:val="center"/>
        <w:rPr>
          <w:rFonts w:hAnsi="Times New Roman" w:ascii="Times New Roman"/>
        </w:rPr>
      </w:pPr>
    </w:p>
    <w:p w:rsidRDefault="005315F2" w:rsidP="005315F2" w:rsidR="005315F2" w:rsidRPr="005315F2">
      <w:pPr>
        <w:jc w:val="both"/>
        <w:rPr>
          <w:rFonts w:hAnsi="Times New Roman" w:ascii="Times New Roman"/>
          <w:lang w:eastAsia="hr-HR"/>
        </w:rPr>
      </w:pPr>
      <w:r>
        <w:rPr>
          <w:rFonts w:hAnsi="Times New Roman" w:ascii="Times New Roman"/>
          <w:lang w:eastAsia="hr-HR"/>
        </w:rPr>
        <w:tab/>
      </w:r>
      <w:r w:rsidRPr="005315F2">
        <w:rPr>
          <w:rFonts w:hAnsi="Times New Roman" w:ascii="Times New Roman"/>
          <w:lang w:eastAsia="hr-HR"/>
        </w:rPr>
        <w:t xml:space="preserve">Financijska agencija, Regionalni centar Rijeka podnijela je ovome </w:t>
      </w:r>
      <w:r w:rsidR="00B35A84">
        <w:rPr>
          <w:rFonts w:hAnsi="Times New Roman" w:ascii="Times New Roman"/>
          <w:lang w:eastAsia="hr-HR"/>
        </w:rPr>
        <w:t xml:space="preserve">sudu </w:t>
      </w:r>
      <w:r w:rsidR="00870505">
        <w:rPr>
          <w:rFonts w:hAnsi="Times New Roman" w:ascii="Times New Roman"/>
          <w:lang w:eastAsia="hr-HR"/>
        </w:rPr>
        <w:t>06</w:t>
      </w:r>
      <w:r w:rsidR="00D469DC">
        <w:rPr>
          <w:rFonts w:hAnsi="Times New Roman" w:ascii="Times New Roman"/>
          <w:lang w:eastAsia="hr-HR"/>
        </w:rPr>
        <w:t xml:space="preserve">. </w:t>
      </w:r>
      <w:r w:rsidR="00870505">
        <w:rPr>
          <w:rFonts w:hAnsi="Times New Roman" w:ascii="Times New Roman"/>
          <w:lang w:eastAsia="hr-HR"/>
        </w:rPr>
        <w:t xml:space="preserve">lipnja </w:t>
      </w:r>
      <w:r w:rsidR="00B5314C">
        <w:rPr>
          <w:rFonts w:hAnsi="Times New Roman" w:ascii="Times New Roman"/>
          <w:lang w:eastAsia="hr-HR"/>
        </w:rPr>
        <w:t>2018</w:t>
      </w:r>
      <w:r w:rsidR="00225F52">
        <w:rPr>
          <w:rFonts w:hAnsi="Times New Roman" w:ascii="Times New Roman"/>
          <w:lang w:eastAsia="hr-HR"/>
        </w:rPr>
        <w:t>.</w:t>
      </w:r>
      <w:r w:rsidRPr="005315F2">
        <w:rPr>
          <w:rFonts w:hAnsi="Times New Roman" w:ascii="Times New Roman"/>
          <w:lang w:eastAsia="hr-HR"/>
        </w:rPr>
        <w:t xml:space="preserve"> </w:t>
      </w:r>
      <w:r w:rsidR="00171CA8">
        <w:rPr>
          <w:rFonts w:hAnsi="Times New Roman" w:ascii="Times New Roman"/>
          <w:lang w:eastAsia="hr-HR"/>
        </w:rPr>
        <w:t xml:space="preserve">godine </w:t>
      </w:r>
      <w:r w:rsidRPr="005315F2">
        <w:rPr>
          <w:rFonts w:hAnsi="Times New Roman" w:ascii="Times New Roman"/>
          <w:lang w:eastAsia="hr-HR"/>
        </w:rPr>
        <w:t xml:space="preserve">prijedlog za otvaranje stečajnog postupka nad dužnikom </w:t>
      </w:r>
      <w:r w:rsidR="00267BEF" w:rsidRPr="00267BEF">
        <w:rPr>
          <w:rFonts w:hAnsi="Times New Roman" w:ascii="Times New Roman"/>
        </w:rPr>
        <w:t xml:space="preserve">VTT KVALITETA UPRAVLJANJA d.o.o. za usluge i trgovinu, Vrbovsko, Nikšići 7/a, OIB 01867797403 </w:t>
      </w:r>
      <w:r w:rsidRPr="005315F2">
        <w:rPr>
          <w:rFonts w:hAnsi="Times New Roman" w:ascii="Times New Roman"/>
          <w:lang w:eastAsia="hr-HR"/>
        </w:rPr>
        <w:t>(dalje: dužnik) temeljem čl.110. st.1. Stečajnog zak</w:t>
      </w:r>
      <w:r w:rsidR="00B35A84">
        <w:rPr>
          <w:rFonts w:hAnsi="Times New Roman" w:ascii="Times New Roman"/>
          <w:lang w:eastAsia="hr-HR"/>
        </w:rPr>
        <w:t>ona (Narodne novine, broj</w:t>
      </w:r>
      <w:r w:rsidR="00F20404">
        <w:rPr>
          <w:rFonts w:hAnsi="Times New Roman" w:ascii="Times New Roman"/>
          <w:lang w:eastAsia="hr-HR"/>
        </w:rPr>
        <w:t xml:space="preserve"> 104/17</w:t>
      </w:r>
      <w:r w:rsidR="00FD6E24">
        <w:rPr>
          <w:rFonts w:hAnsi="Times New Roman" w:ascii="Times New Roman"/>
          <w:lang w:eastAsia="hr-HR"/>
        </w:rPr>
        <w:t>,</w:t>
      </w:r>
      <w:r w:rsidRPr="005315F2">
        <w:rPr>
          <w:rFonts w:hAnsi="Times New Roman" w:ascii="Times New Roman"/>
          <w:lang w:eastAsia="hr-HR"/>
        </w:rPr>
        <w:t xml:space="preserve"> dalje: SZ-a). </w:t>
      </w:r>
    </w:p>
    <w:p w:rsidRDefault="005315F2" w:rsidP="000F4531" w:rsidR="00B11F4B">
      <w:pPr>
        <w:jc w:val="both"/>
        <w:rPr>
          <w:rFonts w:hAnsi="Times New Roman" w:ascii="Times New Roman"/>
          <w:lang w:eastAsia="hr-HR"/>
        </w:rPr>
      </w:pPr>
      <w:r w:rsidRPr="005315F2">
        <w:rPr>
          <w:rFonts w:hAnsi="Times New Roman" w:ascii="Times New Roman"/>
          <w:lang w:eastAsia="hr-HR"/>
        </w:rPr>
        <w:tab/>
        <w:t xml:space="preserve">Predlagatelj je u prijedlogu naveo da dužnik na dan </w:t>
      </w:r>
      <w:r w:rsidR="00870505">
        <w:rPr>
          <w:rFonts w:hAnsi="Times New Roman" w:ascii="Times New Roman"/>
          <w:lang w:eastAsia="hr-HR"/>
        </w:rPr>
        <w:t>30. svibnja 2018</w:t>
      </w:r>
      <w:r w:rsidR="00D469DC">
        <w:rPr>
          <w:rFonts w:hAnsi="Times New Roman" w:ascii="Times New Roman"/>
          <w:lang w:eastAsia="hr-HR"/>
        </w:rPr>
        <w:t xml:space="preserve">. </w:t>
      </w:r>
      <w:r w:rsidR="00E47F46">
        <w:rPr>
          <w:rFonts w:hAnsi="Times New Roman" w:ascii="Times New Roman"/>
          <w:lang w:eastAsia="hr-HR"/>
        </w:rPr>
        <w:t>godine</w:t>
      </w:r>
      <w:r w:rsidR="00996592">
        <w:rPr>
          <w:rFonts w:hAnsi="Times New Roman" w:ascii="Times New Roman"/>
          <w:lang w:eastAsia="hr-HR"/>
        </w:rPr>
        <w:t xml:space="preserve"> </w:t>
      </w:r>
      <w:r w:rsidRPr="005315F2">
        <w:rPr>
          <w:rFonts w:hAnsi="Times New Roman" w:ascii="Times New Roman"/>
          <w:lang w:eastAsia="hr-HR"/>
        </w:rPr>
        <w:t xml:space="preserve">u Očevidniku redoslijeda osnova za plaćanje ima evidentirane neizvršene osnove za plaćanje u neprekinutom razdoblju od </w:t>
      </w:r>
      <w:r w:rsidR="00D469DC">
        <w:rPr>
          <w:rFonts w:hAnsi="Times New Roman" w:ascii="Times New Roman"/>
          <w:lang w:eastAsia="hr-HR"/>
        </w:rPr>
        <w:t>120</w:t>
      </w:r>
      <w:r w:rsidRPr="005315F2">
        <w:rPr>
          <w:rFonts w:hAnsi="Times New Roman" w:ascii="Times New Roman"/>
          <w:lang w:eastAsia="hr-HR"/>
        </w:rPr>
        <w:t xml:space="preserve"> dana u ukupnom iznosu</w:t>
      </w:r>
      <w:r w:rsidR="00482075">
        <w:rPr>
          <w:rFonts w:hAnsi="Times New Roman" w:ascii="Times New Roman"/>
          <w:lang w:eastAsia="hr-HR"/>
        </w:rPr>
        <w:t xml:space="preserve"> </w:t>
      </w:r>
      <w:r w:rsidR="00267BEF">
        <w:rPr>
          <w:rFonts w:hAnsi="Times New Roman" w:ascii="Times New Roman"/>
          <w:lang w:eastAsia="hr-HR"/>
        </w:rPr>
        <w:t>8.304,85</w:t>
      </w:r>
      <w:r w:rsidR="00CF4D43">
        <w:rPr>
          <w:rFonts w:hAnsi="Times New Roman" w:ascii="Times New Roman"/>
          <w:lang w:eastAsia="hr-HR"/>
        </w:rPr>
        <w:t xml:space="preserve"> </w:t>
      </w:r>
      <w:r w:rsidRPr="005315F2">
        <w:rPr>
          <w:rFonts w:hAnsi="Times New Roman" w:ascii="Times New Roman"/>
          <w:lang w:eastAsia="hr-HR"/>
        </w:rPr>
        <w:t>kn u koji iznos je uračunata i kamata i naknada Financijske agencije za provedbe ovrhe</w:t>
      </w:r>
      <w:r w:rsidR="00E711A7">
        <w:rPr>
          <w:rFonts w:hAnsi="Times New Roman" w:ascii="Times New Roman"/>
          <w:lang w:eastAsia="hr-HR"/>
        </w:rPr>
        <w:t xml:space="preserve"> i</w:t>
      </w:r>
      <w:r w:rsidRPr="005315F2">
        <w:rPr>
          <w:rFonts w:hAnsi="Times New Roman" w:ascii="Times New Roman"/>
          <w:lang w:eastAsia="hr-HR"/>
        </w:rPr>
        <w:t xml:space="preserve"> da dužnik ima </w:t>
      </w:r>
      <w:r w:rsidR="00735555">
        <w:rPr>
          <w:rFonts w:hAnsi="Times New Roman" w:ascii="Times New Roman"/>
          <w:lang w:eastAsia="hr-HR"/>
        </w:rPr>
        <w:t>jednog</w:t>
      </w:r>
      <w:r w:rsidRPr="005315F2">
        <w:rPr>
          <w:rFonts w:hAnsi="Times New Roman" w:ascii="Times New Roman"/>
          <w:lang w:eastAsia="hr-HR"/>
        </w:rPr>
        <w:t xml:space="preserve"> zaposlenika.</w:t>
      </w:r>
    </w:p>
    <w:p w:rsidRDefault="000F4531" w:rsidP="00E94529" w:rsidR="00735555">
      <w:pPr>
        <w:jc w:val="both"/>
        <w:rPr>
          <w:rFonts w:hAnsi="Times New Roman" w:ascii="Times New Roman"/>
        </w:rPr>
      </w:pPr>
      <w:r>
        <w:rPr>
          <w:rFonts w:hAnsi="Times New Roman" w:ascii="Times New Roman"/>
          <w:lang w:eastAsia="hr-HR"/>
        </w:rPr>
        <w:tab/>
      </w:r>
      <w:r w:rsidR="00AA43EB" w:rsidRPr="00723992">
        <w:rPr>
          <w:rFonts w:hAnsi="Times New Roman" w:ascii="Times New Roman"/>
        </w:rPr>
        <w:t>Rješenjem poslovni broj</w:t>
      </w:r>
      <w:r w:rsidR="008D15E6" w:rsidRPr="00723992">
        <w:rPr>
          <w:rFonts w:hAnsi="Times New Roman" w:ascii="Times New Roman"/>
        </w:rPr>
        <w:t xml:space="preserve"> St-</w:t>
      </w:r>
      <w:r w:rsidR="00870505">
        <w:rPr>
          <w:rFonts w:hAnsi="Times New Roman" w:ascii="Times New Roman"/>
        </w:rPr>
        <w:t>3</w:t>
      </w:r>
      <w:r w:rsidR="00267BEF">
        <w:rPr>
          <w:rFonts w:hAnsi="Times New Roman" w:ascii="Times New Roman"/>
        </w:rPr>
        <w:t>41</w:t>
      </w:r>
      <w:r w:rsidR="00B5314C">
        <w:rPr>
          <w:rFonts w:hAnsi="Times New Roman" w:ascii="Times New Roman"/>
        </w:rPr>
        <w:t>/18</w:t>
      </w:r>
      <w:r w:rsidR="0052634A">
        <w:rPr>
          <w:rFonts w:hAnsi="Times New Roman" w:ascii="Times New Roman"/>
        </w:rPr>
        <w:t>-</w:t>
      </w:r>
      <w:r w:rsidR="00870505">
        <w:rPr>
          <w:rFonts w:hAnsi="Times New Roman" w:ascii="Times New Roman"/>
        </w:rPr>
        <w:t>2</w:t>
      </w:r>
      <w:r w:rsidR="00913077" w:rsidRPr="00723992">
        <w:rPr>
          <w:rFonts w:hAnsi="Times New Roman" w:ascii="Times New Roman"/>
        </w:rPr>
        <w:t xml:space="preserve"> od </w:t>
      </w:r>
      <w:r w:rsidR="00D469DC">
        <w:rPr>
          <w:rFonts w:hAnsi="Times New Roman" w:ascii="Times New Roman"/>
        </w:rPr>
        <w:t>1</w:t>
      </w:r>
      <w:r w:rsidR="00870505">
        <w:rPr>
          <w:rFonts w:hAnsi="Times New Roman" w:ascii="Times New Roman"/>
        </w:rPr>
        <w:t xml:space="preserve">6. srpnja </w:t>
      </w:r>
      <w:r w:rsidR="00F20404">
        <w:rPr>
          <w:rFonts w:hAnsi="Times New Roman" w:ascii="Times New Roman"/>
        </w:rPr>
        <w:t>201</w:t>
      </w:r>
      <w:r w:rsidR="00735555">
        <w:rPr>
          <w:rFonts w:hAnsi="Times New Roman" w:ascii="Times New Roman"/>
        </w:rPr>
        <w:t>8</w:t>
      </w:r>
      <w:r w:rsidR="00225F52">
        <w:rPr>
          <w:rFonts w:hAnsi="Times New Roman" w:ascii="Times New Roman"/>
        </w:rPr>
        <w:t>.</w:t>
      </w:r>
      <w:r w:rsidR="008D15E6" w:rsidRPr="00723992">
        <w:rPr>
          <w:rFonts w:hAnsi="Times New Roman" w:ascii="Times New Roman"/>
        </w:rPr>
        <w:t xml:space="preserve"> </w:t>
      </w:r>
      <w:r w:rsidR="00FB1CCA">
        <w:rPr>
          <w:rFonts w:hAnsi="Times New Roman" w:ascii="Times New Roman"/>
        </w:rPr>
        <w:t xml:space="preserve">godine </w:t>
      </w:r>
      <w:r w:rsidR="008D15E6" w:rsidRPr="00723992">
        <w:rPr>
          <w:rFonts w:hAnsi="Times New Roman" w:ascii="Times New Roman"/>
        </w:rPr>
        <w:t xml:space="preserve">pokrenut je </w:t>
      </w:r>
      <w:r w:rsidR="008D15E6" w:rsidRPr="009915B6">
        <w:rPr>
          <w:rFonts w:hAnsi="Times New Roman" w:ascii="Times New Roman"/>
        </w:rPr>
        <w:t>prethodni postupak</w:t>
      </w:r>
      <w:r w:rsidR="009915B6" w:rsidRPr="009915B6">
        <w:rPr>
          <w:rFonts w:hAnsi="Times New Roman" w:ascii="Times New Roman"/>
        </w:rPr>
        <w:t xml:space="preserve"> </w:t>
      </w:r>
      <w:r w:rsidR="00735555">
        <w:rPr>
          <w:rFonts w:hAnsi="Times New Roman" w:ascii="Times New Roman"/>
        </w:rPr>
        <w:t xml:space="preserve">radi utvrđivanja pretpostavki za otvaranje stečajnog postupka nad dužnikom i naloženo osobi ovlaštenoj za zastupanje dužnika </w:t>
      </w:r>
      <w:r w:rsidR="00267BEF">
        <w:rPr>
          <w:rFonts w:hAnsi="Times New Roman" w:ascii="Times New Roman"/>
        </w:rPr>
        <w:t xml:space="preserve">Vladimiru Marjanu Tudija, </w:t>
      </w:r>
      <w:r w:rsidR="00267BEF">
        <w:rPr>
          <w:rFonts w:hAnsi="Times New Roman" w:ascii="Times New Roman"/>
        </w:rPr>
        <w:lastRenderedPageBreak/>
        <w:t>Nikšići, Nikšići 7/a</w:t>
      </w:r>
      <w:r w:rsidR="00743573">
        <w:rPr>
          <w:rFonts w:hAnsi="Times New Roman" w:ascii="Times New Roman"/>
        </w:rPr>
        <w:t>,</w:t>
      </w:r>
      <w:r w:rsidR="00760930">
        <w:rPr>
          <w:rFonts w:hAnsi="Times New Roman" w:ascii="Times New Roman"/>
        </w:rPr>
        <w:t xml:space="preserve"> </w:t>
      </w:r>
      <w:r w:rsidR="00735555">
        <w:rPr>
          <w:rFonts w:hAnsi="Times New Roman" w:ascii="Times New Roman"/>
        </w:rPr>
        <w:t xml:space="preserve">dostaviti </w:t>
      </w:r>
      <w:r w:rsidR="00735555" w:rsidRPr="00735555">
        <w:rPr>
          <w:rFonts w:hAnsi="Times New Roman" w:ascii="Times New Roman"/>
        </w:rPr>
        <w:t>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267BEF" w:rsidP="00870505" w:rsidR="00870505">
      <w:pPr>
        <w:jc w:val="both"/>
        <w:rPr>
          <w:rFonts w:hAnsi="Times New Roman" w:ascii="Times New Roman"/>
        </w:rPr>
      </w:pPr>
      <w:r>
        <w:rPr>
          <w:rFonts w:hAnsi="Times New Roman" w:ascii="Times New Roman"/>
        </w:rPr>
        <w:t xml:space="preserve"> </w:t>
      </w:r>
      <w:r>
        <w:rPr>
          <w:rFonts w:hAnsi="Times New Roman" w:ascii="Times New Roman"/>
        </w:rPr>
        <w:tab/>
        <w:t>U prethodnom postupku zastupnik dužnika po zakonu izjavio je da se dužnik bavio trgovinom. Posljednje godišnje financijsko izviješće dužnik je nadležnim tijelima predao za 2017. godinu.</w:t>
      </w:r>
    </w:p>
    <w:p w:rsidRDefault="00267BEF" w:rsidP="00870505" w:rsidR="00267BEF">
      <w:pPr>
        <w:jc w:val="both"/>
        <w:rPr>
          <w:rFonts w:hAnsi="Times New Roman" w:ascii="Times New Roman"/>
        </w:rPr>
      </w:pPr>
      <w:r>
        <w:rPr>
          <w:rFonts w:hAnsi="Times New Roman" w:ascii="Times New Roman"/>
        </w:rPr>
        <w:tab/>
        <w:t>Prema bilanci na dan 31. prosinca 2017. godine</w:t>
      </w:r>
      <w:r w:rsidR="00F72728">
        <w:rPr>
          <w:rFonts w:hAnsi="Times New Roman" w:ascii="Times New Roman"/>
        </w:rPr>
        <w:t xml:space="preserve"> dužnik nema iskazanu imovinu. </w:t>
      </w:r>
    </w:p>
    <w:p w:rsidRDefault="00F72728" w:rsidP="00870505" w:rsidR="00F72728">
      <w:pPr>
        <w:jc w:val="both"/>
        <w:rPr>
          <w:rFonts w:hAnsi="Times New Roman" w:ascii="Times New Roman"/>
        </w:rPr>
      </w:pPr>
      <w:r>
        <w:rPr>
          <w:rFonts w:hAnsi="Times New Roman" w:ascii="Times New Roman"/>
        </w:rPr>
        <w:tab/>
        <w:t>Na upit suda na ročištu održanog 20. rujna 2018. godine zastupnik dužnika po zakonu potvrdio je da dužnik nema imovine. Predložio je sudu odgodu ročišta radi pokušaja otklanjanja stečajnog razloga, nesposobnost za plaćanje iz čl.6. SZ-a</w:t>
      </w:r>
    </w:p>
    <w:p w:rsidRDefault="00F72728" w:rsidP="00F72728" w:rsidR="00F72728">
      <w:pPr>
        <w:jc w:val="both"/>
        <w:rPr>
          <w:rFonts w:hAnsi="Times New Roman" w:ascii="Times New Roman"/>
        </w:rPr>
      </w:pPr>
      <w:r>
        <w:rPr>
          <w:rFonts w:hAnsi="Times New Roman" w:ascii="Times New Roman"/>
        </w:rPr>
        <w:tab/>
      </w:r>
      <w:r w:rsidRPr="00870505">
        <w:rPr>
          <w:rFonts w:hAnsi="Times New Roman" w:ascii="Times New Roman"/>
        </w:rPr>
        <w:t xml:space="preserve">Do završetka prethodnog postupka kod dužnika je utvrđeno postojanje stečajnog razloga iz čl.6. Stečajnog zakona, a to je nesposobnost za plaćanje. </w:t>
      </w:r>
    </w:p>
    <w:p w:rsidRDefault="00F72728" w:rsidP="00870505" w:rsidR="00267BEF">
      <w:pPr>
        <w:jc w:val="both"/>
        <w:rPr>
          <w:rFonts w:hAnsi="Times New Roman" w:ascii="Times New Roman"/>
        </w:rPr>
      </w:pPr>
      <w:r>
        <w:rPr>
          <w:rFonts w:hAnsi="Times New Roman" w:ascii="Times New Roman"/>
        </w:rPr>
        <w:tab/>
        <w:t>Prema Očevidniku redoslijeda osnova za plaćanje na dan 22. listopada 2018. godine dužnik ima evidentirane neizvršene osnove za plaćanje u razdoblju dužem od 60 dana u iznosu 22.653,05 kn.</w:t>
      </w:r>
    </w:p>
    <w:p w:rsidRDefault="00870505" w:rsidP="00870505" w:rsidR="00870505" w:rsidRPr="00870505">
      <w:pPr>
        <w:jc w:val="both"/>
        <w:rPr>
          <w:rFonts w:hAnsi="Times New Roman" w:ascii="Times New Roman"/>
        </w:rPr>
      </w:pPr>
      <w:r w:rsidRPr="00870505">
        <w:rPr>
          <w:rFonts w:hAnsi="Times New Roman" w:ascii="Times New Roman"/>
        </w:rPr>
        <w:tab/>
        <w:t xml:space="preserve">Kako dužnik ne posjeduje imovinu dovoljnu za namirenje troškova </w:t>
      </w:r>
      <w:r>
        <w:rPr>
          <w:rFonts w:hAnsi="Times New Roman" w:ascii="Times New Roman"/>
        </w:rPr>
        <w:t xml:space="preserve">otvorenog </w:t>
      </w:r>
      <w:r w:rsidRPr="00870505">
        <w:rPr>
          <w:rFonts w:hAnsi="Times New Roman" w:ascii="Times New Roman"/>
        </w:rPr>
        <w:t>stečajnog postupka, sud</w:t>
      </w:r>
      <w:r w:rsidR="00F72728">
        <w:rPr>
          <w:rFonts w:hAnsi="Times New Roman" w:ascii="Times New Roman"/>
        </w:rPr>
        <w:t xml:space="preserve"> je pozvao </w:t>
      </w:r>
      <w:r w:rsidRPr="00870505">
        <w:rPr>
          <w:rFonts w:hAnsi="Times New Roman" w:ascii="Times New Roman"/>
        </w:rPr>
        <w:t>osobe koje imaju pravni interes za provedbom stečajnog postupk</w:t>
      </w:r>
      <w:r w:rsidR="00F72728">
        <w:rPr>
          <w:rFonts w:hAnsi="Times New Roman" w:ascii="Times New Roman"/>
        </w:rPr>
        <w:t>a nad dužnikom na</w:t>
      </w:r>
      <w:r w:rsidRPr="00870505">
        <w:rPr>
          <w:rFonts w:hAnsi="Times New Roman" w:ascii="Times New Roman"/>
        </w:rPr>
        <w:t xml:space="preserve"> uplat</w:t>
      </w:r>
      <w:r w:rsidR="00F72728">
        <w:rPr>
          <w:rFonts w:hAnsi="Times New Roman" w:ascii="Times New Roman"/>
        </w:rPr>
        <w:t>u</w:t>
      </w:r>
      <w:r w:rsidRPr="00870505">
        <w:rPr>
          <w:rFonts w:hAnsi="Times New Roman" w:ascii="Times New Roman"/>
        </w:rPr>
        <w:t xml:space="preserve"> predujm</w:t>
      </w:r>
      <w:r w:rsidR="00F72728">
        <w:rPr>
          <w:rFonts w:hAnsi="Times New Roman" w:ascii="Times New Roman"/>
        </w:rPr>
        <w:t>a</w:t>
      </w:r>
      <w:r w:rsidRPr="00870505">
        <w:rPr>
          <w:rFonts w:hAnsi="Times New Roman" w:ascii="Times New Roman"/>
        </w:rPr>
        <w:t xml:space="preserve"> u iznosu 23.000,00 kn. </w:t>
      </w:r>
    </w:p>
    <w:p w:rsidRDefault="00870505" w:rsidP="00870505" w:rsidR="00574AD3">
      <w:pPr>
        <w:jc w:val="both"/>
        <w:rPr>
          <w:rFonts w:hAnsi="Times New Roman" w:ascii="Times New Roman"/>
        </w:rPr>
      </w:pPr>
      <w:r w:rsidRPr="00870505">
        <w:rPr>
          <w:rFonts w:hAnsi="Times New Roman" w:ascii="Times New Roman"/>
        </w:rPr>
        <w:tab/>
        <w:t xml:space="preserve">Specifikacija predvidivih troškova obuhvaća trošak nagrade stečajnom upravitelju u bruto iznosu </w:t>
      </w:r>
      <w:r w:rsidR="00F72728">
        <w:rPr>
          <w:rFonts w:hAnsi="Times New Roman" w:ascii="Times New Roman"/>
        </w:rPr>
        <w:t>10</w:t>
      </w:r>
      <w:r w:rsidRPr="00870505">
        <w:rPr>
          <w:rFonts w:hAnsi="Times New Roman" w:ascii="Times New Roman"/>
        </w:rPr>
        <w:t xml:space="preserve">.000,00 kn, troškovi vođenja knjigovodstva u iznosu </w:t>
      </w:r>
      <w:r w:rsidR="00F72728">
        <w:rPr>
          <w:rFonts w:hAnsi="Times New Roman" w:ascii="Times New Roman"/>
        </w:rPr>
        <w:t>8</w:t>
      </w:r>
      <w:r w:rsidRPr="00870505">
        <w:rPr>
          <w:rFonts w:hAnsi="Times New Roman" w:ascii="Times New Roman"/>
        </w:rPr>
        <w:t>.000,00, ostali troškovi (troškovi pečata, troškovi platnog prometa) u iznosu 1.000,00 kn</w:t>
      </w:r>
      <w:r w:rsidR="00F72728">
        <w:rPr>
          <w:rFonts w:hAnsi="Times New Roman" w:ascii="Times New Roman"/>
        </w:rPr>
        <w:t xml:space="preserve">, te trošak pohrane arhivske građe u iznosu </w:t>
      </w:r>
      <w:r w:rsidR="00245D8E">
        <w:rPr>
          <w:rFonts w:hAnsi="Times New Roman" w:ascii="Times New Roman"/>
        </w:rPr>
        <w:t>4</w:t>
      </w:r>
      <w:r w:rsidR="00F72728">
        <w:rPr>
          <w:rFonts w:hAnsi="Times New Roman" w:ascii="Times New Roman"/>
        </w:rPr>
        <w:t>.000,00 kn</w:t>
      </w:r>
      <w:r w:rsidRPr="00870505">
        <w:rPr>
          <w:rFonts w:hAnsi="Times New Roman" w:ascii="Times New Roman"/>
        </w:rPr>
        <w:t>.</w:t>
      </w:r>
      <w:r w:rsidR="00743573">
        <w:rPr>
          <w:rFonts w:hAnsi="Times New Roman" w:ascii="Times New Roman"/>
        </w:rPr>
        <w:t xml:space="preserve"> </w:t>
      </w:r>
      <w:r w:rsidR="003A69D4">
        <w:rPr>
          <w:rFonts w:hAnsi="Times New Roman" w:ascii="Times New Roman"/>
        </w:rPr>
        <w:tab/>
      </w:r>
    </w:p>
    <w:p w:rsidRDefault="00574AD3" w:rsidP="00870505" w:rsidR="00480DCF" w:rsidRPr="004C2F3C">
      <w:pPr>
        <w:jc w:val="both"/>
        <w:rPr>
          <w:rFonts w:hAnsi="Times New Roman" w:ascii="Times New Roman"/>
        </w:rPr>
      </w:pPr>
      <w:r>
        <w:rPr>
          <w:rFonts w:hAnsi="Times New Roman" w:ascii="Times New Roman"/>
        </w:rPr>
        <w:tab/>
      </w:r>
      <w:r w:rsidR="00E755B2" w:rsidRPr="004C2F3C">
        <w:rPr>
          <w:rFonts w:hAnsi="Times New Roman" w:ascii="Times New Roman"/>
        </w:rPr>
        <w:t>Prema odredbi čl.5</w:t>
      </w:r>
      <w:r w:rsidR="00DB4C10" w:rsidRPr="004C2F3C">
        <w:rPr>
          <w:rFonts w:hAnsi="Times New Roman" w:ascii="Times New Roman"/>
        </w:rPr>
        <w:t>. st.1. i 2. SZ-a, stečaj</w:t>
      </w:r>
      <w:r w:rsidR="00E755B2" w:rsidRPr="004C2F3C">
        <w:rPr>
          <w:rFonts w:hAnsi="Times New Roman" w:ascii="Times New Roman"/>
        </w:rPr>
        <w:t>ni postupak</w:t>
      </w:r>
      <w:r w:rsidR="00DB4C10" w:rsidRPr="004C2F3C">
        <w:rPr>
          <w:rFonts w:hAnsi="Times New Roman" w:ascii="Times New Roman"/>
        </w:rPr>
        <w:t xml:space="preserve"> može </w:t>
      </w:r>
      <w:r w:rsidR="00E755B2" w:rsidRPr="004C2F3C">
        <w:rPr>
          <w:rFonts w:hAnsi="Times New Roman" w:ascii="Times New Roman"/>
        </w:rPr>
        <w:t xml:space="preserve">se </w:t>
      </w:r>
      <w:r w:rsidR="00DB4C10" w:rsidRPr="004C2F3C">
        <w:rPr>
          <w:rFonts w:hAnsi="Times New Roman" w:ascii="Times New Roman"/>
        </w:rPr>
        <w:t xml:space="preserve">otvoriti ako </w:t>
      </w:r>
      <w:r w:rsidR="00E755B2" w:rsidRPr="004C2F3C">
        <w:rPr>
          <w:rFonts w:hAnsi="Times New Roman" w:ascii="Times New Roman"/>
        </w:rPr>
        <w:t xml:space="preserve">sud </w:t>
      </w:r>
      <w:r w:rsidR="00DB4C10" w:rsidRPr="004C2F3C">
        <w:rPr>
          <w:rFonts w:hAnsi="Times New Roman" w:ascii="Times New Roman"/>
        </w:rPr>
        <w:t>utvrdi postojanje stečajn</w:t>
      </w:r>
      <w:r w:rsidR="00E755B2" w:rsidRPr="004C2F3C">
        <w:rPr>
          <w:rFonts w:hAnsi="Times New Roman" w:ascii="Times New Roman"/>
        </w:rPr>
        <w:t>og</w:t>
      </w:r>
      <w:r w:rsidR="00DB4C10" w:rsidRPr="004C2F3C">
        <w:rPr>
          <w:rFonts w:hAnsi="Times New Roman" w:ascii="Times New Roman"/>
        </w:rPr>
        <w:t xml:space="preserve"> razloga, a to su prema stavku 2. istog članka</w:t>
      </w:r>
      <w:r w:rsidR="00E755B2" w:rsidRPr="004C2F3C">
        <w:rPr>
          <w:rFonts w:hAnsi="Times New Roman" w:ascii="Times New Roman"/>
        </w:rPr>
        <w:t xml:space="preserve"> </w:t>
      </w:r>
      <w:r w:rsidR="00DB4C10" w:rsidRPr="004C2F3C">
        <w:rPr>
          <w:rFonts w:hAnsi="Times New Roman" w:ascii="Times New Roman"/>
        </w:rPr>
        <w:t xml:space="preserve">nesposobnost za plaćanje i prezaduženost.   </w:t>
      </w:r>
    </w:p>
    <w:p w:rsidRDefault="00EF636F" w:rsidP="0040172E" w:rsidR="0040172E" w:rsidRPr="00723992">
      <w:pPr>
        <w:jc w:val="both"/>
        <w:rPr>
          <w:rFonts w:hAnsi="Times New Roman" w:ascii="Times New Roman"/>
        </w:rPr>
      </w:pPr>
      <w:r w:rsidRPr="004C2F3C">
        <w:rPr>
          <w:rFonts w:hAnsi="Times New Roman" w:ascii="Times New Roman"/>
        </w:rPr>
        <w:tab/>
      </w:r>
      <w:r w:rsidR="00DB4C10" w:rsidRPr="004C2F3C">
        <w:rPr>
          <w:rFonts w:hAnsi="Times New Roman" w:ascii="Times New Roman"/>
        </w:rPr>
        <w:t>Prema odredbi čl.</w:t>
      </w:r>
      <w:r w:rsidR="00127008" w:rsidRPr="004C2F3C">
        <w:rPr>
          <w:rFonts w:hAnsi="Times New Roman" w:ascii="Times New Roman"/>
        </w:rPr>
        <w:t>132</w:t>
      </w:r>
      <w:r w:rsidR="00DB4C10" w:rsidRPr="004C2F3C">
        <w:rPr>
          <w:rFonts w:hAnsi="Times New Roman" w:ascii="Times New Roman"/>
        </w:rPr>
        <w:t xml:space="preserve">. st.1. </w:t>
      </w:r>
      <w:r w:rsidR="00531FDB" w:rsidRPr="004C2F3C">
        <w:rPr>
          <w:rFonts w:hAnsi="Times New Roman" w:ascii="Times New Roman"/>
        </w:rPr>
        <w:t>SZ-a</w:t>
      </w:r>
      <w:r w:rsidR="00131669" w:rsidRPr="004C2F3C">
        <w:rPr>
          <w:rFonts w:hAnsi="Times New Roman" w:ascii="Times New Roman"/>
        </w:rPr>
        <w:t xml:space="preserve"> ako prije otvaranja stečajnog postupka sud utvrdi da imovina dužnika koja bi ušla u stečajnu masu nije dovoljna ni za namirenje troškova</w:t>
      </w:r>
      <w:r w:rsidR="00131669" w:rsidRPr="00723992">
        <w:rPr>
          <w:rFonts w:hAnsi="Times New Roman" w:ascii="Times New Roman"/>
        </w:rPr>
        <w:t xml:space="preserve"> toga postupka ili je neznatne vrijednosti, </w:t>
      </w:r>
      <w:r w:rsidR="0040172E" w:rsidRPr="00723992">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pPr>
        <w:jc w:val="both"/>
        <w:rPr>
          <w:rFonts w:hAnsi="Times New Roman" w:ascii="Times New Roman"/>
        </w:rPr>
      </w:pPr>
      <w:r w:rsidRPr="00723992">
        <w:rPr>
          <w:rFonts w:hAnsi="Times New Roman" w:ascii="Times New Roman"/>
        </w:rPr>
        <w:tab/>
        <w:t>Slijedom navedenog, temeljem čl.132. st.1. SZ</w:t>
      </w:r>
      <w:r w:rsidR="00E9412C">
        <w:rPr>
          <w:rFonts w:hAnsi="Times New Roman" w:ascii="Times New Roman"/>
        </w:rPr>
        <w:t>-a</w:t>
      </w:r>
      <w:r w:rsidRPr="00723992">
        <w:rPr>
          <w:rFonts w:hAnsi="Times New Roman" w:ascii="Times New Roman"/>
        </w:rPr>
        <w:t>, valjalo je pozvati sve osobe koje imaju pravni interes za provedbom stečajnog postupka da predujme navedeni iznos.</w:t>
      </w:r>
    </w:p>
    <w:p w:rsidRDefault="0040172E" w:rsidP="00883541" w:rsidR="0040172E">
      <w:pPr>
        <w:pStyle w:val="Bezproreda"/>
        <w:jc w:val="both"/>
        <w:rPr>
          <w:rFonts w:hAnsi="Times New Roman" w:ascii="Times New Roman"/>
          <w:sz w:val="24"/>
        </w:rPr>
      </w:pPr>
      <w:r w:rsidRPr="00883541">
        <w:rPr>
          <w:rFonts w:hAnsi="Times New Roman" w:ascii="Times New Roman"/>
          <w:sz w:val="24"/>
        </w:rPr>
        <w:tab/>
        <w:t>Na posljedice nepostupanja po t</w:t>
      </w:r>
      <w:r w:rsidR="002354F0" w:rsidRPr="00883541">
        <w:rPr>
          <w:rFonts w:hAnsi="Times New Roman" w:ascii="Times New Roman"/>
          <w:sz w:val="24"/>
        </w:rPr>
        <w:t>očki</w:t>
      </w:r>
      <w:r w:rsidRPr="00883541">
        <w:rPr>
          <w:rFonts w:hAnsi="Times New Roman" w:ascii="Times New Roman"/>
          <w:sz w:val="24"/>
        </w:rPr>
        <w:t xml:space="preserve"> I. izreke rješenja temeljem čl.132. st.2. SZ</w:t>
      </w:r>
      <w:r w:rsidR="00E9412C">
        <w:rPr>
          <w:rFonts w:hAnsi="Times New Roman" w:ascii="Times New Roman"/>
          <w:sz w:val="24"/>
        </w:rPr>
        <w:t>-a</w:t>
      </w:r>
      <w:r w:rsidRPr="00883541">
        <w:rPr>
          <w:rFonts w:hAnsi="Times New Roman" w:ascii="Times New Roman"/>
          <w:sz w:val="24"/>
        </w:rPr>
        <w:t xml:space="preserve"> upozoreno je u t. II. izreke ovog rješenja.</w:t>
      </w:r>
      <w:r w:rsidR="00DB4C10" w:rsidRPr="00883541">
        <w:rPr>
          <w:rFonts w:hAnsi="Times New Roman" w:ascii="Times New Roman"/>
          <w:sz w:val="24"/>
        </w:rPr>
        <w:tab/>
      </w:r>
    </w:p>
    <w:p w:rsidRDefault="00872B9E" w:rsidP="00883541" w:rsidR="00872B9E">
      <w:pPr>
        <w:pStyle w:val="Bezproreda"/>
        <w:jc w:val="both"/>
        <w:rPr>
          <w:rFonts w:hAnsi="Times New Roman" w:ascii="Times New Roman"/>
          <w:sz w:val="24"/>
        </w:rPr>
      </w:pPr>
    </w:p>
    <w:p w:rsidRDefault="00872B9E" w:rsidP="00872B9E" w:rsidR="00872B9E" w:rsidRPr="00883541">
      <w:pPr>
        <w:pStyle w:val="Bezproreda"/>
        <w:jc w:val="center"/>
        <w:rPr>
          <w:rFonts w:hAnsi="Times New Roman" w:ascii="Times New Roman"/>
          <w:sz w:val="24"/>
        </w:rPr>
      </w:pPr>
      <w:r>
        <w:rPr>
          <w:rFonts w:hAnsi="Times New Roman" w:ascii="Times New Roman"/>
          <w:sz w:val="24"/>
        </w:rPr>
        <w:t>U Rijeci, 23. listopada 2018. godine</w:t>
      </w:r>
    </w:p>
    <w:p w:rsidRDefault="00D9571C" w:rsidP="00856757" w:rsidR="008F6703" w:rsidRPr="00883541">
      <w:pPr>
        <w:pStyle w:val="Bezproreda"/>
        <w:jc w:val="right"/>
        <w:rPr>
          <w:rFonts w:hAnsi="Times New Roman" w:ascii="Times New Roman"/>
          <w:sz w:val="24"/>
        </w:rPr>
      </w:pPr>
      <w:r>
        <w:rPr>
          <w:rFonts w:hAnsi="Times New Roman" w:ascii="Times New Roman"/>
          <w:sz w:val="24"/>
        </w:rPr>
        <w:tab/>
      </w:r>
      <w:r>
        <w:rPr>
          <w:rFonts w:hAnsi="Times New Roman" w:ascii="Times New Roman"/>
          <w:sz w:val="24"/>
        </w:rPr>
        <w:tab/>
      </w:r>
      <w:r w:rsidR="00E85C87">
        <w:rPr>
          <w:rFonts w:hAnsi="Times New Roman" w:ascii="Times New Roman"/>
          <w:sz w:val="24"/>
        </w:rPr>
        <w:tab/>
      </w:r>
      <w:r w:rsidR="008F6703" w:rsidRPr="00883541">
        <w:rPr>
          <w:rFonts w:hAnsi="Times New Roman" w:ascii="Times New Roman"/>
          <w:sz w:val="24"/>
        </w:rPr>
        <w:t>Sudac</w:t>
      </w:r>
    </w:p>
    <w:p w:rsidRDefault="008A686E" w:rsidP="00D50C2B" w:rsidR="005E4EBF">
      <w:pPr>
        <w:ind w:firstLine="708" w:left="1416"/>
        <w:jc w:val="right"/>
        <w:rPr>
          <w:rFonts w:hAnsi="Times New Roman" w:ascii="Times New Roman"/>
        </w:rPr>
      </w:pPr>
      <w:r>
        <w:rPr>
          <w:rFonts w:hAnsi="Times New Roman" w:ascii="Times New Roman"/>
        </w:rPr>
        <w:t xml:space="preserve">                       </w:t>
      </w:r>
      <w:r w:rsidR="00C1379E" w:rsidRPr="00883541">
        <w:rPr>
          <w:rFonts w:hAnsi="Times New Roman" w:ascii="Times New Roman"/>
        </w:rPr>
        <w:t xml:space="preserve">Daniela </w:t>
      </w:r>
      <w:r w:rsidR="00C1379E" w:rsidRPr="008A686E">
        <w:rPr>
          <w:rFonts w:hAnsi="Times New Roman" w:ascii="Times New Roman"/>
        </w:rPr>
        <w:t>Korlević</w:t>
      </w:r>
      <w:r w:rsidR="00363641" w:rsidRPr="008A686E">
        <w:rPr>
          <w:rFonts w:hAnsi="Times New Roman" w:ascii="Times New Roman"/>
        </w:rPr>
        <w:t xml:space="preserve"> </w:t>
      </w:r>
      <w:r w:rsidR="00D50C2B">
        <w:rPr>
          <w:rFonts w:hAnsi="Times New Roman" w:ascii="Times New Roman"/>
        </w:rPr>
        <w:t xml:space="preserve"> </w:t>
      </w:r>
    </w:p>
    <w:p w:rsidRDefault="0004002A" w:rsidP="00C0124F" w:rsidR="00C0124F" w:rsidRPr="00723992">
      <w:pPr>
        <w:rPr>
          <w:rFonts w:hAnsi="Times New Roman" w:ascii="Times New Roman"/>
        </w:rPr>
      </w:pPr>
      <w:r w:rsidRPr="00723992">
        <w:rPr>
          <w:rFonts w:hAnsi="Times New Roman" w:ascii="Times New Roman"/>
        </w:rPr>
        <w:t>U</w:t>
      </w:r>
      <w:r w:rsidR="00C0124F" w:rsidRPr="00723992">
        <w:rPr>
          <w:rFonts w:hAnsi="Times New Roman" w:ascii="Times New Roman"/>
        </w:rPr>
        <w:t>PUTA O PRAVNOM LIJEKU:</w:t>
      </w:r>
    </w:p>
    <w:p w:rsidRDefault="00954737" w:rsidP="00723992" w:rsidR="0029312D" w:rsidRPr="00872B9E">
      <w:pPr>
        <w:jc w:val="both"/>
        <w:rPr>
          <w:rFonts w:hAnsi="Times New Roman" w:ascii="Times New Roman"/>
          <w:sz w:val="22"/>
        </w:rPr>
      </w:pPr>
      <w:r w:rsidRPr="00872B9E">
        <w:rPr>
          <w:rFonts w:hAnsi="Times New Roman" w:ascii="Times New Roman"/>
          <w:sz w:val="22"/>
        </w:rPr>
        <w:tab/>
      </w:r>
      <w:r w:rsidR="00C0124F" w:rsidRPr="00872B9E">
        <w:rPr>
          <w:rFonts w:hAnsi="Times New Roman" w:ascii="Times New Roman"/>
          <w:sz w:val="22"/>
        </w:rPr>
        <w:t>Protiv ovog rješenja dopuštena je žalba</w:t>
      </w:r>
      <w:r w:rsidR="00492CB8" w:rsidRPr="00872B9E">
        <w:rPr>
          <w:rFonts w:hAnsi="Times New Roman" w:ascii="Times New Roman"/>
          <w:sz w:val="22"/>
        </w:rPr>
        <w:t>.</w:t>
      </w:r>
      <w:r w:rsidR="00C0124F" w:rsidRPr="00872B9E">
        <w:rPr>
          <w:rFonts w:hAnsi="Times New Roman" w:ascii="Times New Roman"/>
          <w:sz w:val="22"/>
        </w:rPr>
        <w:t xml:space="preserve"> </w:t>
      </w:r>
      <w:r w:rsidR="00492CB8" w:rsidRPr="00872B9E">
        <w:rPr>
          <w:rFonts w:hAnsi="Times New Roman" w:ascii="Times New Roman"/>
          <w:sz w:val="22"/>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872B9E">
        <w:rPr>
          <w:rFonts w:hAnsi="Times New Roman" w:ascii="Times New Roman"/>
          <w:sz w:val="22"/>
        </w:rPr>
        <w:t xml:space="preserve"> </w:t>
      </w:r>
    </w:p>
    <w:sectPr w:rsidSect="001942DB" w:rsidR="0029312D" w:rsidRPr="00872B9E">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Liberation Serif">
    <w:altName w:val="Times New Roman"/>
    <w:charset w:val="00"/>
    <w:family w:val="roman"/>
    <w:pitch w:val="variable"/>
  </w:font>
  <w:font w:name="SimSun">
    <w:altName w:val="宋体"/>
    <w:panose1 w:val="02010600030101010101"/>
    <w:charset w:val="86"/>
    <w:family w:val="auto"/>
    <w:pitch w:val="variable"/>
    <w:sig w:csb1="00000000" w:csb0="00040001" w:usb3="00000000" w:usb2="00000016" w:usb1="288F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872B9E">
      <w:rPr>
        <w:rFonts w:hAnsi="Times New Roman" w:ascii="Times New Roman"/>
        <w:b w:val="false"/>
        <w:noProof/>
      </w:rPr>
      <w:t>2</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284" w:rsidP="00390284" w:rsidR="00390284" w:rsidRPr="00390284">
    <w:pPr>
      <w:pStyle w:val="Podnoje"/>
      <w:jc w:val="center"/>
      <w:rPr>
        <w:rFonts w:hAnsi="Times New Roman" w:ascii="Times New Roman"/>
        <w:b w:val="false"/>
      </w:rPr>
    </w:pPr>
    <w:r w:rsidRPr="00390284">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0DCA" w:rsidP="00590DCA" w:rsidR="002E721B" w:rsidRPr="00590DCA">
    <w:pPr>
      <w:pStyle w:val="Zaglavlje"/>
      <w:jc w:val="right"/>
    </w:pPr>
    <w:r>
      <w:rPr>
        <w:rFonts w:hAnsi="Times New Roman" w:ascii="Times New Roman"/>
      </w:rPr>
      <w:t>P</w:t>
    </w:r>
    <w:r w:rsidR="00E85C87">
      <w:rPr>
        <w:rFonts w:hAnsi="Times New Roman" w:ascii="Times New Roman"/>
      </w:rPr>
      <w:t>oslovni broj 15 St-</w:t>
    </w:r>
    <w:r w:rsidR="00245D8E">
      <w:rPr>
        <w:rFonts w:hAnsi="Times New Roman" w:ascii="Times New Roman"/>
      </w:rPr>
      <w:t>341</w:t>
    </w:r>
    <w:r>
      <w:rPr>
        <w:rFonts w:hAnsi="Times New Roman" w:ascii="Times New Roman"/>
      </w:rPr>
      <w:t>/18-</w:t>
    </w:r>
    <w:r w:rsidR="00574AD3">
      <w:rPr>
        <w:rFonts w:hAnsi="Times New Roman" w:ascii="Times New Roman"/>
      </w:rPr>
      <w:t>1</w:t>
    </w:r>
    <w:r w:rsidR="00245D8E">
      <w:rPr>
        <w:rFonts w:hAnsi="Times New Roman" w:ascii="Times New Roman"/>
      </w:rPr>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7559A"/>
    <w:multiLevelType w:val="hybridMultilevel"/>
    <w:tmpl w:val="8D428492"/>
    <w:lvl w:tplc="3438AE42"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4"/>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2951"/>
    <w:rsid w:val="000236AE"/>
    <w:rsid w:val="0002388C"/>
    <w:rsid w:val="0002588F"/>
    <w:rsid w:val="000302B9"/>
    <w:rsid w:val="00033BCD"/>
    <w:rsid w:val="00034D49"/>
    <w:rsid w:val="00037B24"/>
    <w:rsid w:val="0004002A"/>
    <w:rsid w:val="00040693"/>
    <w:rsid w:val="0005034A"/>
    <w:rsid w:val="00052963"/>
    <w:rsid w:val="000574B2"/>
    <w:rsid w:val="0006268E"/>
    <w:rsid w:val="00063848"/>
    <w:rsid w:val="00064BE2"/>
    <w:rsid w:val="000671A9"/>
    <w:rsid w:val="000715A6"/>
    <w:rsid w:val="0007291E"/>
    <w:rsid w:val="0007661A"/>
    <w:rsid w:val="000815B1"/>
    <w:rsid w:val="0008529B"/>
    <w:rsid w:val="00085688"/>
    <w:rsid w:val="00086140"/>
    <w:rsid w:val="0008760C"/>
    <w:rsid w:val="000950FC"/>
    <w:rsid w:val="000956C5"/>
    <w:rsid w:val="00096116"/>
    <w:rsid w:val="000A7120"/>
    <w:rsid w:val="000A743D"/>
    <w:rsid w:val="000A777B"/>
    <w:rsid w:val="000B4A87"/>
    <w:rsid w:val="000B6E30"/>
    <w:rsid w:val="000C0B5D"/>
    <w:rsid w:val="000C2F90"/>
    <w:rsid w:val="000C7A79"/>
    <w:rsid w:val="000D478D"/>
    <w:rsid w:val="000D76AD"/>
    <w:rsid w:val="000E25EC"/>
    <w:rsid w:val="000E435E"/>
    <w:rsid w:val="000E634C"/>
    <w:rsid w:val="000E6B2D"/>
    <w:rsid w:val="000F0165"/>
    <w:rsid w:val="000F0C53"/>
    <w:rsid w:val="000F164D"/>
    <w:rsid w:val="000F4531"/>
    <w:rsid w:val="00103EB3"/>
    <w:rsid w:val="00106B9C"/>
    <w:rsid w:val="00115D3D"/>
    <w:rsid w:val="0012310F"/>
    <w:rsid w:val="0012334E"/>
    <w:rsid w:val="00127008"/>
    <w:rsid w:val="00131290"/>
    <w:rsid w:val="00131669"/>
    <w:rsid w:val="001351C4"/>
    <w:rsid w:val="00137C2F"/>
    <w:rsid w:val="00142C99"/>
    <w:rsid w:val="00144669"/>
    <w:rsid w:val="00144B21"/>
    <w:rsid w:val="00144FC8"/>
    <w:rsid w:val="001463E6"/>
    <w:rsid w:val="001505D8"/>
    <w:rsid w:val="0015495D"/>
    <w:rsid w:val="001572E1"/>
    <w:rsid w:val="00161291"/>
    <w:rsid w:val="0016571A"/>
    <w:rsid w:val="001666BB"/>
    <w:rsid w:val="00167622"/>
    <w:rsid w:val="0017178D"/>
    <w:rsid w:val="00171CA8"/>
    <w:rsid w:val="00175029"/>
    <w:rsid w:val="00176648"/>
    <w:rsid w:val="00177974"/>
    <w:rsid w:val="001803DE"/>
    <w:rsid w:val="001942DB"/>
    <w:rsid w:val="001A1083"/>
    <w:rsid w:val="001A1D72"/>
    <w:rsid w:val="001A38B4"/>
    <w:rsid w:val="001A55E6"/>
    <w:rsid w:val="001B656D"/>
    <w:rsid w:val="001B65EA"/>
    <w:rsid w:val="001C1D6C"/>
    <w:rsid w:val="001C5510"/>
    <w:rsid w:val="001D13D4"/>
    <w:rsid w:val="001D1ECE"/>
    <w:rsid w:val="001E11CA"/>
    <w:rsid w:val="001E2638"/>
    <w:rsid w:val="001E7AE7"/>
    <w:rsid w:val="001F2646"/>
    <w:rsid w:val="001F52D2"/>
    <w:rsid w:val="001F5A0A"/>
    <w:rsid w:val="001F69F2"/>
    <w:rsid w:val="001F7F40"/>
    <w:rsid w:val="0020054E"/>
    <w:rsid w:val="00201A01"/>
    <w:rsid w:val="002023AD"/>
    <w:rsid w:val="00202E32"/>
    <w:rsid w:val="00207C0D"/>
    <w:rsid w:val="00214C3F"/>
    <w:rsid w:val="00215B50"/>
    <w:rsid w:val="00216FA4"/>
    <w:rsid w:val="00222C7C"/>
    <w:rsid w:val="0022592F"/>
    <w:rsid w:val="00225F52"/>
    <w:rsid w:val="00226544"/>
    <w:rsid w:val="00226FBA"/>
    <w:rsid w:val="0022775F"/>
    <w:rsid w:val="0023250E"/>
    <w:rsid w:val="00233861"/>
    <w:rsid w:val="00235015"/>
    <w:rsid w:val="002354F0"/>
    <w:rsid w:val="002362DF"/>
    <w:rsid w:val="0023712B"/>
    <w:rsid w:val="002452E0"/>
    <w:rsid w:val="00245D8E"/>
    <w:rsid w:val="00253FBA"/>
    <w:rsid w:val="0025619D"/>
    <w:rsid w:val="002671CC"/>
    <w:rsid w:val="00267BEF"/>
    <w:rsid w:val="0027267B"/>
    <w:rsid w:val="0027305C"/>
    <w:rsid w:val="00276880"/>
    <w:rsid w:val="002838A1"/>
    <w:rsid w:val="00286433"/>
    <w:rsid w:val="002905D3"/>
    <w:rsid w:val="0029312D"/>
    <w:rsid w:val="00296014"/>
    <w:rsid w:val="002963ED"/>
    <w:rsid w:val="00297435"/>
    <w:rsid w:val="002A1514"/>
    <w:rsid w:val="002A1677"/>
    <w:rsid w:val="002A3A70"/>
    <w:rsid w:val="002A58A4"/>
    <w:rsid w:val="002A6200"/>
    <w:rsid w:val="002A7125"/>
    <w:rsid w:val="002B3FB0"/>
    <w:rsid w:val="002C01C1"/>
    <w:rsid w:val="002D5255"/>
    <w:rsid w:val="002D6524"/>
    <w:rsid w:val="002E20D3"/>
    <w:rsid w:val="002E21F0"/>
    <w:rsid w:val="002E67B5"/>
    <w:rsid w:val="002E721B"/>
    <w:rsid w:val="002E72BD"/>
    <w:rsid w:val="002E73F8"/>
    <w:rsid w:val="00302D74"/>
    <w:rsid w:val="00302E70"/>
    <w:rsid w:val="003063CA"/>
    <w:rsid w:val="00330316"/>
    <w:rsid w:val="003310E4"/>
    <w:rsid w:val="0034165F"/>
    <w:rsid w:val="00344CE2"/>
    <w:rsid w:val="00346EB8"/>
    <w:rsid w:val="0035444C"/>
    <w:rsid w:val="00360B6E"/>
    <w:rsid w:val="00362A7F"/>
    <w:rsid w:val="00363641"/>
    <w:rsid w:val="00363778"/>
    <w:rsid w:val="00366779"/>
    <w:rsid w:val="00380BCC"/>
    <w:rsid w:val="00387E71"/>
    <w:rsid w:val="00390284"/>
    <w:rsid w:val="00390287"/>
    <w:rsid w:val="00397DA8"/>
    <w:rsid w:val="003A69D4"/>
    <w:rsid w:val="003A7C17"/>
    <w:rsid w:val="003B32E5"/>
    <w:rsid w:val="003B376F"/>
    <w:rsid w:val="003B655A"/>
    <w:rsid w:val="003C1E2F"/>
    <w:rsid w:val="003C4242"/>
    <w:rsid w:val="003C53E9"/>
    <w:rsid w:val="003D4368"/>
    <w:rsid w:val="003D6010"/>
    <w:rsid w:val="003E1625"/>
    <w:rsid w:val="003E6E8B"/>
    <w:rsid w:val="003E7863"/>
    <w:rsid w:val="00400835"/>
    <w:rsid w:val="0040172E"/>
    <w:rsid w:val="00403B68"/>
    <w:rsid w:val="00405C8F"/>
    <w:rsid w:val="004149D8"/>
    <w:rsid w:val="004224A1"/>
    <w:rsid w:val="00422A3C"/>
    <w:rsid w:val="00422DD6"/>
    <w:rsid w:val="00423734"/>
    <w:rsid w:val="0043205F"/>
    <w:rsid w:val="00440F27"/>
    <w:rsid w:val="00441C52"/>
    <w:rsid w:val="00442F7C"/>
    <w:rsid w:val="004458C6"/>
    <w:rsid w:val="00452DB5"/>
    <w:rsid w:val="004546FD"/>
    <w:rsid w:val="0046024E"/>
    <w:rsid w:val="00462F94"/>
    <w:rsid w:val="00466EB4"/>
    <w:rsid w:val="00472D35"/>
    <w:rsid w:val="00475A13"/>
    <w:rsid w:val="00480DCF"/>
    <w:rsid w:val="00482075"/>
    <w:rsid w:val="004825CD"/>
    <w:rsid w:val="004850B3"/>
    <w:rsid w:val="00492CB8"/>
    <w:rsid w:val="0049522A"/>
    <w:rsid w:val="00495976"/>
    <w:rsid w:val="004A18C9"/>
    <w:rsid w:val="004A2AFB"/>
    <w:rsid w:val="004A539B"/>
    <w:rsid w:val="004B534D"/>
    <w:rsid w:val="004C2F3C"/>
    <w:rsid w:val="004C76CC"/>
    <w:rsid w:val="004D771E"/>
    <w:rsid w:val="004E3E53"/>
    <w:rsid w:val="004E76F0"/>
    <w:rsid w:val="004F02F1"/>
    <w:rsid w:val="004F266C"/>
    <w:rsid w:val="004F6136"/>
    <w:rsid w:val="005045CE"/>
    <w:rsid w:val="00511F2A"/>
    <w:rsid w:val="00511F31"/>
    <w:rsid w:val="005123D7"/>
    <w:rsid w:val="00512EFB"/>
    <w:rsid w:val="0052020D"/>
    <w:rsid w:val="0052634A"/>
    <w:rsid w:val="005307CC"/>
    <w:rsid w:val="005315F2"/>
    <w:rsid w:val="00531FDB"/>
    <w:rsid w:val="005373EF"/>
    <w:rsid w:val="00544270"/>
    <w:rsid w:val="00546E6F"/>
    <w:rsid w:val="00550939"/>
    <w:rsid w:val="0056195D"/>
    <w:rsid w:val="005624F3"/>
    <w:rsid w:val="0056280E"/>
    <w:rsid w:val="005705D3"/>
    <w:rsid w:val="0057395F"/>
    <w:rsid w:val="0057466D"/>
    <w:rsid w:val="00574AD3"/>
    <w:rsid w:val="00575BC3"/>
    <w:rsid w:val="00585A3A"/>
    <w:rsid w:val="005862BF"/>
    <w:rsid w:val="00590DCA"/>
    <w:rsid w:val="005A07E9"/>
    <w:rsid w:val="005A2989"/>
    <w:rsid w:val="005A3995"/>
    <w:rsid w:val="005A3E62"/>
    <w:rsid w:val="005A4452"/>
    <w:rsid w:val="005A6B6E"/>
    <w:rsid w:val="005B03B6"/>
    <w:rsid w:val="005B1597"/>
    <w:rsid w:val="005B57CD"/>
    <w:rsid w:val="005B67ED"/>
    <w:rsid w:val="005C296E"/>
    <w:rsid w:val="005D1C21"/>
    <w:rsid w:val="005D3118"/>
    <w:rsid w:val="005D495A"/>
    <w:rsid w:val="005D5CBD"/>
    <w:rsid w:val="005E4EBF"/>
    <w:rsid w:val="005F1982"/>
    <w:rsid w:val="005F50EE"/>
    <w:rsid w:val="005F6EDC"/>
    <w:rsid w:val="006016BC"/>
    <w:rsid w:val="0060453C"/>
    <w:rsid w:val="00604EE2"/>
    <w:rsid w:val="0060647B"/>
    <w:rsid w:val="00606B79"/>
    <w:rsid w:val="0060730F"/>
    <w:rsid w:val="006100E1"/>
    <w:rsid w:val="00616765"/>
    <w:rsid w:val="006245B1"/>
    <w:rsid w:val="00627842"/>
    <w:rsid w:val="00634CF1"/>
    <w:rsid w:val="0063664B"/>
    <w:rsid w:val="0064143D"/>
    <w:rsid w:val="006418D0"/>
    <w:rsid w:val="00645938"/>
    <w:rsid w:val="006501BF"/>
    <w:rsid w:val="0065185D"/>
    <w:rsid w:val="0066246D"/>
    <w:rsid w:val="00667206"/>
    <w:rsid w:val="00672CD7"/>
    <w:rsid w:val="00677144"/>
    <w:rsid w:val="0068145D"/>
    <w:rsid w:val="00685F91"/>
    <w:rsid w:val="00695032"/>
    <w:rsid w:val="006A5877"/>
    <w:rsid w:val="006A59BD"/>
    <w:rsid w:val="006A7825"/>
    <w:rsid w:val="006C4F9B"/>
    <w:rsid w:val="006C5C0D"/>
    <w:rsid w:val="006C7B1E"/>
    <w:rsid w:val="006D0F2D"/>
    <w:rsid w:val="006D4DF9"/>
    <w:rsid w:val="006D7426"/>
    <w:rsid w:val="006E1900"/>
    <w:rsid w:val="006E3F95"/>
    <w:rsid w:val="006F0D62"/>
    <w:rsid w:val="006F6339"/>
    <w:rsid w:val="007007FF"/>
    <w:rsid w:val="00706E8D"/>
    <w:rsid w:val="00713395"/>
    <w:rsid w:val="007150FA"/>
    <w:rsid w:val="00716A25"/>
    <w:rsid w:val="00722FDC"/>
    <w:rsid w:val="00723992"/>
    <w:rsid w:val="00723F51"/>
    <w:rsid w:val="007332D6"/>
    <w:rsid w:val="00735555"/>
    <w:rsid w:val="007416AD"/>
    <w:rsid w:val="007432C5"/>
    <w:rsid w:val="00743573"/>
    <w:rsid w:val="007566DF"/>
    <w:rsid w:val="00760930"/>
    <w:rsid w:val="00763AA0"/>
    <w:rsid w:val="00781BAA"/>
    <w:rsid w:val="007845F5"/>
    <w:rsid w:val="00784A2E"/>
    <w:rsid w:val="007878E7"/>
    <w:rsid w:val="00791D59"/>
    <w:rsid w:val="007A070F"/>
    <w:rsid w:val="007A23CD"/>
    <w:rsid w:val="007B0FDC"/>
    <w:rsid w:val="007B4733"/>
    <w:rsid w:val="007C063F"/>
    <w:rsid w:val="007C3497"/>
    <w:rsid w:val="007D0035"/>
    <w:rsid w:val="007D4BF6"/>
    <w:rsid w:val="007D635A"/>
    <w:rsid w:val="007D764A"/>
    <w:rsid w:val="007E0C1B"/>
    <w:rsid w:val="007E1313"/>
    <w:rsid w:val="007E5AB9"/>
    <w:rsid w:val="007F4F8B"/>
    <w:rsid w:val="007F57A8"/>
    <w:rsid w:val="00800584"/>
    <w:rsid w:val="00817D82"/>
    <w:rsid w:val="008209E5"/>
    <w:rsid w:val="00821882"/>
    <w:rsid w:val="00824CDD"/>
    <w:rsid w:val="00825790"/>
    <w:rsid w:val="00825C11"/>
    <w:rsid w:val="008272FA"/>
    <w:rsid w:val="0082733C"/>
    <w:rsid w:val="00833550"/>
    <w:rsid w:val="00836928"/>
    <w:rsid w:val="00843182"/>
    <w:rsid w:val="008523CB"/>
    <w:rsid w:val="00855C3C"/>
    <w:rsid w:val="00856757"/>
    <w:rsid w:val="0085747B"/>
    <w:rsid w:val="008666E3"/>
    <w:rsid w:val="00870505"/>
    <w:rsid w:val="00871630"/>
    <w:rsid w:val="0087286D"/>
    <w:rsid w:val="00872B9E"/>
    <w:rsid w:val="00877659"/>
    <w:rsid w:val="00880340"/>
    <w:rsid w:val="00882309"/>
    <w:rsid w:val="00882E2A"/>
    <w:rsid w:val="00883541"/>
    <w:rsid w:val="00883ABB"/>
    <w:rsid w:val="008872B1"/>
    <w:rsid w:val="008906EB"/>
    <w:rsid w:val="008979F8"/>
    <w:rsid w:val="008A0E15"/>
    <w:rsid w:val="008A3747"/>
    <w:rsid w:val="008A3D8F"/>
    <w:rsid w:val="008A686E"/>
    <w:rsid w:val="008B0711"/>
    <w:rsid w:val="008B078D"/>
    <w:rsid w:val="008B3A73"/>
    <w:rsid w:val="008B5FA4"/>
    <w:rsid w:val="008C0EDA"/>
    <w:rsid w:val="008C26B2"/>
    <w:rsid w:val="008C3FB2"/>
    <w:rsid w:val="008C4977"/>
    <w:rsid w:val="008C4E4F"/>
    <w:rsid w:val="008C7813"/>
    <w:rsid w:val="008D15E6"/>
    <w:rsid w:val="008D254D"/>
    <w:rsid w:val="008E3E5A"/>
    <w:rsid w:val="008F0C07"/>
    <w:rsid w:val="008F0FA2"/>
    <w:rsid w:val="008F39FB"/>
    <w:rsid w:val="008F6703"/>
    <w:rsid w:val="008F6C62"/>
    <w:rsid w:val="008F7C17"/>
    <w:rsid w:val="00905054"/>
    <w:rsid w:val="009070E6"/>
    <w:rsid w:val="00913077"/>
    <w:rsid w:val="0091310C"/>
    <w:rsid w:val="009136EE"/>
    <w:rsid w:val="0091416F"/>
    <w:rsid w:val="0091493B"/>
    <w:rsid w:val="00925C74"/>
    <w:rsid w:val="009338F4"/>
    <w:rsid w:val="00936647"/>
    <w:rsid w:val="0094014F"/>
    <w:rsid w:val="00946CF7"/>
    <w:rsid w:val="009513BE"/>
    <w:rsid w:val="00952E2E"/>
    <w:rsid w:val="00954737"/>
    <w:rsid w:val="00956D07"/>
    <w:rsid w:val="00961283"/>
    <w:rsid w:val="0096215B"/>
    <w:rsid w:val="00965447"/>
    <w:rsid w:val="00971C9C"/>
    <w:rsid w:val="00971F12"/>
    <w:rsid w:val="009762C0"/>
    <w:rsid w:val="00987AEA"/>
    <w:rsid w:val="009915B6"/>
    <w:rsid w:val="0099415C"/>
    <w:rsid w:val="00996592"/>
    <w:rsid w:val="009A0E9A"/>
    <w:rsid w:val="009A4426"/>
    <w:rsid w:val="009A7EE6"/>
    <w:rsid w:val="009B14C8"/>
    <w:rsid w:val="009B5DA0"/>
    <w:rsid w:val="009B7911"/>
    <w:rsid w:val="009C0344"/>
    <w:rsid w:val="009C11CB"/>
    <w:rsid w:val="009C25EB"/>
    <w:rsid w:val="009C2E43"/>
    <w:rsid w:val="009D152D"/>
    <w:rsid w:val="009D683C"/>
    <w:rsid w:val="009D7D36"/>
    <w:rsid w:val="009E1E0C"/>
    <w:rsid w:val="009E64C2"/>
    <w:rsid w:val="009F6B5A"/>
    <w:rsid w:val="00A04285"/>
    <w:rsid w:val="00A064A7"/>
    <w:rsid w:val="00A202C0"/>
    <w:rsid w:val="00A22FF3"/>
    <w:rsid w:val="00A23961"/>
    <w:rsid w:val="00A23FE4"/>
    <w:rsid w:val="00A24A1C"/>
    <w:rsid w:val="00A26399"/>
    <w:rsid w:val="00A31CB9"/>
    <w:rsid w:val="00A33844"/>
    <w:rsid w:val="00A357C5"/>
    <w:rsid w:val="00A36FCD"/>
    <w:rsid w:val="00A40424"/>
    <w:rsid w:val="00A50178"/>
    <w:rsid w:val="00A502AE"/>
    <w:rsid w:val="00A506C6"/>
    <w:rsid w:val="00A51390"/>
    <w:rsid w:val="00A513D4"/>
    <w:rsid w:val="00A523DB"/>
    <w:rsid w:val="00A55519"/>
    <w:rsid w:val="00A56755"/>
    <w:rsid w:val="00A60B3D"/>
    <w:rsid w:val="00A62B54"/>
    <w:rsid w:val="00A6348A"/>
    <w:rsid w:val="00A6405B"/>
    <w:rsid w:val="00A71713"/>
    <w:rsid w:val="00A73A70"/>
    <w:rsid w:val="00A74210"/>
    <w:rsid w:val="00A76778"/>
    <w:rsid w:val="00A95371"/>
    <w:rsid w:val="00AA43EB"/>
    <w:rsid w:val="00AA71D8"/>
    <w:rsid w:val="00AB42B1"/>
    <w:rsid w:val="00AC3281"/>
    <w:rsid w:val="00AC5A01"/>
    <w:rsid w:val="00AC6A2D"/>
    <w:rsid w:val="00AD3611"/>
    <w:rsid w:val="00AD37E7"/>
    <w:rsid w:val="00AE0E75"/>
    <w:rsid w:val="00AF3BAB"/>
    <w:rsid w:val="00AF572B"/>
    <w:rsid w:val="00B0223F"/>
    <w:rsid w:val="00B0225F"/>
    <w:rsid w:val="00B11F4B"/>
    <w:rsid w:val="00B21A87"/>
    <w:rsid w:val="00B30AEE"/>
    <w:rsid w:val="00B328D7"/>
    <w:rsid w:val="00B34617"/>
    <w:rsid w:val="00B35A84"/>
    <w:rsid w:val="00B370BC"/>
    <w:rsid w:val="00B376FF"/>
    <w:rsid w:val="00B458EA"/>
    <w:rsid w:val="00B4709B"/>
    <w:rsid w:val="00B47F63"/>
    <w:rsid w:val="00B512B4"/>
    <w:rsid w:val="00B5210B"/>
    <w:rsid w:val="00B5314C"/>
    <w:rsid w:val="00B57743"/>
    <w:rsid w:val="00B638D1"/>
    <w:rsid w:val="00B8629D"/>
    <w:rsid w:val="00B86348"/>
    <w:rsid w:val="00B86538"/>
    <w:rsid w:val="00BA39C8"/>
    <w:rsid w:val="00BA3C6A"/>
    <w:rsid w:val="00BA3DB8"/>
    <w:rsid w:val="00BA733B"/>
    <w:rsid w:val="00BB50FC"/>
    <w:rsid w:val="00BC409A"/>
    <w:rsid w:val="00BC4BCF"/>
    <w:rsid w:val="00BC620B"/>
    <w:rsid w:val="00BD001D"/>
    <w:rsid w:val="00BD1BE2"/>
    <w:rsid w:val="00BD2688"/>
    <w:rsid w:val="00BE3E12"/>
    <w:rsid w:val="00BE44DE"/>
    <w:rsid w:val="00BE621D"/>
    <w:rsid w:val="00BF15AC"/>
    <w:rsid w:val="00BF51EC"/>
    <w:rsid w:val="00C0124F"/>
    <w:rsid w:val="00C024B8"/>
    <w:rsid w:val="00C025DB"/>
    <w:rsid w:val="00C05251"/>
    <w:rsid w:val="00C119F4"/>
    <w:rsid w:val="00C1379E"/>
    <w:rsid w:val="00C13F40"/>
    <w:rsid w:val="00C17F15"/>
    <w:rsid w:val="00C17F53"/>
    <w:rsid w:val="00C27023"/>
    <w:rsid w:val="00C34CDF"/>
    <w:rsid w:val="00C36650"/>
    <w:rsid w:val="00C429ED"/>
    <w:rsid w:val="00C44DD7"/>
    <w:rsid w:val="00C5009A"/>
    <w:rsid w:val="00C53CC1"/>
    <w:rsid w:val="00C574F8"/>
    <w:rsid w:val="00C6635A"/>
    <w:rsid w:val="00C6640B"/>
    <w:rsid w:val="00C743AB"/>
    <w:rsid w:val="00C77365"/>
    <w:rsid w:val="00C815B5"/>
    <w:rsid w:val="00C837E1"/>
    <w:rsid w:val="00C84246"/>
    <w:rsid w:val="00C85819"/>
    <w:rsid w:val="00C92CF1"/>
    <w:rsid w:val="00C936C6"/>
    <w:rsid w:val="00C95D7D"/>
    <w:rsid w:val="00C95E36"/>
    <w:rsid w:val="00CA748F"/>
    <w:rsid w:val="00CA756A"/>
    <w:rsid w:val="00CB38BD"/>
    <w:rsid w:val="00CB6663"/>
    <w:rsid w:val="00CC2D6F"/>
    <w:rsid w:val="00CC389C"/>
    <w:rsid w:val="00CC6873"/>
    <w:rsid w:val="00CC6C3F"/>
    <w:rsid w:val="00CE599F"/>
    <w:rsid w:val="00CF14F3"/>
    <w:rsid w:val="00CF35EA"/>
    <w:rsid w:val="00CF3DDF"/>
    <w:rsid w:val="00CF4D43"/>
    <w:rsid w:val="00CF7D45"/>
    <w:rsid w:val="00D03C1D"/>
    <w:rsid w:val="00D06AC3"/>
    <w:rsid w:val="00D07D18"/>
    <w:rsid w:val="00D127C4"/>
    <w:rsid w:val="00D1550C"/>
    <w:rsid w:val="00D1738E"/>
    <w:rsid w:val="00D2100B"/>
    <w:rsid w:val="00D23F82"/>
    <w:rsid w:val="00D24CFC"/>
    <w:rsid w:val="00D342CD"/>
    <w:rsid w:val="00D40EDD"/>
    <w:rsid w:val="00D4242B"/>
    <w:rsid w:val="00D448A3"/>
    <w:rsid w:val="00D455F5"/>
    <w:rsid w:val="00D467FD"/>
    <w:rsid w:val="00D469DC"/>
    <w:rsid w:val="00D50C2B"/>
    <w:rsid w:val="00D55E75"/>
    <w:rsid w:val="00D56DA7"/>
    <w:rsid w:val="00D6076B"/>
    <w:rsid w:val="00D6402A"/>
    <w:rsid w:val="00D66DA6"/>
    <w:rsid w:val="00D67111"/>
    <w:rsid w:val="00D72E95"/>
    <w:rsid w:val="00D76FE3"/>
    <w:rsid w:val="00D8022C"/>
    <w:rsid w:val="00D86752"/>
    <w:rsid w:val="00D874D0"/>
    <w:rsid w:val="00D879F1"/>
    <w:rsid w:val="00D91D19"/>
    <w:rsid w:val="00D9571C"/>
    <w:rsid w:val="00DA1234"/>
    <w:rsid w:val="00DA695D"/>
    <w:rsid w:val="00DA729E"/>
    <w:rsid w:val="00DB4C10"/>
    <w:rsid w:val="00DC371F"/>
    <w:rsid w:val="00DD002B"/>
    <w:rsid w:val="00DD2B4E"/>
    <w:rsid w:val="00DD429D"/>
    <w:rsid w:val="00DE2E3E"/>
    <w:rsid w:val="00DE3197"/>
    <w:rsid w:val="00DE537A"/>
    <w:rsid w:val="00DF7F98"/>
    <w:rsid w:val="00E05588"/>
    <w:rsid w:val="00E144BE"/>
    <w:rsid w:val="00E17BFB"/>
    <w:rsid w:val="00E304E3"/>
    <w:rsid w:val="00E3097D"/>
    <w:rsid w:val="00E35594"/>
    <w:rsid w:val="00E439A5"/>
    <w:rsid w:val="00E44A41"/>
    <w:rsid w:val="00E47F46"/>
    <w:rsid w:val="00E5550E"/>
    <w:rsid w:val="00E5762D"/>
    <w:rsid w:val="00E57CDA"/>
    <w:rsid w:val="00E711A7"/>
    <w:rsid w:val="00E73120"/>
    <w:rsid w:val="00E73C7E"/>
    <w:rsid w:val="00E755B2"/>
    <w:rsid w:val="00E769A3"/>
    <w:rsid w:val="00E80C26"/>
    <w:rsid w:val="00E819DB"/>
    <w:rsid w:val="00E82632"/>
    <w:rsid w:val="00E83D4A"/>
    <w:rsid w:val="00E85402"/>
    <w:rsid w:val="00E85C87"/>
    <w:rsid w:val="00E91BAA"/>
    <w:rsid w:val="00E92C65"/>
    <w:rsid w:val="00E92DBB"/>
    <w:rsid w:val="00E9412C"/>
    <w:rsid w:val="00E94529"/>
    <w:rsid w:val="00E950BE"/>
    <w:rsid w:val="00E95412"/>
    <w:rsid w:val="00EA2B8D"/>
    <w:rsid w:val="00EA3DF1"/>
    <w:rsid w:val="00EA3EBA"/>
    <w:rsid w:val="00EA53E6"/>
    <w:rsid w:val="00EB4938"/>
    <w:rsid w:val="00EC098D"/>
    <w:rsid w:val="00EC0CD6"/>
    <w:rsid w:val="00EC1D71"/>
    <w:rsid w:val="00EC5C88"/>
    <w:rsid w:val="00ED3B68"/>
    <w:rsid w:val="00EE5BE1"/>
    <w:rsid w:val="00EE5FB1"/>
    <w:rsid w:val="00EE6219"/>
    <w:rsid w:val="00EE64C5"/>
    <w:rsid w:val="00EE6C60"/>
    <w:rsid w:val="00EE700B"/>
    <w:rsid w:val="00EF2314"/>
    <w:rsid w:val="00EF3533"/>
    <w:rsid w:val="00EF6274"/>
    <w:rsid w:val="00EF636F"/>
    <w:rsid w:val="00EF76EB"/>
    <w:rsid w:val="00F002D4"/>
    <w:rsid w:val="00F0128D"/>
    <w:rsid w:val="00F02101"/>
    <w:rsid w:val="00F033CB"/>
    <w:rsid w:val="00F073CB"/>
    <w:rsid w:val="00F0756D"/>
    <w:rsid w:val="00F20404"/>
    <w:rsid w:val="00F46899"/>
    <w:rsid w:val="00F53886"/>
    <w:rsid w:val="00F61836"/>
    <w:rsid w:val="00F63C76"/>
    <w:rsid w:val="00F642A6"/>
    <w:rsid w:val="00F65C4A"/>
    <w:rsid w:val="00F66C62"/>
    <w:rsid w:val="00F70484"/>
    <w:rsid w:val="00F72728"/>
    <w:rsid w:val="00F731C0"/>
    <w:rsid w:val="00F75C79"/>
    <w:rsid w:val="00F8372D"/>
    <w:rsid w:val="00F931A2"/>
    <w:rsid w:val="00F93E9F"/>
    <w:rsid w:val="00FA237B"/>
    <w:rsid w:val="00FA688C"/>
    <w:rsid w:val="00FB1CCA"/>
    <w:rsid w:val="00FC3C4F"/>
    <w:rsid w:val="00FD1680"/>
    <w:rsid w:val="00FD5187"/>
    <w:rsid w:val="00FD5F3D"/>
    <w:rsid w:val="00FD6E24"/>
    <w:rsid w:val="00FE1F3A"/>
    <w:rsid w:val="00FE59D5"/>
    <w:rsid w:val="00FE7FA3"/>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94529"/>
    <w:pPr>
      <w:ind w:left="708"/>
    </w:pPr>
    <w:rPr>
      <w:rFonts w:hAnsi="Times New Roman" w:ascii="Times New Roman"/>
      <w:lang w:eastAsia="hr-HR"/>
    </w:rPr>
  </w:style>
  <w:style w:customStyle="true" w:styleId="Standard" w:type="paragraph">
    <w:name w:val="Standard"/>
    <w:rsid w:val="001C5510"/>
    <w:pPr>
      <w:suppressAutoHyphens/>
      <w:autoSpaceDN w:val="false"/>
      <w:spacing w:lineRule="auto" w:line="276"/>
    </w:pPr>
    <w:rPr>
      <w:rFonts w:cs="Arial" w:eastAsia="SimSun" w:hAnsi="Liberation Serif" w:ascii="Liberation Serif"/>
      <w:kern w:val="3"/>
      <w:sz w:val="24"/>
      <w:szCs w:val="24"/>
      <w:lang w:bidi="hi-IN" w:eastAsia="zh-CN"/>
    </w:rPr>
  </w:style>
  <w:style w:customStyle="true" w:styleId="ZFPPN" w:type="paragraph">
    <w:name w:val="ZFPPN"/>
    <w:rsid w:val="00D67111"/>
    <w:rPr>
      <w:sz w:val="24"/>
      <w:szCs w:val="24"/>
    </w:rPr>
  </w:style>
  <w:style w:styleId="Reetkatablice" w:type="table">
    <w:name w:val="Table Grid"/>
    <w:basedOn w:val="Obinatablica"/>
    <w:uiPriority w:val="59"/>
    <w:rsid w:val="00672CD7"/>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872B9E"/>
    <w:rPr>
      <w:color w:val="808080"/>
      <w:bdr w:space="0" w:sz="0" w:color="auto" w:val="none"/>
      <w:shd w:fill="auto" w:color="auto" w:val="clear"/>
    </w:rPr>
  </w:style>
  <w:style w:customStyle="true" w:styleId="eSPISCCParagraphDefaultFont" w:type="character">
    <w:name w:val="eSPIS_CC_Paragraph Default Font"/>
    <w:basedOn w:val="Zadanifontodlomka"/>
    <w:rsid w:val="00872B9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72B9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72B9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72B9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94529"/>
    <w:pPr>
      <w:ind w:left="708"/>
    </w:pPr>
    <w:rPr>
      <w:rFonts w:ascii="Times New Roman" w:hAnsi="Times New Roman"/>
      <w:lang w:eastAsia="hr-HR"/>
    </w:rPr>
  </w:style>
  <w:style w:customStyle="1" w:styleId="Standard" w:type="paragraph">
    <w:name w:val="Standard"/>
    <w:rsid w:val="001C5510"/>
    <w:pPr>
      <w:suppressAutoHyphens/>
      <w:autoSpaceDN w:val="0"/>
      <w:spacing w:line="276" w:lineRule="auto"/>
    </w:pPr>
    <w:rPr>
      <w:rFonts w:ascii="Liberation Serif" w:cs="Arial" w:eastAsia="SimSun" w:hAnsi="Liberation Serif"/>
      <w:kern w:val="3"/>
      <w:sz w:val="24"/>
      <w:szCs w:val="24"/>
      <w:lang w:bidi="hi-IN" w:eastAsia="zh-CN"/>
    </w:rPr>
  </w:style>
  <w:style w:customStyle="1" w:styleId="ZFPPN" w:type="paragraph">
    <w:name w:val="ZFPPN"/>
    <w:rsid w:val="00D67111"/>
    <w:rPr>
      <w:sz w:val="24"/>
      <w:szCs w:val="24"/>
    </w:rPr>
  </w:style>
  <w:style w:styleId="Reetkatablice" w:type="table">
    <w:name w:val="Table Grid"/>
    <w:basedOn w:val="Obinatablica"/>
    <w:uiPriority w:val="59"/>
    <w:rsid w:val="00672CD7"/>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872B9E"/>
    <w:rPr>
      <w:color w:val="808080"/>
      <w:bdr w:color="auto" w:space="0" w:sz="0" w:val="none"/>
      <w:shd w:color="auto" w:fill="auto" w:val="clear"/>
    </w:rPr>
  </w:style>
  <w:style w:customStyle="1" w:styleId="eSPISCCParagraphDefaultFont" w:type="character">
    <w:name w:val="eSPIS_CC_Paragraph Default Font"/>
    <w:basedOn w:val="Zadanifontodlomka"/>
    <w:rsid w:val="00872B9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72B9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72B9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72B9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336270025">
      <w:bodyDiv w:val="true"/>
      <w:marLeft w:val="0"/>
      <w:marRight w:val="0"/>
      <w:marTop w:val="0"/>
      <w:marBottom w:val="0"/>
      <w:divBdr>
        <w:top w:space="0" w:sz="0" w:color="auto" w:val="none"/>
        <w:left w:space="0" w:sz="0" w:color="auto" w:val="none"/>
        <w:bottom w:space="0" w:sz="0" w:color="auto" w:val="none"/>
        <w:right w:space="0" w:sz="0" w:color="auto" w:val="none"/>
      </w:divBdr>
    </w:div>
    <w:div w:id="840044807">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213956066">
      <w:bodyDiv w:val="true"/>
      <w:marLeft w:val="0"/>
      <w:marRight w:val="0"/>
      <w:marTop w:val="0"/>
      <w:marBottom w:val="0"/>
      <w:divBdr>
        <w:top w:space="0" w:sz="0" w:color="auto" w:val="none"/>
        <w:left w:space="0" w:sz="0" w:color="auto" w:val="none"/>
        <w:bottom w:space="0" w:sz="0" w:color="auto" w:val="none"/>
        <w:right w:space="0" w:sz="0" w:color="auto" w:val="none"/>
      </w:divBdr>
    </w:div>
    <w:div w:id="1318530990">
      <w:bodyDiv w:val="true"/>
      <w:marLeft w:val="0"/>
      <w:marRight w:val="0"/>
      <w:marTop w:val="0"/>
      <w:marBottom w:val="0"/>
      <w:divBdr>
        <w:top w:space="0" w:sz="0" w:color="auto" w:val="none"/>
        <w:left w:space="0" w:sz="0" w:color="auto" w:val="none"/>
        <w:bottom w:space="0" w:sz="0" w:color="auto" w:val="none"/>
        <w:right w:space="0" w:sz="0" w:color="auto" w:val="none"/>
      </w:divBdr>
    </w:div>
    <w:div w:id="1407530979">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 w:id="1679427167">
      <w:bodyDiv w:val="true"/>
      <w:marLeft w:val="0"/>
      <w:marRight w:val="0"/>
      <w:marTop w:val="0"/>
      <w:marBottom w:val="0"/>
      <w:divBdr>
        <w:top w:space="0" w:sz="0" w:color="auto" w:val="none"/>
        <w:left w:space="0" w:sz="0" w:color="auto" w:val="none"/>
        <w:bottom w:space="0" w:sz="0" w:color="auto" w:val="none"/>
        <w:right w:space="0" w:sz="0" w:color="auto" w:val="none"/>
      </w:divBdr>
    </w:div>
    <w:div w:id="1796212645">
      <w:bodyDiv w:val="true"/>
      <w:marLeft w:val="0"/>
      <w:marRight w:val="0"/>
      <w:marTop w:val="0"/>
      <w:marBottom w:val="0"/>
      <w:divBdr>
        <w:top w:space="0" w:sz="0" w:color="auto" w:val="none"/>
        <w:left w:space="0" w:sz="0" w:color="auto" w:val="none"/>
        <w:bottom w:space="0" w:sz="0" w:color="auto" w:val="none"/>
        <w:right w:space="0" w:sz="0" w:color="auto" w:val="none"/>
      </w:divBdr>
    </w:div>
    <w:div w:id="1810975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2018.</izvorni_sadrzaj>
    <derivirana_varijabla naziv="DomainObject.DatumDonosenjaOdluke_1">23.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341</izvorni_sadrzaj>
    <derivirana_varijabla naziv="DomainObject.Predmet.Broj_1">341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2018.</izvorni_sadrzaj>
    <derivirana_varijabla naziv="DomainObject.Predmet.DatumOsnivanja_1">11.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St-341/2018</izvorni_sadrzaj>
    <derivirana_varijabla naziv="DomainObject.Predmet.OznakaBroj_1">St-341/2018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VTT KVALITETA UPRAVLJANJA d.o.o.</izvorni_sadrzaj>
    <derivirana_varijabla naziv="DomainObject.Predmet.ProtustrankaFormated_1">  VTT KVALITETA UPRAVLJANJA d.o.o.</derivirana_varijabla>
  </DomainObject.Predmet.ProtustrankaFormated>
  <DomainObject.Predmet.ProtustrankaFormatedOIB>
    <izvorni_sadrzaj>  VTT KVALITETA UPRAVLJANJA d.o.o., OIB 01867797403</izvorni_sadrzaj>
    <derivirana_varijabla naziv="DomainObject.Predmet.ProtustrankaFormatedOIB_1">  VTT KVALITETA UPRAVLJANJA d.o.o., OIB 01867797403</derivirana_varijabla>
  </DomainObject.Predmet.ProtustrankaFormatedOIB>
  <DomainObject.Predmet.ProtustrankaFormatedWithAdress>
    <izvorni_sadrzaj> VTT KVALITETA UPRAVLJANJA d.o.o., Nikšići 7a, 51326 Vrbovsko</izvorni_sadrzaj>
    <derivirana_varijabla naziv="DomainObject.Predmet.ProtustrankaFormatedWithAdress_1"> VTT KVALITETA UPRAVLJANJA d.o.o., Nikšići 7a, 51326 Vrbovsko</derivirana_varijabla>
  </DomainObject.Predmet.ProtustrankaFormatedWithAdress>
  <DomainObject.Predmet.ProtustrankaFormatedWithAdressOIB>
    <izvorni_sadrzaj> VTT KVALITETA UPRAVLJANJA d.o.o., OIB 01867797403, Nikšići 7a, 51326 Vrbovsko</izvorni_sadrzaj>
    <derivirana_varijabla naziv="DomainObject.Predmet.ProtustrankaFormatedWithAdressOIB_1"> VTT KVALITETA UPRAVLJANJA d.o.o., OIB 01867797403, Nikšići 7a, 51326 Vrbovsko</derivirana_varijabla>
  </DomainObject.Predmet.ProtustrankaFormatedWithAdressOIB>
  <DomainObject.Predmet.ProtustrankaWithAdress>
    <izvorni_sadrzaj>VTT KVALITETA UPRAVLJANJA d.o.o. Nikšići 7a, 51326 Vrbovsko</izvorni_sadrzaj>
    <derivirana_varijabla naziv="DomainObject.Predmet.ProtustrankaWithAdress_1">VTT KVALITETA UPRAVLJANJA d.o.o. Nikšići 7a, 51326 Vrbovsko</derivirana_varijabla>
  </DomainObject.Predmet.ProtustrankaWithAdress>
  <DomainObject.Predmet.ProtustrankaWithAdressOIB>
    <izvorni_sadrzaj>VTT KVALITETA UPRAVLJANJA d.o.o., OIB 01867797403, Nikšići 7a, 51326 Vrbovsko</izvorni_sadrzaj>
    <derivirana_varijabla naziv="DomainObject.Predmet.ProtustrankaWithAdressOIB_1">VTT KVALITETA UPRAVLJANJA d.o.o., OIB 01867797403, Nikšići 7a, 51326 Vrbovsko</derivirana_varijabla>
  </DomainObject.Predmet.ProtustrankaWithAdressOIB>
  <DomainObject.Predmet.ProtustrankaNazivFormated>
    <izvorni_sadrzaj>VTT KVALITETA UPRAVLJANJA d.o.o.</izvorni_sadrzaj>
    <derivirana_varijabla naziv="DomainObject.Predmet.ProtustrankaNazivFormated_1">VTT KVALITETA UPRAVLJANJA d.o.o.</derivirana_varijabla>
  </DomainObject.Predmet.ProtustrankaNazivFormated>
  <DomainObject.Predmet.ProtustrankaNazivFormatedOIB>
    <izvorni_sadrzaj>VTT KVALITETA UPRAVLJANJA d.o.o., OIB 01867797403</izvorni_sadrzaj>
    <derivirana_varijabla naziv="DomainObject.Predmet.ProtustrankaNazivFormatedOIB_1">VTT KVALITETA UPRAVLJANJA d.o.o., OIB 01867797403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VTT KVALITETA UPRAVLJANJA d.o.o.</item>
    </izvorni_sadrzaj>
    <derivirana_varijabla naziv="DomainObject.Predmet.ProtuStrankaListFormated_1">
      <item>VTT KVALITETA UPRAVLJANJA d.o.o.</item>
    </derivirana_varijabla>
  </DomainObject.Predmet.ProtuStrankaListFormated>
  <DomainObject.Predmet.ProtuStrankaListFormatedOIB>
    <izvorni_sadrzaj>
      <item>VTT KVALITETA UPRAVLJANJA d.o.o., OIB 01867797403</item>
    </izvorni_sadrzaj>
    <derivirana_varijabla naziv="DomainObject.Predmet.ProtuStrankaListFormatedOIB_1">
      <item>VTT KVALITETA UPRAVLJANJA d.o.o., OIB 01867797403</item>
    </derivirana_varijabla>
  </DomainObject.Predmet.ProtuStrankaListFormatedOIB>
  <DomainObject.Predmet.ProtuStrankaListFormatedWithAdress>
    <izvorni_sadrzaj>
      <item>VTT KVALITETA UPRAVLJANJA d.o.o., Nikšići 7a, 51326 Vrbovsko</item>
    </izvorni_sadrzaj>
    <derivirana_varijabla naziv="DomainObject.Predmet.ProtuStrankaListFormatedWithAdress_1">
      <item>VTT KVALITETA UPRAVLJANJA d.o.o., Nikšići 7a, 51326 Vrbovsko</item>
    </derivirana_varijabla>
  </DomainObject.Predmet.ProtuStrankaListFormatedWithAdress>
  <DomainObject.Predmet.ProtuStrankaListFormatedWithAdressOIB>
    <izvorni_sadrzaj>
      <item>VTT KVALITETA UPRAVLJANJA d.o.o., OIB 01867797403, Nikšići 7a, 51326 Vrbovsko</item>
    </izvorni_sadrzaj>
    <derivirana_varijabla naziv="DomainObject.Predmet.ProtuStrankaListFormatedWithAdressOIB_1">
      <item>VTT KVALITETA UPRAVLJANJA d.o.o., OIB 01867797403, Nikšići 7a, 51326 Vrbovsko</item>
    </derivirana_varijabla>
  </DomainObject.Predmet.ProtuStrankaListFormatedWithAdressOIB>
  <DomainObject.Predmet.ProtuStrankaListNazivFormated>
    <izvorni_sadrzaj>
      <item>VTT KVALITETA UPRAVLJANJA d.o.o.</item>
    </izvorni_sadrzaj>
    <derivirana_varijabla naziv="DomainObject.Predmet.ProtuStrankaListNazivFormated_1">
      <item>VTT KVALITETA UPRAVLJANJA d.o.o.</item>
    </derivirana_varijabla>
  </DomainObject.Predmet.ProtuStrankaListNazivFormated>
  <DomainObject.Predmet.ProtuStrankaListNazivFormatedOIB>
    <izvorni_sadrzaj>
      <item>VTT KVALITETA UPRAVLJANJA d.o.o., OIB 01867797403</item>
    </izvorni_sadrzaj>
    <derivirana_varijabla naziv="DomainObject.Predmet.ProtuStrankaListNazivFormatedOIB_1">
      <item>VTT KVALITETA UPRAVLJANJA d.o.o., OIB 01867797403</item>
    </derivirana_varijabla>
  </DomainObject.Predmet.ProtuStrankaListNazivFormatedOIB>
  <DomainObject.Predmet.OstaliListFormated>
    <izvorni_sadrzaj>
      <item>Vladimir Marijan Tudja</item>
    </izvorni_sadrzaj>
    <derivirana_varijabla naziv="DomainObject.Predmet.OstaliListFormated_1">
      <item>Vladimir Marijan Tudja</item>
    </derivirana_varijabla>
  </DomainObject.Predmet.OstaliListFormated>
  <DomainObject.Predmet.OstaliListFormatedOIB>
    <izvorni_sadrzaj>
      <item>Vladimir Marijan Tudja, OIB 48776401292</item>
    </izvorni_sadrzaj>
    <derivirana_varijabla naziv="DomainObject.Predmet.OstaliListFormatedOIB_1">
      <item>Vladimir Marijan Tudja, OIB 48776401292</item>
    </derivirana_varijabla>
  </DomainObject.Predmet.OstaliListFormatedOIB>
  <DomainObject.Predmet.OstaliListFormatedWithAdress>
    <izvorni_sadrzaj>
      <item>Vladimir Marijan Tudja, Nikšići 7a, 51325 Nikšići</item>
    </izvorni_sadrzaj>
    <derivirana_varijabla naziv="DomainObject.Predmet.OstaliListFormatedWithAdress_1">
      <item>Vladimir Marijan Tudja, Nikšići 7a, 51325 Nikšići</item>
    </derivirana_varijabla>
  </DomainObject.Predmet.OstaliListFormatedWithAdress>
  <DomainObject.Predmet.OstaliListFormatedWithAdressOIB>
    <izvorni_sadrzaj>
      <item>Vladimir Marijan Tudja, OIB 48776401292, Nikšići 7a, 51325 Nikšići</item>
    </izvorni_sadrzaj>
    <derivirana_varijabla naziv="DomainObject.Predmet.OstaliListFormatedWithAdressOIB_1">
      <item>Vladimir Marijan Tudja, OIB 48776401292, Nikšići 7a, 51325 Nikšići</item>
    </derivirana_varijabla>
  </DomainObject.Predmet.OstaliListFormatedWithAdressOIB>
  <DomainObject.Predmet.OstaliListNazivFormated>
    <izvorni_sadrzaj>
      <item>Vladimir Marijan Tudja</item>
    </izvorni_sadrzaj>
    <derivirana_varijabla naziv="DomainObject.Predmet.OstaliListNazivFormated_1">
      <item>Vladimir Marijan Tudja</item>
    </derivirana_varijabla>
  </DomainObject.Predmet.OstaliListNazivFormated>
  <DomainObject.Predmet.OstaliListNazivFormatedOIB>
    <izvorni_sadrzaj>
      <item>Vladimir Marijan Tudja, OIB 48776401292</item>
    </izvorni_sadrzaj>
    <derivirana_varijabla naziv="DomainObject.Predmet.OstaliListNazivFormatedOIB_1">
      <item>Vladimir Marijan Tudja, OIB 48776401292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2018.</izvorni_sadrzaj>
    <derivirana_varijabla naziv="DomainObject.Datum_1">23. listopada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VTT KVALITETA UPRAVLJANJA d.o.o.</izvorni_sadrzaj>
    <derivirana_varijabla naziv="DomainObject.Predmet.ProtustrankaIDrugi_1">VTT KVALITETA UPRAVLJANJA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VTT KVALITETA UPRAVLJANJA d.o.o., OIB 01867797403, Nikšići 7a, 51326 Vrbovsko</izvorni_sadrzaj>
    <derivirana_varijabla naziv="DomainObject.Predmet.ProtustrankaIDrugiAdressOIB_1">VTT KVALITETA UPRAVLJANJA d.o.o., OIB 01867797403, Nikšići 7a, 51326 Vrbovsko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VTT KVALITETA UPRAVLJANJA d.o.o.</item>
      <item>Vladimir Marijan Tudja</item>
    </izvorni_sadrzaj>
    <derivirana_varijabla naziv="DomainObject.Predmet.SudioniciListNaziv_1">
      <item>FINA  Rijeka</item>
      <item>VTT KVALITETA UPRAVLJANJA d.o.o.</item>
      <item>Vladimir Marijan Tudja</item>
    </derivirana_varijabla>
  </DomainObject.Predmet.SudioniciListNaziv>
  <DomainObject.Predmet.SudioniciListAdressOIB>
    <izvorni_sadrzaj>
      <item>FINA  Rijeka, OIB 85821130368, Frana Kurelca 8,51000 Rijeka</item>
      <item>VTT KVALITETA UPRAVLJANJA d.o.o., OIB 01867797403, Nikšići 7a,51326 Vrbovsko</item>
      <item>Vladimir Marijan Tudja, OIB 48776401292, Nikšići 7a,51325 Nikšići</item>
    </izvorni_sadrzaj>
    <derivirana_varijabla naziv="DomainObject.Predmet.SudioniciListAdressOIB_1">
      <item>FINA  Rijeka, OIB 85821130368, Frana Kurelca 8,51000 Rijeka</item>
      <item>VTT KVALITETA UPRAVLJANJA d.o.o., OIB 01867797403, Nikšići 7a,51326 Vrbovsko</item>
      <item>Vladimir Marijan Tudja, OIB 48776401292, Nikšići 7a,51325 Nikšići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01867797403</item>
      <item>, OIB 48776401292</item>
    </izvorni_sadrzaj>
    <derivirana_varijabla naziv="DomainObject.Predmet.SudioniciListNazivOIB_1">
      <item>, OIB 85821130368</item>
      <item>, OIB 01867797403</item>
      <item>, OIB 48776401292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listopada 2018.</izvorni_sadrzaj>
    <derivirana_varijabla naziv="DomainObject.Predmet.DatumZadnjeOdrzaneSudskeRadnje_1">23. listopada 2018.</derivirana_varijabla>
  </DomainObject.Predmet.DatumZadnjeOdrzaneSudskeRadnje>
  <DomainObject.PredzadnjaOdlukaIzPredmeta.DatumDonosenjaOdluke>
    <izvorni_sadrzaj>16. srpnja 2018.</izvorni_sadrzaj>
    <derivirana_varijabla naziv="DomainObject.PredzadnjaOdlukaIzPredmeta.DatumDonosenjaOdluke_1">16. srpnja 2018.</derivirana_varijabla>
  </DomainObject.PredzadnjaOdlukaIzPredmeta.DatumDonosenjaOdluke>
  <DomainObject.PredzadnjaOdlukaIzPredmeta.Oznaka>
    <izvorni_sadrzaj>St-341/2018-2</izvorni_sadrzaj>
    <derivirana_varijabla naziv="DomainObject.PredzadnjaOdlukaIzPredmeta.Oznaka_1">St-341/2018-2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DADF14-D014-4D90-A149-1A28DD5061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814</properties:Words>
  <properties:Characters>4515</properties:Characters>
  <properties:Lines>91</properties:Lines>
  <properties:Paragraphs>30</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5388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2018-10-23T07:32:00Z</dcterms:created>
  <dc:creator>dcmelik</dc:creator>
  <cp:lastModifiedBy>Jasna Radulović</cp:lastModifiedBy>
  <cp:lastPrinted>2018-10-23T07:43:00Z</cp:lastPrinted>
  <dcterms:modified xmlns:xsi="http://www.w3.org/2001/XMLSchema-instance" xsi:type="dcterms:W3CDTF">2018-10-23T07:46:00Z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(341-18 poziv vjerovnicima.docx)</vt:lpwstr>
  </prop:property>
  <prop:property name="CC_coloring" pid="4" fmtid="{D5CDD505-2E9C-101B-9397-08002B2CF9AE}">
    <vt:bool>false</vt:bool>
  </prop:property>
  <prop:property name="BrojStranica" pid="5" fmtid="{D5CDD505-2E9C-101B-9397-08002B2CF9AE}">
    <vt:i4>2</vt:i4>
  </prop:property>
</prop:Properties>
</file>