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4aea" w14:paraId="7374aea" w:rsidRDefault="005E55E2" w:rsidP="00A91121" w:rsidR="005E55E2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St-762/15-7</w:t>
      </w:r>
    </w:p>
    <w:p w:rsidRDefault="005E55E2" w:rsidP="0070234E" w:rsidR="005E55E2">
      <w:pPr>
        <w:tabs>
          <w:tab w:pos="8339" w:val="left"/>
        </w:tabs>
      </w:pPr>
      <w:r>
        <w:tab/>
      </w:r>
    </w:p>
    <w:p w:rsidRDefault="005E55E2" w:rsidP="00BF3D61" w:rsidR="005E55E2">
      <w:pPr>
        <w:jc w:val="center"/>
      </w:pPr>
    </w:p>
    <w:p w:rsidRDefault="005E55E2" w:rsidP="00BF3D61" w:rsidR="005E55E2" w:rsidRPr="008C3132">
      <w:pPr>
        <w:jc w:val="center"/>
      </w:pPr>
    </w:p>
    <w:p w:rsidRDefault="005E55E2" w:rsidP="00952B68" w:rsidR="005E55E2" w:rsidRPr="008C3132">
      <w:r w:rsidRPr="008C3132">
        <w:t>REPUBLIKA HRVATSKA</w:t>
      </w:r>
    </w:p>
    <w:p w:rsidRDefault="005E55E2" w:rsidP="00952B68" w:rsidR="005E55E2">
      <w:r w:rsidRPr="008C3132">
        <w:t>TRGOVAČKI SUD U ZADRU</w:t>
      </w:r>
    </w:p>
    <w:p w:rsidRDefault="005E55E2" w:rsidP="00952B68" w:rsidR="005E55E2">
      <w:r>
        <w:t>Dr. Franje Tuđmana 35.</w:t>
      </w:r>
    </w:p>
    <w:p w:rsidRDefault="005E55E2" w:rsidP="00952B68" w:rsidR="005E55E2"/>
    <w:p w:rsidRDefault="005E55E2" w:rsidP="00952B68" w:rsidR="005E55E2"/>
    <w:p w:rsidRDefault="005E55E2" w:rsidP="008C3132" w:rsidR="005E55E2" w:rsidRPr="008C3132">
      <w:pPr>
        <w:jc w:val="center"/>
      </w:pPr>
      <w:r>
        <w:t xml:space="preserve">U  I M E  R E P U B L I K E  H R V A T S K E </w:t>
      </w:r>
    </w:p>
    <w:p w:rsidRDefault="005E55E2" w:rsidP="00106EA8" w:rsidR="005E55E2" w:rsidRPr="008C3132">
      <w:pPr>
        <w:jc w:val="both"/>
      </w:pPr>
    </w:p>
    <w:p w:rsidRDefault="005E55E2" w:rsidP="001A4E75" w:rsidR="005E55E2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5E55E2" w:rsidP="005440C2" w:rsidR="005E55E2"/>
    <w:p w:rsidRDefault="005E55E2" w:rsidP="005440C2" w:rsidR="005E55E2" w:rsidRPr="008C3132"/>
    <w:p w:rsidRDefault="005E55E2" w:rsidP="008D4452" w:rsidR="005E55E2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27. studenog 2015. za provedbu skraćenoga stečajnog postupka</w:t>
      </w:r>
      <w:r w:rsidRPr="008C3132">
        <w:t xml:space="preserve"> nad dužnikom</w:t>
      </w:r>
      <w:r>
        <w:t xml:space="preserve"> ALBATROS OCEAN d.o.o., Poličnik, Zona male privrede područja Grabi, OIB 48061586646</w:t>
      </w:r>
      <w:r w:rsidRPr="00AB42D5">
        <w:t xml:space="preserve">, </w:t>
      </w:r>
      <w:r w:rsidRPr="008C3132">
        <w:t xml:space="preserve">dana </w:t>
      </w:r>
      <w:r>
        <w:t>7. travnja 2016.</w:t>
      </w:r>
    </w:p>
    <w:p w:rsidRDefault="005E55E2" w:rsidP="00316882" w:rsidR="005E55E2" w:rsidRPr="008C3132">
      <w:pPr>
        <w:jc w:val="both"/>
      </w:pPr>
    </w:p>
    <w:p w:rsidRDefault="005E55E2" w:rsidP="005440C2" w:rsidR="005E55E2" w:rsidRPr="008C3132">
      <w:pPr>
        <w:jc w:val="center"/>
      </w:pPr>
      <w:r w:rsidRPr="008C3132">
        <w:t>r i j e š i o  j e</w:t>
      </w:r>
    </w:p>
    <w:p w:rsidRDefault="005E55E2" w:rsidP="00681B9D" w:rsidR="005E55E2" w:rsidRPr="008C3132"/>
    <w:p w:rsidRDefault="005E55E2" w:rsidP="00AB42D5" w:rsidR="005E55E2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ALBATROS OCEAN d.o.o., Poličnik, Zona male privrede područja Grabi, OIB 48061586646 s danom 7. travnja 2016. u 10,10 sati kada će se ovo rješenje objaviti na mrežnoj stranici e-Oglasna ploča suda.</w:t>
      </w:r>
    </w:p>
    <w:p w:rsidRDefault="005E55E2" w:rsidP="00193657" w:rsidR="005E55E2" w:rsidRPr="002B5AAE">
      <w:pPr>
        <w:ind w:hanging="705" w:left="705"/>
        <w:jc w:val="both"/>
      </w:pPr>
    </w:p>
    <w:p w:rsidRDefault="005E55E2" w:rsidP="00E41244" w:rsidR="005E55E2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>
        <w:t>DINKA TRUMBIĆ iz Splita, Lovretska 10., OIB 43468134790.</w:t>
      </w:r>
    </w:p>
    <w:p w:rsidRDefault="005E55E2" w:rsidP="00E41244" w:rsidR="005E55E2" w:rsidRPr="002B5AAE">
      <w:pPr>
        <w:ind w:hanging="705" w:left="705"/>
        <w:jc w:val="both"/>
      </w:pPr>
    </w:p>
    <w:p w:rsidRDefault="005E55E2" w:rsidP="00193657" w:rsidR="005E55E2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ALBATROS OCEAN d.o.o., Poličnik, Zona male privrede područja Grabi, OIB 48061586646.</w:t>
      </w:r>
    </w:p>
    <w:p w:rsidRDefault="005E55E2" w:rsidP="00193657" w:rsidR="005E55E2">
      <w:pPr>
        <w:ind w:hanging="705" w:left="705"/>
        <w:jc w:val="both"/>
      </w:pPr>
    </w:p>
    <w:p w:rsidRDefault="005E55E2" w:rsidP="00193657" w:rsidR="005E55E2" w:rsidRPr="002B5AAE">
      <w:pPr>
        <w:ind w:hanging="705" w:left="705"/>
        <w:jc w:val="both"/>
      </w:pPr>
      <w:r>
        <w:t xml:space="preserve">IV.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         postupka iz čl. 111</w:t>
      </w:r>
      <w:r w:rsidRPr="002B5AAE">
        <w:t>. S</w:t>
      </w:r>
      <w:r>
        <w:t>tečajnog zakona.</w:t>
      </w:r>
    </w:p>
    <w:p w:rsidRDefault="005E55E2" w:rsidP="00193657" w:rsidR="005E55E2" w:rsidRPr="002B5AAE">
      <w:pPr>
        <w:jc w:val="both"/>
      </w:pPr>
    </w:p>
    <w:p w:rsidRDefault="005E55E2" w:rsidP="00193657" w:rsidR="005E55E2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5E55E2" w:rsidP="00193657" w:rsidR="005E55E2" w:rsidRPr="002B5AAE">
      <w:pPr>
        <w:ind w:hanging="705" w:left="705"/>
        <w:jc w:val="both"/>
      </w:pPr>
    </w:p>
    <w:p w:rsidRDefault="005E55E2" w:rsidP="009D6B95" w:rsidR="005E55E2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5E55E2" w:rsidP="00193657" w:rsidR="005E55E2" w:rsidRPr="00B604B0">
      <w:pPr>
        <w:jc w:val="both"/>
        <w:rPr>
          <w:b/>
        </w:rPr>
      </w:pPr>
    </w:p>
    <w:p w:rsidRDefault="005E55E2" w:rsidP="00927608" w:rsidR="005E55E2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</w:t>
      </w:r>
      <w:r>
        <w:lastRenderedPageBreak/>
        <w:t xml:space="preserve">podmiriti nastale troškove stečajnog postupka, a neiskorišteni iznos uplati u Fond za namirenje troškova stečajnog postupka iz čl. 111. Stečajnog zakona. </w:t>
      </w:r>
    </w:p>
    <w:p w:rsidRDefault="005E55E2" w:rsidP="00927608" w:rsidR="005E55E2" w:rsidRPr="00572080">
      <w:pPr>
        <w:ind w:hanging="705" w:left="705"/>
        <w:jc w:val="both"/>
      </w:pPr>
    </w:p>
    <w:p w:rsidRDefault="005E55E2" w:rsidP="00193657" w:rsidR="005E55E2" w:rsidRPr="002B5AAE">
      <w:pPr>
        <w:jc w:val="center"/>
      </w:pPr>
      <w:r w:rsidRPr="002B5AAE">
        <w:t>Obrazloženje</w:t>
      </w:r>
    </w:p>
    <w:p w:rsidRDefault="005E55E2" w:rsidP="00193657" w:rsidR="005E55E2" w:rsidRPr="002B5AAE">
      <w:pPr>
        <w:jc w:val="center"/>
        <w:rPr>
          <w:b/>
        </w:rPr>
      </w:pPr>
    </w:p>
    <w:p w:rsidRDefault="005E55E2" w:rsidP="000E3B4A" w:rsidR="005E55E2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27. studenog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470 </w:t>
      </w:r>
      <w:r w:rsidRPr="00B604B0">
        <w:t xml:space="preserve">dana u ukupnom iznosu od </w:t>
      </w:r>
      <w:r>
        <w:t xml:space="preserve">419.919,91 </w:t>
      </w:r>
      <w:r w:rsidRPr="00B604B0">
        <w:t>kuna, da nema zaposlenih</w:t>
      </w:r>
      <w:r>
        <w:t xml:space="preserve">, ima otvoren račun kod Raiffeisenbank Austria d.d., </w:t>
      </w:r>
      <w:r w:rsidRPr="00B604B0">
        <w:t>kao i da nema zaplijenjenih sredstava na ime predujma za namirenje troškova stečajnog postupka.</w:t>
      </w:r>
    </w:p>
    <w:p w:rsidRDefault="005E55E2" w:rsidP="000E3B4A" w:rsidR="005E55E2" w:rsidRPr="00B604B0">
      <w:pPr>
        <w:ind w:firstLine="720"/>
        <w:jc w:val="both"/>
      </w:pPr>
    </w:p>
    <w:p w:rsidRDefault="005E55E2" w:rsidP="000E3B4A" w:rsidR="005E55E2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11. veljače 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E55E2" w:rsidP="000E3B4A" w:rsidR="005E55E2" w:rsidRPr="002B5AAE">
      <w:pPr>
        <w:ind w:firstLine="708"/>
        <w:jc w:val="both"/>
      </w:pPr>
    </w:p>
    <w:p w:rsidRDefault="005E55E2" w:rsidP="000E3B4A" w:rsidR="005E55E2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5E55E2" w:rsidP="000E3B4A" w:rsidR="005E55E2">
      <w:pPr>
        <w:ind w:firstLine="708"/>
        <w:jc w:val="both"/>
      </w:pPr>
    </w:p>
    <w:p w:rsidRDefault="005E55E2" w:rsidP="000E3B4A" w:rsidR="005E55E2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5E55E2" w:rsidP="000E3B4A" w:rsidR="005E55E2"/>
    <w:p w:rsidRDefault="005E55E2" w:rsidP="000E3B4A" w:rsidR="005E55E2" w:rsidRPr="002B5AAE">
      <w:pPr>
        <w:jc w:val="both"/>
      </w:pPr>
    </w:p>
    <w:p w:rsidRDefault="005E55E2" w:rsidP="00963A63" w:rsidR="005E55E2">
      <w:pPr>
        <w:jc w:val="center"/>
      </w:pPr>
      <w:r w:rsidRPr="00240F6B">
        <w:t xml:space="preserve">U Zadru, </w:t>
      </w:r>
      <w:r>
        <w:t>dana 7. travnja 2016.</w:t>
      </w:r>
    </w:p>
    <w:p w:rsidRDefault="005E55E2" w:rsidP="00963A63" w:rsidR="005E55E2">
      <w:pPr>
        <w:jc w:val="center"/>
      </w:pPr>
    </w:p>
    <w:p w:rsidRDefault="005E55E2" w:rsidP="00A144C6" w:rsidR="005E55E2" w:rsidRPr="00240F6B">
      <w:pPr>
        <w:ind w:firstLine="708" w:left="5664"/>
        <w:jc w:val="center"/>
      </w:pPr>
      <w:r>
        <w:t xml:space="preserve">                Sudska savjetnica                                                                                         </w:t>
      </w:r>
    </w:p>
    <w:p w:rsidRDefault="005E55E2" w:rsidP="00963A63" w:rsidR="005E55E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Katarina Miletić</w:t>
      </w:r>
      <w:r>
        <w:tab/>
      </w:r>
      <w:r>
        <w:tab/>
      </w:r>
      <w:r>
        <w:tab/>
      </w:r>
    </w:p>
    <w:p w:rsidRDefault="005E55E2" w:rsidP="00963A63" w:rsidR="005E55E2" w:rsidRPr="002A5030">
      <w:pPr>
        <w:jc w:val="both"/>
      </w:pPr>
      <w:r>
        <w:tab/>
      </w:r>
      <w:r>
        <w:tab/>
      </w:r>
    </w:p>
    <w:p w:rsidRDefault="005E55E2" w:rsidP="009E23FC" w:rsidR="005E55E2">
      <w:pPr>
        <w:jc w:val="both"/>
      </w:pPr>
      <w:r>
        <w:t>POUKA O PRAVNOM LIJEKU</w:t>
      </w:r>
    </w:p>
    <w:p w:rsidRDefault="005E55E2" w:rsidP="009E23FC" w:rsidR="005E55E2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5E55E2" w:rsidP="009E23FC" w:rsidR="005E55E2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5E55E2" w:rsidP="009E23FC" w:rsidR="005E55E2"/>
    <w:p w:rsidRDefault="005E55E2" w:rsidP="000E3B4A" w:rsidR="005E55E2"/>
    <w:p w:rsidRDefault="005E55E2" w:rsidP="000E3B4A" w:rsidR="005E55E2">
      <w:pPr>
        <w:jc w:val="both"/>
      </w:pPr>
    </w:p>
    <w:p w:rsidRDefault="005E55E2" w:rsidP="000E3B4A" w:rsidR="005E55E2" w:rsidRPr="00240F6B">
      <w:pPr>
        <w:ind w:firstLine="360"/>
        <w:jc w:val="both"/>
      </w:pPr>
      <w:r w:rsidRPr="00240F6B">
        <w:t>DNA:</w:t>
      </w:r>
    </w:p>
    <w:p w:rsidRDefault="005E55E2" w:rsidP="000E3B4A" w:rsidR="005E55E2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5E55E2" w:rsidP="000E3B4A" w:rsidR="005E55E2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5E55E2" w:rsidP="000E3B4A" w:rsidR="005E55E2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5E55E2" w:rsidP="000E3B4A" w:rsidR="005E55E2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5E55E2" w:rsidP="000E3B4A" w:rsidR="005E55E2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5E55E2" w:rsidP="000E3B4A" w:rsidR="005E55E2">
      <w:pPr>
        <w:numPr>
          <w:ilvl w:val="0"/>
          <w:numId w:val="4"/>
        </w:numPr>
      </w:pPr>
      <w:r>
        <w:t>Općinskom sudu u Zadru,</w:t>
      </w:r>
    </w:p>
    <w:p w:rsidRDefault="005E55E2" w:rsidP="000E3B4A" w:rsidR="005E55E2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5E55E2" w:rsidP="000E3B4A" w:rsidR="005E55E2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5E55E2" w:rsidP="000E3B4A" w:rsidR="005E55E2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5E55E2" w:rsidP="000E3B4A" w:rsidR="005E55E2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5E55E2" w:rsidP="000E3B4A" w:rsidR="005E55E2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5E55E2" w:rsidP="000E3B4A" w:rsidR="005E55E2">
      <w:pPr>
        <w:numPr>
          <w:ilvl w:val="0"/>
          <w:numId w:val="4"/>
        </w:numPr>
      </w:pPr>
      <w:r>
        <w:t>e-Oglasna ploča suda,</w:t>
      </w:r>
    </w:p>
    <w:p w:rsidRDefault="005E55E2" w:rsidP="000E3B4A" w:rsidR="005E55E2">
      <w:pPr>
        <w:numPr>
          <w:ilvl w:val="0"/>
          <w:numId w:val="4"/>
        </w:numPr>
      </w:pPr>
      <w:r>
        <w:t>Pisarnici ovog suda,</w:t>
      </w:r>
    </w:p>
    <w:p w:rsidRDefault="005E55E2" w:rsidP="000E3B4A" w:rsidR="005E55E2" w:rsidRPr="00240F6B">
      <w:pPr>
        <w:numPr>
          <w:ilvl w:val="0"/>
          <w:numId w:val="4"/>
        </w:numPr>
      </w:pPr>
      <w:r>
        <w:t>U spis.</w:t>
      </w:r>
    </w:p>
    <w:p w:rsidRDefault="005E55E2" w:rsidP="000E3B4A" w:rsidR="005E55E2" w:rsidRPr="002B5AAE">
      <w:pPr>
        <w:jc w:val="both"/>
      </w:pPr>
    </w:p>
    <w:p w:rsidRDefault="005E55E2" w:rsidP="000E3B4A" w:rsidR="005E55E2" w:rsidRPr="002B5AAE">
      <w:pPr>
        <w:ind w:hanging="705" w:left="705"/>
        <w:jc w:val="both"/>
      </w:pPr>
    </w:p>
    <w:p w:rsidRDefault="005E55E2" w:rsidP="000E3B4A" w:rsidR="005E55E2">
      <w:pPr>
        <w:ind w:hanging="705" w:left="705"/>
        <w:jc w:val="both"/>
      </w:pPr>
    </w:p>
    <w:p w:rsidRDefault="005E55E2" w:rsidP="000E3B4A" w:rsidR="005E55E2" w:rsidRPr="002B5AAE">
      <w:pPr>
        <w:ind w:hanging="705" w:left="705"/>
        <w:jc w:val="both"/>
      </w:pPr>
    </w:p>
    <w:p w:rsidRDefault="005E55E2" w:rsidP="000E3B4A" w:rsidR="005E55E2">
      <w:pPr>
        <w:ind w:hanging="705" w:left="705"/>
        <w:jc w:val="both"/>
      </w:pPr>
    </w:p>
    <w:p w:rsidRDefault="005E55E2" w:rsidP="00193657" w:rsidR="005E55E2">
      <w:pPr>
        <w:ind w:hanging="705" w:left="705"/>
        <w:jc w:val="both"/>
      </w:pPr>
    </w:p>
    <w:sectPr w:rsidSect="00BE1154" w:rsidR="005E55E2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26F" w:rsidR="00EB126F">
      <w:r>
        <w:separator/>
      </w:r>
    </w:p>
  </w:endnote>
  <w:endnote w:id="0" w:type="continuationSeparator">
    <w:p w:rsidRDefault="00EB126F" w:rsidR="00EB12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26F" w:rsidR="00EB126F">
      <w:r>
        <w:separator/>
      </w:r>
    </w:p>
  </w:footnote>
  <w:footnote w:id="0" w:type="continuationSeparator">
    <w:p w:rsidRDefault="00EB126F" w:rsidR="00EB12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55E2" w:rsidP="00E37B9D" w:rsidR="005E55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E55E2" w:rsidR="005E55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55E2" w:rsidP="00E37B9D" w:rsidR="005E55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5E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55E2" w:rsidP="00E26048" w:rsidR="005E55E2" w:rsidRPr="00BE1154">
    <w:pPr>
      <w:pStyle w:val="Zaglavlje"/>
      <w:jc w:val="right"/>
    </w:pPr>
    <w:r w:rsidRPr="00AB42D5">
      <w:tab/>
      <w:t>Poslovni broj: 5</w:t>
    </w:r>
    <w:r>
      <w:t xml:space="preserve"> St-762/15-7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066E6"/>
    <w:rsid w:val="0001684A"/>
    <w:rsid w:val="00017BA9"/>
    <w:rsid w:val="00021839"/>
    <w:rsid w:val="00021B7C"/>
    <w:rsid w:val="00024FE0"/>
    <w:rsid w:val="00036DB3"/>
    <w:rsid w:val="00045386"/>
    <w:rsid w:val="0005623D"/>
    <w:rsid w:val="000764A2"/>
    <w:rsid w:val="000805EC"/>
    <w:rsid w:val="000825B6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0F5F07"/>
    <w:rsid w:val="001030FD"/>
    <w:rsid w:val="0010473C"/>
    <w:rsid w:val="00104AC8"/>
    <w:rsid w:val="001062F4"/>
    <w:rsid w:val="00106EA8"/>
    <w:rsid w:val="001357C2"/>
    <w:rsid w:val="00147DE6"/>
    <w:rsid w:val="00150192"/>
    <w:rsid w:val="0015425E"/>
    <w:rsid w:val="00157784"/>
    <w:rsid w:val="00171FB9"/>
    <w:rsid w:val="001742EE"/>
    <w:rsid w:val="00175EA0"/>
    <w:rsid w:val="00180627"/>
    <w:rsid w:val="00193356"/>
    <w:rsid w:val="00193657"/>
    <w:rsid w:val="001A277B"/>
    <w:rsid w:val="001A4E75"/>
    <w:rsid w:val="001A512D"/>
    <w:rsid w:val="001A6833"/>
    <w:rsid w:val="001A68E8"/>
    <w:rsid w:val="001C2B01"/>
    <w:rsid w:val="001C2BC7"/>
    <w:rsid w:val="001C4ED0"/>
    <w:rsid w:val="001C53DB"/>
    <w:rsid w:val="001E5DED"/>
    <w:rsid w:val="00200A63"/>
    <w:rsid w:val="00206428"/>
    <w:rsid w:val="00213FC6"/>
    <w:rsid w:val="0021518B"/>
    <w:rsid w:val="00216E5A"/>
    <w:rsid w:val="00220212"/>
    <w:rsid w:val="00240F6B"/>
    <w:rsid w:val="00247727"/>
    <w:rsid w:val="00251DB9"/>
    <w:rsid w:val="00254DBF"/>
    <w:rsid w:val="002626AB"/>
    <w:rsid w:val="002765A5"/>
    <w:rsid w:val="0027715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230D7"/>
    <w:rsid w:val="00331E00"/>
    <w:rsid w:val="003325F1"/>
    <w:rsid w:val="0038575A"/>
    <w:rsid w:val="00386BE4"/>
    <w:rsid w:val="00393A5F"/>
    <w:rsid w:val="003A3FA2"/>
    <w:rsid w:val="003A4BB1"/>
    <w:rsid w:val="003B1717"/>
    <w:rsid w:val="003B17EE"/>
    <w:rsid w:val="003B7557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3CF5"/>
    <w:rsid w:val="004A5D4D"/>
    <w:rsid w:val="004B703D"/>
    <w:rsid w:val="004C2509"/>
    <w:rsid w:val="004C2D99"/>
    <w:rsid w:val="004C4B52"/>
    <w:rsid w:val="004C7182"/>
    <w:rsid w:val="004C72D2"/>
    <w:rsid w:val="004E498B"/>
    <w:rsid w:val="004F022B"/>
    <w:rsid w:val="005062B5"/>
    <w:rsid w:val="00531A9C"/>
    <w:rsid w:val="00535A37"/>
    <w:rsid w:val="005439BE"/>
    <w:rsid w:val="005440C2"/>
    <w:rsid w:val="00544CDB"/>
    <w:rsid w:val="00552ACF"/>
    <w:rsid w:val="00565933"/>
    <w:rsid w:val="00571AD1"/>
    <w:rsid w:val="00572080"/>
    <w:rsid w:val="00574D98"/>
    <w:rsid w:val="005759FC"/>
    <w:rsid w:val="00582532"/>
    <w:rsid w:val="0058261B"/>
    <w:rsid w:val="00583030"/>
    <w:rsid w:val="00584E27"/>
    <w:rsid w:val="00596BEE"/>
    <w:rsid w:val="00597207"/>
    <w:rsid w:val="005A6FA9"/>
    <w:rsid w:val="005B7899"/>
    <w:rsid w:val="005D1971"/>
    <w:rsid w:val="005E264F"/>
    <w:rsid w:val="005E55E2"/>
    <w:rsid w:val="005E68D8"/>
    <w:rsid w:val="005F005F"/>
    <w:rsid w:val="005F46A2"/>
    <w:rsid w:val="00611162"/>
    <w:rsid w:val="00614882"/>
    <w:rsid w:val="00624EE7"/>
    <w:rsid w:val="00635E90"/>
    <w:rsid w:val="006452F2"/>
    <w:rsid w:val="0066155F"/>
    <w:rsid w:val="00670B34"/>
    <w:rsid w:val="00670F33"/>
    <w:rsid w:val="00672754"/>
    <w:rsid w:val="00681B49"/>
    <w:rsid w:val="00681B9D"/>
    <w:rsid w:val="006919B3"/>
    <w:rsid w:val="006961A1"/>
    <w:rsid w:val="00697037"/>
    <w:rsid w:val="006A0EBB"/>
    <w:rsid w:val="006A5EFE"/>
    <w:rsid w:val="006B4E61"/>
    <w:rsid w:val="006B5DE1"/>
    <w:rsid w:val="006C11B7"/>
    <w:rsid w:val="006D47A2"/>
    <w:rsid w:val="0070234E"/>
    <w:rsid w:val="00710AB0"/>
    <w:rsid w:val="007206CE"/>
    <w:rsid w:val="00722809"/>
    <w:rsid w:val="0072570A"/>
    <w:rsid w:val="0075628E"/>
    <w:rsid w:val="00785980"/>
    <w:rsid w:val="007B7CA5"/>
    <w:rsid w:val="007C0700"/>
    <w:rsid w:val="007C23B7"/>
    <w:rsid w:val="007D76E3"/>
    <w:rsid w:val="00815CA8"/>
    <w:rsid w:val="00821286"/>
    <w:rsid w:val="008276F1"/>
    <w:rsid w:val="008455B6"/>
    <w:rsid w:val="008503D7"/>
    <w:rsid w:val="00851237"/>
    <w:rsid w:val="00860F40"/>
    <w:rsid w:val="00862CC5"/>
    <w:rsid w:val="0086670C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3C8D"/>
    <w:rsid w:val="00924452"/>
    <w:rsid w:val="0092620D"/>
    <w:rsid w:val="00927608"/>
    <w:rsid w:val="00927C43"/>
    <w:rsid w:val="00946261"/>
    <w:rsid w:val="009508A3"/>
    <w:rsid w:val="00952B68"/>
    <w:rsid w:val="00953F12"/>
    <w:rsid w:val="0095599B"/>
    <w:rsid w:val="00957499"/>
    <w:rsid w:val="00963A63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9E23FC"/>
    <w:rsid w:val="00A01095"/>
    <w:rsid w:val="00A13C19"/>
    <w:rsid w:val="00A144C6"/>
    <w:rsid w:val="00A241EB"/>
    <w:rsid w:val="00A269D4"/>
    <w:rsid w:val="00A5362F"/>
    <w:rsid w:val="00A61301"/>
    <w:rsid w:val="00A725FD"/>
    <w:rsid w:val="00A73C9A"/>
    <w:rsid w:val="00A77C8E"/>
    <w:rsid w:val="00A817A3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306A6"/>
    <w:rsid w:val="00B33C64"/>
    <w:rsid w:val="00B40D38"/>
    <w:rsid w:val="00B41A83"/>
    <w:rsid w:val="00B541D9"/>
    <w:rsid w:val="00B604B0"/>
    <w:rsid w:val="00B70BA8"/>
    <w:rsid w:val="00B73DBF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07C3B"/>
    <w:rsid w:val="00C1289F"/>
    <w:rsid w:val="00C20CD8"/>
    <w:rsid w:val="00C2382A"/>
    <w:rsid w:val="00C258BC"/>
    <w:rsid w:val="00C44933"/>
    <w:rsid w:val="00C45A25"/>
    <w:rsid w:val="00C61524"/>
    <w:rsid w:val="00C63996"/>
    <w:rsid w:val="00C758AA"/>
    <w:rsid w:val="00C81A6A"/>
    <w:rsid w:val="00C84E20"/>
    <w:rsid w:val="00C94E14"/>
    <w:rsid w:val="00CA3E6B"/>
    <w:rsid w:val="00CA6E9D"/>
    <w:rsid w:val="00CD7763"/>
    <w:rsid w:val="00D10636"/>
    <w:rsid w:val="00D109CE"/>
    <w:rsid w:val="00D12B33"/>
    <w:rsid w:val="00D21637"/>
    <w:rsid w:val="00D23BBC"/>
    <w:rsid w:val="00D30751"/>
    <w:rsid w:val="00D3138D"/>
    <w:rsid w:val="00D36588"/>
    <w:rsid w:val="00D51E7B"/>
    <w:rsid w:val="00D523AB"/>
    <w:rsid w:val="00D7124E"/>
    <w:rsid w:val="00D75141"/>
    <w:rsid w:val="00D82608"/>
    <w:rsid w:val="00D92DF0"/>
    <w:rsid w:val="00D94D07"/>
    <w:rsid w:val="00D96FA0"/>
    <w:rsid w:val="00DA6554"/>
    <w:rsid w:val="00DB183A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48"/>
    <w:rsid w:val="00E26069"/>
    <w:rsid w:val="00E26A2B"/>
    <w:rsid w:val="00E37B9D"/>
    <w:rsid w:val="00E41244"/>
    <w:rsid w:val="00E5646B"/>
    <w:rsid w:val="00E7096C"/>
    <w:rsid w:val="00E71A6E"/>
    <w:rsid w:val="00E7451B"/>
    <w:rsid w:val="00E77411"/>
    <w:rsid w:val="00E80937"/>
    <w:rsid w:val="00E82130"/>
    <w:rsid w:val="00E8481F"/>
    <w:rsid w:val="00E85F98"/>
    <w:rsid w:val="00E87078"/>
    <w:rsid w:val="00E8758E"/>
    <w:rsid w:val="00E912CB"/>
    <w:rsid w:val="00EB0EBA"/>
    <w:rsid w:val="00EB126F"/>
    <w:rsid w:val="00EC6F99"/>
    <w:rsid w:val="00ED5787"/>
    <w:rsid w:val="00EF6F21"/>
    <w:rsid w:val="00F26080"/>
    <w:rsid w:val="00F34B4B"/>
    <w:rsid w:val="00F35619"/>
    <w:rsid w:val="00F36175"/>
    <w:rsid w:val="00F56EE3"/>
    <w:rsid w:val="00F63692"/>
    <w:rsid w:val="00F70560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uiPriority w:val="99"/>
    <w:semiHidden/>
    <w:rsid w:val="00175E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175E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175E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175E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175E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31151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St-762/2015</izvorni_sadrzaj>
    <derivirana_varijabla naziv="DomainObject.Predmet.OznakaBroj_1">St-762/2015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ALBATROS OCEAN d.o.o. za brodogradnju i trgovinu</izvorni_sadrzaj>
    <derivirana_varijabla naziv="DomainObject.Predmet.ProtustrankaFormated_1">  ALBATROS OCEAN d.o.o. za brodogradnju i trgovinu</derivirana_varijabla>
  </DomainObject.Predmet.ProtustrankaFormated>
  <DomainObject.Predmet.ProtustrankaFormatedOIB>
    <izvorni_sadrzaj>  ALBATROS OCEAN d.o.o. za brodogradnju i trgovinu, OIB 48061586646</izvorni_sadrzaj>
    <derivirana_varijabla naziv="DomainObject.Predmet.ProtustrankaFormatedOIB_1">  ALBATROS OCEAN d.o.o. za brodogradnju i trgovinu, OIB 48061586646</derivirana_varijabla>
  </DomainObject.Predmet.ProtustrankaFormatedOIB>
  <DomainObject.Predmet.ProtustrankaFormatedWithAdress>
    <izvorni_sadrzaj> ALBATROS OCEAN d.o.o. za brodogradnju i trgovinu, Zona male privrede područja Grabi , 23241 Poličnik</izvorni_sadrzaj>
    <derivirana_varijabla naziv="DomainObject.Predmet.ProtustrankaFormatedWithAdress_1"> ALBATROS OCEAN d.o.o. za brodogradnju i trgovinu, Zona male privrede područja Grabi , 23241 Poličnik</derivirana_varijabla>
  </DomainObject.Predmet.ProtustrankaFormatedWithAdress>
  <DomainObject.Predmet.ProtustrankaFormatedWithAdressOIB>
    <izvorni_sadrzaj> ALBATROS OCEAN d.o.o. za brodogradnju i trgovinu, OIB 48061586646, Zona male privrede područja Grabi , 23241 Poličnik</izvorni_sadrzaj>
    <derivirana_varijabla naziv="DomainObject.Predmet.ProtustrankaFormatedWithAdressOIB_1"> ALBATROS OCEAN d.o.o. za brodogradnju i trgovinu, OIB 48061586646, Zona male privrede područja Grabi , 23241 Poličnik</derivirana_varijabla>
  </DomainObject.Predmet.ProtustrankaFormatedWithAdressOIB>
  <DomainObject.Predmet.ProtustrankaWithAdress>
    <izvorni_sadrzaj>ALBATROS OCEAN d.o.o. za brodogradnju i trgovinu Zona male privrede područja Grabi , 23241 Poličnik</izvorni_sadrzaj>
    <derivirana_varijabla naziv="DomainObject.Predmet.ProtustrankaWithAdress_1">ALBATROS OCEAN d.o.o. za brodogradnju i trgovinu Zona male privrede područja Grabi , 23241 Poličnik</derivirana_varijabla>
  </DomainObject.Predmet.ProtustrankaWithAdress>
  <DomainObject.Predmet.ProtustrankaWithAdressOIB>
    <izvorni_sadrzaj>ALBATROS OCEAN d.o.o. za brodogradnju i trgovinu, OIB 48061586646, Zona male privrede područja Grabi , 23241 Poličnik</izvorni_sadrzaj>
    <derivirana_varijabla naziv="DomainObject.Predmet.ProtustrankaWithAdressOIB_1">ALBATROS OCEAN d.o.o. za brodogradnju i trgovinu, OIB 48061586646, Zona male privrede područja Grabi , 23241 Poličnik</derivirana_varijabla>
  </DomainObject.Predmet.ProtustrankaWithAdressOIB>
  <DomainObject.Predmet.ProtustrankaNazivFormated>
    <izvorni_sadrzaj>ALBATROS OCEAN d.o.o. za brodogradnju i trgovinu</izvorni_sadrzaj>
    <derivirana_varijabla naziv="DomainObject.Predmet.ProtustrankaNazivFormated_1">ALBATROS OCEAN d.o.o. za brodogradnju i trgovinu</derivirana_varijabla>
  </DomainObject.Predmet.ProtustrankaNazivFormated>
  <DomainObject.Predmet.ProtustrankaNazivFormatedOIB>
    <izvorni_sadrzaj>ALBATROS OCEAN d.o.o. za brodogradnju i trgovinu, OIB 48061586646</izvorni_sadrzaj>
    <derivirana_varijabla naziv="DomainObject.Predmet.ProtustrankaNazivFormatedOIB_1">ALBATROS OCEAN d.o.o. za brodogradnju i trgovinu, OIB 48061586646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419919.91</izvorni_sadrzaj>
    <derivirana_varijabla naziv="DomainObject.Predmet.TrenutnaVrijednost_1">419919.91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ALBATROS OCEAN d.o.o. za brodogradnju i trgovinu</item>
    </izvorni_sadrzaj>
    <derivirana_varijabla naziv="DomainObject.Predmet.ProtuStrankaListFormated_1">
      <item>ALBATROS OCEAN d.o.o. za brodogradnju i trgovinu</item>
    </derivirana_varijabla>
  </DomainObject.Predmet.ProtuStrankaListFormated>
  <DomainObject.Predmet.ProtuStrankaListFormatedOIB>
    <izvorni_sadrzaj>
      <item>ALBATROS OCEAN d.o.o. za brodogradnju i trgovinu, OIB 48061586646</item>
    </izvorni_sadrzaj>
    <derivirana_varijabla naziv="DomainObject.Predmet.ProtuStrankaListFormatedOIB_1">
      <item>ALBATROS OCEAN d.o.o. za brodogradnju i trgovinu, OIB 48061586646</item>
    </derivirana_varijabla>
  </DomainObject.Predmet.ProtuStrankaListFormatedOIB>
  <DomainObject.Predmet.ProtuStrankaListFormatedWithAdress>
    <izvorni_sadrzaj>
      <item>ALBATROS OCEAN d.o.o. za brodogradnju i trgovinu, Zona male privrede područja Grabi , 23241 Poličnik</item>
    </izvorni_sadrzaj>
    <derivirana_varijabla naziv="DomainObject.Predmet.ProtuStrankaListFormatedWithAdress_1">
      <item>ALBATROS OCEAN d.o.o. za brodogradnju i trgovinu, Zona male privrede područja Grabi , 23241 Poličnik</item>
    </derivirana_varijabla>
  </DomainObject.Predmet.ProtuStrankaListFormatedWithAdress>
  <DomainObject.Predmet.ProtuStrankaListFormatedWithAdressOIB>
    <izvorni_sadrzaj>
      <item>ALBATROS OCEAN d.o.o. za brodogradnju i trgovinu, OIB 48061586646, Zona male privrede područja Grabi , 23241 Poličnik</item>
    </izvorni_sadrzaj>
    <derivirana_varijabla naziv="DomainObject.Predmet.ProtuStrankaListFormatedWithAdressOIB_1">
      <item>ALBATROS OCEAN d.o.o. za brodogradnju i trgovinu, OIB 48061586646, Zona male privrede područja Grabi , 23241 Poličnik</item>
    </derivirana_varijabla>
  </DomainObject.Predmet.ProtuStrankaListFormatedWithAdressOIB>
  <DomainObject.Predmet.ProtuStrankaListNazivFormated>
    <izvorni_sadrzaj>
      <item>ALBATROS OCEAN d.o.o. za brodogradnju i trgovinu</item>
    </izvorni_sadrzaj>
    <derivirana_varijabla naziv="DomainObject.Predmet.ProtuStrankaListNazivFormated_1">
      <item>ALBATROS OCEAN d.o.o. za brodogradnju i trgovinu</item>
    </derivirana_varijabla>
  </DomainObject.Predmet.ProtuStrankaListNazivFormated>
  <DomainObject.Predmet.ProtuStrankaListNazivFormatedOIB>
    <izvorni_sadrzaj>
      <item>ALBATROS OCEAN d.o.o. za brodogradnju i trgovinu, OIB 48061586646</item>
    </izvorni_sadrzaj>
    <derivirana_varijabla naziv="DomainObject.Predmet.ProtuStrankaListNazivFormatedOIB_1">
      <item>ALBATROS OCEAN d.o.o. za brodogradnju i trgovinu, OIB 48061586646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ALBATROS OCEAN d.o.o. za brodogradnju i trgovinu</izvorni_sadrzaj>
    <derivirana_varijabla naziv="DomainObject.Predmet.ProtustrankaIDrugi_1">ALBATROS OCEAN d.o.o. za brodogradnju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ALBATROS OCEAN d.o.o. za brodogradnju i trgovinu, OIB 48061586646, Zona male privrede područja Grabi , 23241 Poličnik</izvorni_sadrzaj>
    <derivirana_varijabla naziv="DomainObject.Predmet.ProtustrankaIDrugiAdressOIB_1">ALBATROS OCEAN d.o.o. za brodogradnju i trgovinu, OIB 48061586646, Zona male privrede područja Grabi 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ALBATROS OCEAN d.o.o. za brodogradnju i trgovinu</item>
    </izvorni_sadrzaj>
    <derivirana_varijabla naziv="DomainObject.Predmet.SudioniciListNaziv_1">
      <item>FINA</item>
      <item>ALBATROS OCEAN d.o.o. za brodogradnju i trgovinu</item>
    </derivirana_varijabla>
  </DomainObject.Predmet.SudioniciListNaziv>
  <DomainObject.Predmet.SudioniciListAdressOIB>
    <izvorni_sadrzaj>
      <item>FINA, OIB 85821130368</item>
      <item>ALBATROS OCEAN d.o.o. za brodogradnju i trgovinu, OIB 48061586646, Zona male privrede područja Grabi ,23241 Poličnik</item>
    </izvorni_sadrzaj>
    <derivirana_varijabla naziv="DomainObject.Predmet.SudioniciListAdressOIB_1">
      <item>FINA, OIB 85821130368</item>
      <item>ALBATROS OCEAN d.o.o. za brodogradnju i trgovinu, OIB 48061586646, Zona male privrede područja Grabi 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48061586646</item>
    </izvorni_sadrzaj>
    <derivirana_varijabla naziv="DomainObject.Predmet.SudioniciListNazivOIB_1">
      <item>, OIB 85821130368</item>
      <item>, OIB 48061586646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894</properties:Words>
  <properties:Characters>4901</properties:Characters>
  <properties:Lines>128</properties:Lines>
  <properties:Paragraphs>49</properties:Paragraphs>
  <properties:TotalTime>0</properties:TotalTime>
  <properties:ScaleCrop>false</properties:ScaleCrop>
  <properties:LinksUpToDate>false</properties:LinksUpToDate>
  <properties:CharactersWithSpaces>5746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2016-04-06T11:42:00Z</dcterms:created>
  <dc:creator>Administrator</dc:creator>
  <dc:description/>
  <cp:keywords/>
  <cp:lastModifiedBy>Vedrana Raspović</cp:lastModifiedBy>
  <cp:lastPrinted>2016-04-04T08:50:00Z</cp:lastPrinted>
  <dcterms:modified xmlns:xsi="http://www.w3.org/2001/XMLSchema-instance" xsi:type="dcterms:W3CDTF">2016-04-07T08:43:00Z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