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45c0" w14:paraId="82345c0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DC7005">
        <w:rPr>
          <w:rFonts w:hAnsi="Times New Roman" w:ascii="Times New Roman"/>
          <w:szCs w:val="24"/>
          <w:lang w:val="hr-HR"/>
        </w:rPr>
        <w:t>343</w:t>
      </w:r>
      <w:r w:rsidR="0091241D">
        <w:rPr>
          <w:rFonts w:hAnsi="Times New Roman" w:ascii="Times New Roman"/>
          <w:szCs w:val="24"/>
          <w:lang w:val="hr-HR"/>
        </w:rPr>
        <w:t>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8F58A3" w:rsidP="008F58A3" w:rsidR="008F58A3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9A15E0" w:rsidP="008F58A3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8F58A3">
        <w:rPr>
          <w:rFonts w:hAnsi="Times New Roman" w:ascii="Times New Roman"/>
          <w:szCs w:val="24"/>
          <w:lang w:val="hr-HR"/>
        </w:rPr>
        <w:t>Trgovački sud u Zagrebu po sucu</w:t>
      </w:r>
      <w:r w:rsidR="00B94FF9" w:rsidRPr="008F58A3">
        <w:rPr>
          <w:rFonts w:hAnsi="Times New Roman" w:ascii="Times New Roman"/>
          <w:szCs w:val="24"/>
          <w:lang w:val="hr-HR"/>
        </w:rPr>
        <w:t xml:space="preserve"> toga suda</w:t>
      </w:r>
      <w:r w:rsidRPr="008F58A3">
        <w:rPr>
          <w:rFonts w:hAnsi="Times New Roman" w:ascii="Times New Roman"/>
          <w:szCs w:val="24"/>
          <w:lang w:val="hr-HR"/>
        </w:rPr>
        <w:t xml:space="preserve"> </w:t>
      </w:r>
      <w:r w:rsidR="00B16C1E" w:rsidRPr="008F58A3">
        <w:rPr>
          <w:rFonts w:hAnsi="Times New Roman" w:ascii="Times New Roman"/>
          <w:szCs w:val="24"/>
          <w:lang w:val="hr-HR"/>
        </w:rPr>
        <w:t>Vesni Sremac Šoštar</w:t>
      </w:r>
      <w:r w:rsidR="00D17329" w:rsidRPr="008F58A3">
        <w:rPr>
          <w:rFonts w:hAnsi="Times New Roman" w:ascii="Times New Roman"/>
          <w:szCs w:val="24"/>
          <w:lang w:val="hr-HR"/>
        </w:rPr>
        <w:t xml:space="preserve"> u skraće</w:t>
      </w:r>
      <w:r w:rsidRPr="008F58A3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8F58A3">
        <w:rPr>
          <w:rFonts w:hAnsi="Times New Roman" w:ascii="Times New Roman"/>
          <w:szCs w:val="24"/>
          <w:lang w:val="hr-HR"/>
        </w:rPr>
        <w:t xml:space="preserve">m </w:t>
      </w:r>
      <w:r w:rsidR="001F2D7D" w:rsidRPr="008F58A3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8F58A3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8F58A3">
        <w:rPr>
          <w:rFonts w:hAnsi="Times New Roman" w:ascii="Times New Roman"/>
          <w:szCs w:val="24"/>
          <w:lang w:val="hr-HR"/>
        </w:rPr>
        <w:t xml:space="preserve">nad </w:t>
      </w:r>
      <w:r w:rsidR="005555DF" w:rsidRPr="008F58A3">
        <w:rPr>
          <w:rFonts w:hAnsi="Times New Roman" w:ascii="Times New Roman"/>
          <w:szCs w:val="24"/>
          <w:lang w:val="hr-HR"/>
        </w:rPr>
        <w:t>dužnikom</w:t>
      </w:r>
      <w:r w:rsidR="008F58A3" w:rsidRPr="008F58A3">
        <w:rPr>
          <w:rFonts w:hAnsi="Times New Roman" w:ascii="Times New Roman"/>
          <w:szCs w:val="24"/>
          <w:lang w:val="hr-HR"/>
        </w:rPr>
        <w:t xml:space="preserve"> AGRAM PAPIR d.o.o. Zagreb, Josipa Seissla 7,</w:t>
      </w:r>
      <w:r w:rsidR="008F58A3">
        <w:rPr>
          <w:rFonts w:hAnsi="Times New Roman" w:ascii="Times New Roman"/>
          <w:szCs w:val="24"/>
          <w:lang w:val="hr-HR"/>
        </w:rPr>
        <w:t xml:space="preserve"> OIB: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>
        <w:rPr>
          <w:rFonts w:hAnsi="Times New Roman" w:ascii="Times New Roman"/>
          <w:szCs w:val="24"/>
          <w:lang w:val="hr-HR"/>
        </w:rPr>
        <w:t>16550106891, MBS: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>
        <w:rPr>
          <w:rFonts w:hAnsi="Times New Roman" w:ascii="Times New Roman"/>
          <w:szCs w:val="24"/>
          <w:lang w:val="hr-HR"/>
        </w:rPr>
        <w:t xml:space="preserve">080526245,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8F58A3" w:rsidR="00D17329" w:rsidRPr="008F58A3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8F58A3">
        <w:rPr>
          <w:rFonts w:hAnsi="Times New Roman" w:ascii="Times New Roman"/>
          <w:szCs w:val="24"/>
        </w:rPr>
        <w:t>I.</w:t>
      </w:r>
      <w:r w:rsidR="00A843F7" w:rsidRPr="008F58A3">
        <w:rPr>
          <w:rFonts w:hAnsi="Times New Roman" w:ascii="Times New Roman"/>
          <w:szCs w:val="24"/>
        </w:rPr>
        <w:t xml:space="preserve"> </w:t>
      </w:r>
      <w:r w:rsidR="00D17329" w:rsidRPr="008F58A3">
        <w:rPr>
          <w:rFonts w:hAnsi="Times New Roman" w:ascii="Times New Roman"/>
          <w:szCs w:val="24"/>
        </w:rPr>
        <w:t>Otvara se stečajni postupak nad dužnikom</w:t>
      </w:r>
      <w:r w:rsidR="008F58A3" w:rsidRPr="008F58A3">
        <w:rPr>
          <w:rFonts w:hAnsi="Times New Roman" w:ascii="Times New Roman"/>
          <w:szCs w:val="24"/>
        </w:rPr>
        <w:t xml:space="preserve"> </w:t>
      </w:r>
      <w:r w:rsidR="008F58A3" w:rsidRPr="008F58A3">
        <w:rPr>
          <w:rFonts w:hAnsi="Times New Roman" w:ascii="Times New Roman"/>
          <w:szCs w:val="24"/>
          <w:lang w:val="hr-HR"/>
        </w:rPr>
        <w:t>AGRAM PAPIR d.o.o. Zagreb, Josipa Seissla 7, OIB: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 w:rsidRPr="008F58A3">
        <w:rPr>
          <w:rFonts w:hAnsi="Times New Roman" w:ascii="Times New Roman"/>
          <w:szCs w:val="24"/>
          <w:lang w:val="hr-HR"/>
        </w:rPr>
        <w:t>16550106891, MBS: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 w:rsidRPr="008F58A3">
        <w:rPr>
          <w:rFonts w:hAnsi="Times New Roman" w:ascii="Times New Roman"/>
          <w:szCs w:val="24"/>
          <w:lang w:val="hr-HR"/>
        </w:rPr>
        <w:t xml:space="preserve">080526245. </w:t>
      </w:r>
      <w:r w:rsidR="00D17329" w:rsidRPr="008F58A3">
        <w:rPr>
          <w:rFonts w:hAnsi="Times New Roman" w:ascii="Times New Roman"/>
          <w:szCs w:val="24"/>
        </w:rPr>
        <w:t xml:space="preserve">Stečajni postupak otvoren je </w:t>
      </w:r>
      <w:r w:rsidR="00622FC9" w:rsidRPr="008F58A3">
        <w:rPr>
          <w:rFonts w:hAnsi="Times New Roman" w:ascii="Times New Roman"/>
          <w:szCs w:val="24"/>
        </w:rPr>
        <w:t>05</w:t>
      </w:r>
      <w:r w:rsidR="005555DF" w:rsidRPr="008F58A3">
        <w:rPr>
          <w:rFonts w:hAnsi="Times New Roman" w:ascii="Times New Roman"/>
          <w:szCs w:val="24"/>
        </w:rPr>
        <w:t xml:space="preserve">. srpnja </w:t>
      </w:r>
      <w:r w:rsidR="004431B0" w:rsidRPr="008F58A3">
        <w:rPr>
          <w:rFonts w:hAnsi="Times New Roman" w:ascii="Times New Roman"/>
          <w:szCs w:val="24"/>
        </w:rPr>
        <w:t>2016</w:t>
      </w:r>
      <w:r w:rsidR="00D17329" w:rsidRPr="008F58A3">
        <w:rPr>
          <w:rFonts w:hAnsi="Times New Roman" w:ascii="Times New Roman"/>
          <w:szCs w:val="24"/>
        </w:rPr>
        <w:t xml:space="preserve">., u </w:t>
      </w:r>
      <w:r w:rsidR="0090317B" w:rsidRPr="008F58A3">
        <w:rPr>
          <w:rFonts w:hAnsi="Times New Roman" w:ascii="Times New Roman"/>
          <w:szCs w:val="24"/>
        </w:rPr>
        <w:t>15 sati i 00 minuta</w:t>
      </w:r>
      <w:r w:rsidR="00D17329" w:rsidRPr="008F58A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914FE1">
        <w:rPr>
          <w:rFonts w:hAnsi="Times New Roman" w:ascii="Times New Roman"/>
          <w:szCs w:val="24"/>
        </w:rPr>
        <w:t xml:space="preserve"> </w:t>
      </w:r>
      <w:r w:rsidR="00B67DE9">
        <w:rPr>
          <w:rFonts w:hAnsi="Times New Roman" w:ascii="Times New Roman"/>
          <w:szCs w:val="24"/>
        </w:rPr>
        <w:t xml:space="preserve">Berislav Maksimović, </w:t>
      </w:r>
      <w:r w:rsidR="00914FE1">
        <w:rPr>
          <w:rFonts w:hAnsi="Times New Roman" w:ascii="Times New Roman"/>
          <w:szCs w:val="24"/>
        </w:rPr>
        <w:t xml:space="preserve">OIB: </w:t>
      </w:r>
      <w:r w:rsidR="00B67DE9">
        <w:rPr>
          <w:rFonts w:hAnsi="Times New Roman" w:ascii="Times New Roman"/>
          <w:szCs w:val="24"/>
        </w:rPr>
        <w:t xml:space="preserve"> </w:t>
      </w:r>
      <w:r w:rsidR="00B67DE9" w:rsidRPr="00B67DE9">
        <w:rPr>
          <w:rFonts w:hAnsi="Times New Roman" w:ascii="Times New Roman"/>
          <w:szCs w:val="24"/>
        </w:rPr>
        <w:t>57300759557</w:t>
      </w:r>
      <w:r w:rsidR="00B67DE9">
        <w:rPr>
          <w:rFonts w:hAnsi="Times New Roman" w:ascii="Times New Roman"/>
          <w:szCs w:val="24"/>
        </w:rPr>
        <w:t xml:space="preserve"> </w:t>
      </w:r>
      <w:r w:rsidR="009924E3">
        <w:rPr>
          <w:rFonts w:hAnsi="Times New Roman" w:ascii="Times New Roman"/>
          <w:szCs w:val="24"/>
        </w:rPr>
        <w:t xml:space="preserve"> </w:t>
      </w:r>
      <w:r w:rsidR="00B67DE9">
        <w:rPr>
          <w:rFonts w:hAnsi="Times New Roman" w:ascii="Times New Roman"/>
          <w:szCs w:val="24"/>
        </w:rPr>
        <w:t xml:space="preserve">Varaždina, Hrašćica, Braće Radić 1.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8F58A3" w:rsidR="008F58A3" w:rsidRPr="008F58A3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8F58A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8F58A3" w:rsidRPr="008F58A3">
        <w:rPr>
          <w:rFonts w:hAnsi="Times New Roman" w:ascii="Times New Roman"/>
          <w:szCs w:val="24"/>
          <w:lang w:val="hr-HR"/>
        </w:rPr>
        <w:t xml:space="preserve"> AGRAM PAPIR d.o.o. Zagreb, Josipa Seissla 7, OIB: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 w:rsidRPr="008F58A3">
        <w:rPr>
          <w:rFonts w:hAnsi="Times New Roman" w:ascii="Times New Roman"/>
          <w:szCs w:val="24"/>
          <w:lang w:val="hr-HR"/>
        </w:rPr>
        <w:t>16550106891, MBS:</w:t>
      </w:r>
      <w:r w:rsidR="00B67DE9">
        <w:rPr>
          <w:rFonts w:hAnsi="Times New Roman" w:ascii="Times New Roman"/>
          <w:szCs w:val="24"/>
          <w:lang w:val="hr-HR"/>
        </w:rPr>
        <w:t xml:space="preserve"> </w:t>
      </w:r>
      <w:r w:rsidR="008F58A3" w:rsidRPr="008F58A3">
        <w:rPr>
          <w:rFonts w:hAnsi="Times New Roman" w:ascii="Times New Roman"/>
          <w:szCs w:val="24"/>
          <w:lang w:val="hr-HR"/>
        </w:rPr>
        <w:t>080526245.</w:t>
      </w:r>
    </w:p>
    <w:p w:rsidRDefault="008F58A3" w:rsidP="008F58A3" w:rsidR="008F58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557926"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AF2818">
        <w:rPr>
          <w:rFonts w:hAnsi="Times New Roman" w:ascii="Times New Roman"/>
          <w:szCs w:val="24"/>
          <w:lang w:val="hr-HR"/>
        </w:rPr>
        <w:t xml:space="preserve"> 04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977825">
        <w:rPr>
          <w:rFonts w:hAnsi="Times New Roman" w:ascii="Times New Roman"/>
          <w:szCs w:val="24"/>
          <w:lang w:val="hr-HR"/>
        </w:rPr>
        <w:t xml:space="preserve">, v.r.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977825" w:rsidP="00977825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977825" w:rsidP="00977825" w:rsidR="00977825" w:rsidRPr="00222B4D">
      <w:pPr>
        <w:jc w:val="right"/>
        <w:rPr>
          <w:rFonts w:hAnsi="Times New Roman" w:ascii="Times New Roman"/>
        </w:rPr>
      </w:pPr>
      <w:r w:rsidRPr="00977825">
        <w:rPr>
          <w:rFonts w:hAnsi="Times New Roman" w:ascii="Times New Roman"/>
        </w:rPr>
        <w:t>Zlatka Plivelić</w:t>
      </w:r>
    </w:p>
    <w:p w:rsidRDefault="00222B4D" w:rsidP="00222B4D" w:rsidR="00222B4D" w:rsidRPr="00222B4D">
      <w:pPr>
        <w:rPr>
          <w:rFonts w:hAnsi="Times New Roman" w:ascii="Times New Roman"/>
          <w:szCs w:val="24"/>
          <w:lang w:val="hr-HR"/>
        </w:rPr>
      </w:pPr>
    </w:p>
    <w:sectPr w:rsidSect="00AD3559" w:rsidR="00222B4D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E6E" w:rsidR="00280A5F">
    <w:pPr>
      <w:pStyle w:val="Podnoje"/>
      <w:jc w:val="right"/>
    </w:pPr>
  </w:p>
  <w:p w:rsidRDefault="000F5E6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F5E6E" w:rsidRPr="000F5E6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DC7005">
      <w:rPr>
        <w:rFonts w:hAnsi="Times New Roman" w:ascii="Times New Roman"/>
      </w:rPr>
      <w:t>343</w:t>
    </w:r>
    <w:r w:rsidR="0091241D">
      <w:rPr>
        <w:rFonts w:hAnsi="Times New Roman" w:ascii="Times New Roman"/>
      </w:rPr>
      <w:t>/2016</w:t>
    </w:r>
  </w:p>
  <w:p w:rsidRDefault="000F5E6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E7782F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3">
    <w:nsid w:val="4F2C1853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F5E6E"/>
    <w:rsid w:val="000F6D4C"/>
    <w:rsid w:val="00101281"/>
    <w:rsid w:val="001823AC"/>
    <w:rsid w:val="00192B41"/>
    <w:rsid w:val="00194DE9"/>
    <w:rsid w:val="00197606"/>
    <w:rsid w:val="001F2D7D"/>
    <w:rsid w:val="00215918"/>
    <w:rsid w:val="00222B4D"/>
    <w:rsid w:val="0026538D"/>
    <w:rsid w:val="00273D37"/>
    <w:rsid w:val="002C44C3"/>
    <w:rsid w:val="00310684"/>
    <w:rsid w:val="00341EF6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370E2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3AC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50744"/>
    <w:rsid w:val="008679BD"/>
    <w:rsid w:val="008C31DE"/>
    <w:rsid w:val="008F58A3"/>
    <w:rsid w:val="0090317B"/>
    <w:rsid w:val="0091241D"/>
    <w:rsid w:val="00914FE1"/>
    <w:rsid w:val="00947CAE"/>
    <w:rsid w:val="00977825"/>
    <w:rsid w:val="00980D7A"/>
    <w:rsid w:val="009924E3"/>
    <w:rsid w:val="009A15E0"/>
    <w:rsid w:val="009A248B"/>
    <w:rsid w:val="009A4F5F"/>
    <w:rsid w:val="009C4A02"/>
    <w:rsid w:val="009E209B"/>
    <w:rsid w:val="00A11082"/>
    <w:rsid w:val="00A61611"/>
    <w:rsid w:val="00A73AE4"/>
    <w:rsid w:val="00A7799D"/>
    <w:rsid w:val="00A843F7"/>
    <w:rsid w:val="00A93B0F"/>
    <w:rsid w:val="00AD3559"/>
    <w:rsid w:val="00AF2818"/>
    <w:rsid w:val="00AF31FC"/>
    <w:rsid w:val="00B00AAF"/>
    <w:rsid w:val="00B16C1E"/>
    <w:rsid w:val="00B27D67"/>
    <w:rsid w:val="00B67DE9"/>
    <w:rsid w:val="00B94FF9"/>
    <w:rsid w:val="00BB51AF"/>
    <w:rsid w:val="00BC1743"/>
    <w:rsid w:val="00BE31D6"/>
    <w:rsid w:val="00C12511"/>
    <w:rsid w:val="00C445F4"/>
    <w:rsid w:val="00C53C54"/>
    <w:rsid w:val="00C91C62"/>
    <w:rsid w:val="00C94D0E"/>
    <w:rsid w:val="00C95486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C7005"/>
    <w:rsid w:val="00DD72D4"/>
    <w:rsid w:val="00DE2783"/>
    <w:rsid w:val="00E17BC5"/>
    <w:rsid w:val="00E44351"/>
    <w:rsid w:val="00E561D2"/>
    <w:rsid w:val="00E73706"/>
    <w:rsid w:val="00EB2BFF"/>
    <w:rsid w:val="00EB6112"/>
    <w:rsid w:val="00EE1E9D"/>
    <w:rsid w:val="00EF1841"/>
    <w:rsid w:val="00EF6476"/>
    <w:rsid w:val="00F700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5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E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5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E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04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19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PAPIR d.o.o. zastupanog po punomoćniku Marijana Žunić; MIROSLAV MATIŠIĆ; TANJA MATIŠIĆ</izvorni_sadrzaj>
    <derivirana_varijabla naziv="DomainObject.Predmet.ProtustrankaFormated_1">  AGRAM PAPIR d.o.o. zastupanog po punomoćniku Marijana Žunić; MIROSLAV MATIŠIĆ; TANJA MATIŠIĆ</derivirana_varijabla>
  </DomainObject.Predmet.ProtustrankaFormated>
  <DomainObject.Predmet.ProtustrankaFormatedOIB>
    <izvorni_sadrzaj>  AGRAM PAPIR d.o.o., OIB 16550106891 zastupanog po punomoćniku Marijana Žunić; MIROSLAV MATIŠIĆ; TANJA MATIŠIĆ</izvorni_sadrzaj>
    <derivirana_varijabla naziv="DomainObject.Predmet.ProtustrankaFormatedOIB_1">  AGRAM PAPIR d.o.o., OIB 16550106891 zastupanog po punomoćniku Marijana Žunić; MIROSLAV MATIŠIĆ; TANJA MATIŠIĆ</derivirana_varijabla>
  </DomainObject.Predmet.ProtustrankaFormatedOIB>
  <DomainObject.Predmet.ProtustrankaFormatedWithAdress>
    <izvorni_sadrzaj> AGRAM PAPIR d.o.o., Josipa Seissla 7, 10000 Zagreb zastupanog po punomoćniku Marijana Žunić; MIROSLAV MATIŠIĆ; TANJA MATIŠIĆ</izvorni_sadrzaj>
    <derivirana_varijabla naziv="DomainObject.Predmet.ProtustrankaFormatedWithAdress_1"> AGRAM PAPIR d.o.o., Josipa Seissla 7, 10000 Zagreb zastupanog po punomoćniku Marijana Žunić; MIROSLAV MATIŠIĆ; TANJA MATIŠIĆ</derivirana_varijabla>
  </DomainObject.Predmet.ProtustrankaFormatedWithAdress>
  <DomainObject.Predmet.ProtustrankaFormatedWithAdressOIB>
    <izvorni_sadrzaj> AGRAM PAPIR d.o.o., OIB 16550106891, Josipa Seissla 7, 10000 Zagreb zastupanog po punomoćniku Marijana Žunić; MIROSLAV MATIŠIĆ; TANJA MATIŠIĆ</izvorni_sadrzaj>
    <derivirana_varijabla naziv="DomainObject.Predmet.ProtustrankaFormatedWithAdressOIB_1"> AGRAM PAPIR d.o.o., OIB 16550106891, Josipa Seissla 7, 10000 Zagreb zastupanog po punomoćniku Marijana Žunić; MIROSLAV MATIŠIĆ; TANJA MATIŠIĆ</derivirana_varijabla>
  </DomainObject.Predmet.ProtustrankaFormatedWithAdressOIB>
  <DomainObject.Predmet.ProtustrankaWithAdress>
    <izvorni_sadrzaj>AGRAM PAPIR d.o.o. Josipa Seissla 7, 10000 Zagreb</izvorni_sadrzaj>
    <derivirana_varijabla naziv="DomainObject.Predmet.ProtustrankaWithAdress_1">AGRAM PAPIR d.o.o. Josipa Seissla 7, 10000 Zagreb</derivirana_varijabla>
  </DomainObject.Predmet.ProtustrankaWithAdress>
  <DomainObject.Predmet.ProtustrankaWithAdressOIB>
    <izvorni_sadrzaj>AGRAM PAPIR d.o.o., OIB 16550106891, Josipa Seissla 7, 10000 Zagreb</izvorni_sadrzaj>
    <derivirana_varijabla naziv="DomainObject.Predmet.ProtustrankaWithAdressOIB_1">AGRAM PAPIR d.o.o., OIB 16550106891, Josipa Seissla 7, 10000 Zagreb</derivirana_varijabla>
  </DomainObject.Predmet.ProtustrankaWithAdressOIB>
  <DomainObject.Predmet.ProtustrankaNazivFormated>
    <izvorni_sadrzaj>AGRAM PAPIR d.o.o.</izvorni_sadrzaj>
    <derivirana_varijabla naziv="DomainObject.Predmet.ProtustrankaNazivFormated_1">AGRAM PAPIR d.o.o.</derivirana_varijabla>
  </DomainObject.Predmet.ProtustrankaNazivFormated>
  <DomainObject.Predmet.ProtustrankaNazivFormatedOIB>
    <izvorni_sadrzaj>AGRAM PAPIR d.o.o., OIB 16550106891</izvorni_sadrzaj>
    <derivirana_varijabla naziv="DomainObject.Predmet.ProtustrankaNazivFormatedOIB_1">AGRAM PAPIR d.o.o., OIB 16550106891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PAPIR d.o.o. zastupanog po punomoćniku Marijana Žunić; MIROSLAV MATIŠIĆ; TANJA MATIŠIĆ</item>
    </izvorni_sadrzaj>
    <derivirana_varijabla naziv="DomainObject.Predmet.ProtuStrankaListFormated_1">
      <item>AGRAM PAPIR d.o.o. zastupanog po punomoćniku Marijana Žunić; MIROSLAV MATIŠIĆ; TANJA MATIŠIĆ</item>
    </derivirana_varijabla>
  </DomainObject.Predmet.ProtuStrankaListFormated>
  <DomainObject.Predmet.ProtuStrankaListFormatedOIB>
    <izvorni_sadrzaj>
      <item>AGRAM PAPIR d.o.o., OIB 16550106891 zastupanog po punomoćniku Marijana Žunić; MIROSLAV MATIŠIĆ; TANJA MATIŠIĆ</item>
    </izvorni_sadrzaj>
    <derivirana_varijabla naziv="DomainObject.Predmet.ProtuStrankaListFormatedOIB_1">
      <item>AGRAM PAPIR d.o.o., OIB 16550106891 zastupanog po punomoćniku Marijana Žunić; MIROSLAV MATIŠIĆ; TANJA MATIŠIĆ</item>
    </derivirana_varijabla>
  </DomainObject.Predmet.ProtuStrankaListFormatedOIB>
  <DomainObject.Predmet.ProtuStrankaListFormatedWithAdress>
    <izvorni_sadrzaj>
      <item>AGRAM PAPIR d.o.o., Josipa Seissla 7, 10000 Zagreb zastupanog po punomoćniku Marijana Žunić; MIROSLAV MATIŠIĆ; TANJA MATIŠIĆ</item>
    </izvorni_sadrzaj>
    <derivirana_varijabla naziv="DomainObject.Predmet.ProtuStrankaListFormatedWithAdress_1">
      <item>AGRAM PAPIR d.o.o., Josipa Seissla 7, 10000 Zagreb zastupanog po punomoćniku Marijana Žunić; MIROSLAV MATIŠIĆ; TANJA MATIŠIĆ</item>
    </derivirana_varijabla>
  </DomainObject.Predmet.ProtuStrankaListFormatedWithAdress>
  <DomainObject.Predmet.ProtuStrankaListFormatedWithAdressOIB>
    <izvorni_sadrzaj>
      <item>AGRAM PAPIR d.o.o., OIB 16550106891, Josipa Seissla 7, 10000 Zagreb zastupanog po punomoćniku Marijana Žunić; MIROSLAV MATIŠIĆ; TANJA MATIŠIĆ</item>
    </izvorni_sadrzaj>
    <derivirana_varijabla naziv="DomainObject.Predmet.ProtuStrankaListFormatedWithAdressOIB_1">
      <item>AGRAM PAPIR d.o.o., OIB 16550106891, Josipa Seissla 7, 10000 Zagreb zastupanog po punomoćniku Marijana Žunić; MIROSLAV MATIŠIĆ; TANJA MATIŠIĆ</item>
    </derivirana_varijabla>
  </DomainObject.Predmet.ProtuStrankaListFormatedWithAdressOIB>
  <DomainObject.Predmet.ProtuStrankaListNazivFormated>
    <izvorni_sadrzaj>
      <item>AGRAM PAPIR d.o.o.</item>
    </izvorni_sadrzaj>
    <derivirana_varijabla naziv="DomainObject.Predmet.ProtuStrankaListNazivFormated_1">
      <item>AGRAM PAPIR d.o.o.</item>
    </derivirana_varijabla>
  </DomainObject.Predmet.ProtuStrankaListNazivFormated>
  <DomainObject.Predmet.ProtuStrankaListNazivFormatedOIB>
    <izvorni_sadrzaj>
      <item>AGRAM PAPIR d.o.o., OIB 16550106891</item>
    </izvorni_sadrzaj>
    <derivirana_varijabla naziv="DomainObject.Predmet.ProtuStrankaListNazivFormatedOIB_1">
      <item>AGRAM PAPIR d.o.o., OIB 16550106891</item>
    </derivirana_varijabla>
  </DomainObject.Predmet.ProtuStrankaListNazivFormatedOIB>
  <DomainObject.Predmet.OstaliListFormated>
    <izvorni_sadrzaj>
      <item>Marijana Žunić punomoćnik sudionika u postupku AGRAM PAPIR d.o.o.</item>
      <item>BERISLAV MAKSIMOVIĆ</item>
      <item>MIROSLAV MATIŠIĆ punomoćnik sudionika u postupku AGRAM PAPIR d.o.o.</item>
      <item>TANJA MATIŠIĆ punomoćnik sudionika u postupku AGRAM PAPIR d.o.o.</item>
    </izvorni_sadrzaj>
    <derivirana_varijabla naziv="DomainObject.Predmet.OstaliListFormated_1">
      <item>Marijana Žunić punomoćnik sudionika u postupku AGRAM PAPIR d.o.o.</item>
      <item>BERISLAV MAKSIMOVIĆ</item>
      <item>MIROSLAV MATIŠIĆ punomoćnik sudionika u postupku AGRAM PAPIR d.o.o.</item>
      <item>TANJA MATIŠIĆ punomoćnik sudionika u postupku AGRAM PAPIR d.o.o.</item>
    </derivirana_varijabla>
  </DomainObject.Predmet.OstaliListFormated>
  <DomainObject.Predmet.OstaliListFormatedOIB>
    <izvorni_sadrzaj>
      <item>Marijana Žunić, OIB 35407799900 punomoćnik sudionika u postupku AGRAM PAPIR d.o.o.</item>
      <item>BERISLAV MAKSIMOVIĆ, OIB 57300759557</item>
      <item>MIROSLAV MATIŠIĆ, OIB 95050312747 punomoćnik sudionika u postupku AGRAM PAPIR d.o.o.</item>
      <item>TANJA MATIŠIĆ, OIB 16512284471 punomoćnik sudionika u postupku AGRAM PAPIR d.o.o.</item>
    </izvorni_sadrzaj>
    <derivirana_varijabla naziv="DomainObject.Predmet.OstaliListFormatedOIB_1">
      <item>Marijana Žunić, OIB 35407799900 punomoćnik sudionika u postupku AGRAM PAPIR d.o.o.</item>
      <item>BERISLAV MAKSIMOVIĆ, OIB 57300759557</item>
      <item>MIROSLAV MATIŠIĆ, OIB 95050312747 punomoćnik sudionika u postupku AGRAM PAPIR d.o.o.</item>
      <item>TANJA MATIŠIĆ, OIB 16512284471 punomoćnik sudionika u postupku AGRAM PAPIR d.o.o.</item>
    </derivirana_varijabla>
  </DomainObject.Predmet.OstaliListFormatedOIB>
  <DomainObject.Predmet.OstaliListFormatedWithAdress>
    <izvorni_sadrzaj>
      <item>Marijana Žunić, Pogačićeva 4, 10000 Zagreb punomoćnik sudionika u postupku AGRAM PAPIR d.o.o.</item>
      <item>BERISLAV MAKSIMOVIĆ, Hrašćica, Braće Radić 1, 42000 Varaždin</item>
      <item>MIROSLAV MATIŠIĆ, Josipa Seissla 7, 10000 Zagreb punomoćnik sudionika u postupku AGRAM PAPIR d.o.o.</item>
      <item>TANJA MATIŠIĆ, Josipa Seissla 7, 10000 Zagreb punomoćnik sudionika u postupku AGRAM PAPIR d.o.o.</item>
    </izvorni_sadrzaj>
    <derivirana_varijabla naziv="DomainObject.Predmet.OstaliListFormatedWithAdress_1">
      <item>Marijana Žunić, Pogačićeva 4, 10000 Zagreb punomoćnik sudionika u postupku AGRAM PAPIR d.o.o.</item>
      <item>BERISLAV MAKSIMOVIĆ, Hrašćica, Braće Radić 1, 42000 Varaždin</item>
      <item>MIROSLAV MATIŠIĆ, Josipa Seissla 7, 10000 Zagreb punomoćnik sudionika u postupku AGRAM PAPIR d.o.o.</item>
      <item>TANJA MATIŠIĆ, Josipa Seissla 7, 10000 Zagreb punomoćnik sudionika u postupku AGRAM PAPIR d.o.o.</item>
    </derivirana_varijabla>
  </DomainObject.Predmet.OstaliListFormatedWithAdress>
  <DomainObject.Predmet.OstaliListFormatedWithAdressOIB>
    <izvorni_sadrzaj>
      <item>Marijana Žunić, OIB 35407799900, Pogačićeva 4, 10000 Zagreb punomoćnik sudionika u postupku AGRAM PAPIR d.o.o.</item>
      <item>BERISLAV MAKSIMOVIĆ, OIB 57300759557, Hrašćica, Braće Radić 1, 42000 Varaždin</item>
      <item>MIROSLAV MATIŠIĆ, OIB 95050312747, Josipa Seissla 7, 10000 Zagreb punomoćnik sudionika u postupku AGRAM PAPIR d.o.o.</item>
      <item>TANJA MATIŠIĆ, OIB 16512284471, Josipa Seissla 7, 10000 Zagreb punomoćnik sudionika u postupku AGRAM PAPIR d.o.o.</item>
    </izvorni_sadrzaj>
    <derivirana_varijabla naziv="DomainObject.Predmet.OstaliListFormatedWithAdressOIB_1">
      <item>Marijana Žunić, OIB 35407799900, Pogačićeva 4, 10000 Zagreb punomoćnik sudionika u postupku AGRAM PAPIR d.o.o.</item>
      <item>BERISLAV MAKSIMOVIĆ, OIB 57300759557, Hrašćica, Braće Radić 1, 42000 Varaždin</item>
      <item>MIROSLAV MATIŠIĆ, OIB 95050312747, Josipa Seissla 7, 10000 Zagreb punomoćnik sudionika u postupku AGRAM PAPIR d.o.o.</item>
      <item>TANJA MATIŠIĆ, OIB 16512284471, Josipa Seissla 7, 10000 Zagreb punomoćnik sudionika u postupku AGRAM PAPIR d.o.o.</item>
    </derivirana_varijabla>
  </DomainObject.Predmet.OstaliListFormatedWithAdressOIB>
  <DomainObject.Predmet.OstaliListNazivFormated>
    <izvorni_sadrzaj>
      <item>Marijana Žunić</item>
      <item>BERISLAV MAKSIMOVIĆ</item>
      <item>MIROSLAV MATIŠIĆ</item>
      <item>TANJA MATIŠIĆ</item>
    </izvorni_sadrzaj>
    <derivirana_varijabla naziv="DomainObject.Predmet.OstaliListNazivFormated_1">
      <item>Marijana Žunić</item>
      <item>BERISLAV MAKSIMOVIĆ</item>
      <item>MIROSLAV MATIŠIĆ</item>
      <item>TANJA MATIŠIĆ</item>
    </derivirana_varijabla>
  </DomainObject.Predmet.OstaliListNazivFormated>
  <DomainObject.Predmet.OstaliListNazivFormatedOIB>
    <izvorni_sadrzaj>
      <item>Marijana Žunić, OIB 35407799900</item>
      <item>BERISLAV MAKSIMOVIĆ, OIB 57300759557</item>
      <item>MIROSLAV MATIŠIĆ, OIB 95050312747</item>
      <item>TANJA MATIŠIĆ, OIB 16512284471</item>
    </izvorni_sadrzaj>
    <derivirana_varijabla naziv="DomainObject.Predmet.OstaliListNazivFormatedOIB_1">
      <item>Marijana Žunić, OIB 35407799900</item>
      <item>BERISLAV MAKSIMOVIĆ, OIB 57300759557</item>
      <item>MIROSLAV MATIŠIĆ, OIB 95050312747</item>
      <item>TANJA MATIŠIĆ, OIB 16512284471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PAPIR d.o.o.</izvorni_sadrzaj>
    <derivirana_varijabla naziv="DomainObject.Predmet.ProtustrankaIDrugi_1">AGRAM 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PAPIR d.o.o., OIB 16550106891, Josipa Seissla 7, 10000 Zagreb</izvorni_sadrzaj>
    <derivirana_varijabla naziv="DomainObject.Predmet.ProtustrankaIDrugiAdressOIB_1">AGRAM PAPIR d.o.o., OIB 16550106891, Josipa Seissla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PAPIR d.o.o.</item>
      <item>Marijana Žunić</item>
      <item>BERISLAV MAKSIMOVIĆ</item>
      <item>MIROSLAV MATIŠIĆ</item>
      <item>TANJA MATIŠIĆ</item>
    </izvorni_sadrzaj>
    <derivirana_varijabla naziv="DomainObject.Predmet.SudioniciListNaziv_1">
      <item>FINA Regionalni centar Zagreb</item>
      <item>AGRAM PAPIR d.o.o.</item>
      <item>Marijana Žunić</item>
      <item>BERISLAV MAKSIMOVIĆ</item>
      <item>MIROSLAV MATIŠIĆ</item>
      <item>TANJA MATIŠIĆ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PAPIR d.o.o., OIB 16550106891, Josipa Seissla 7,10000 Zagreb</item>
      <item>Marijana Žunić, OIB 35407799900, Pogačićeva 4,10000 Zagreb</item>
      <item>BERISLAV MAKSIMOVIĆ, OIB 57300759557, Hrašćica, Braće Radić 1,42000 Varaždin</item>
      <item>MIROSLAV MATIŠIĆ, OIB 95050312747, Josipa Seissla 7,10000 Zagreb</item>
      <item>TANJA MATIŠIĆ, OIB 16512284471, Josipa Seissla 7,10000 Zagreb</item>
    </izvorni_sadrzaj>
    <derivirana_varijabla naziv="DomainObject.Predmet.SudioniciListAdressOIB_1">
      <item>FINA Regionalni centar Zagreb, OIB 85821130368, Trg svibanjskih žrtava 1995. 1,10000 Zagreb</item>
      <item>AGRAM PAPIR d.o.o., OIB 16550106891, Josipa Seissla 7,10000 Zagreb</item>
      <item>Marijana Žunić, OIB 35407799900, Pogačićeva 4,10000 Zagreb</item>
      <item>BERISLAV MAKSIMOVIĆ, OIB 57300759557, Hrašćica, Braće Radić 1,42000 Varaždin</item>
      <item>MIROSLAV MATIŠIĆ, OIB 95050312747, Josipa Seissla 7,10000 Zagreb</item>
      <item>TANJA MATIŠIĆ, OIB 16512284471, Josipa Seissla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16550106891</item>
      <item>, OIB 35407799900</item>
      <item>, OIB 57300759557</item>
      <item>, OIB 95050312747</item>
      <item>, OIB 16512284471</item>
    </izvorni_sadrzaj>
    <derivirana_varijabla naziv="DomainObject.Predmet.SudioniciListNazivOIB_1">
      <item>, OIB 85821130368</item>
      <item>, OIB 16550106891</item>
      <item>, OIB 35407799900</item>
      <item>, OIB 57300759557</item>
      <item>, OIB 95050312747</item>
      <item>, OIB 16512284471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2646</properties:Characters>
  <properties:Lines>68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2016-07-04T13:00:00Z</dcterms:created>
  <dc:creator>Karmela Dolenc</dc:creator>
  <cp:lastModifiedBy>Zlatka Plivelić</cp:lastModifiedBy>
  <cp:lastPrinted>2016-07-05T08:57:00Z</cp:lastPrinted>
  <dcterms:modified xmlns:xsi="http://www.w3.org/2001/XMLSchema-instance" xsi:type="dcterms:W3CDTF">2016-07-05T10:01:00Z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