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8bf2" w14:paraId="0d18bf2" w:rsidRDefault="0011017A" w:rsidP="00161D8F" w:rsidR="0011017A" w:rsidRPr="00EA09A9">
      <w:pPr>
        <w15:collapsed w:val="false"/>
        <w:rPr>
          <w:szCs w:val="24"/>
        </w:rPr>
      </w:pPr>
      <w:bookmarkStart w:name="_GoBack" w:id="0"/>
      <w:bookmarkEnd w:id="0"/>
      <w:r w:rsidRPr="00EA09A9">
        <w:rPr>
          <w:szCs w:val="24"/>
        </w:rPr>
        <w:t xml:space="preserve">                  </w:t>
      </w:r>
      <w:r w:rsidR="00BE078E">
        <w:rPr>
          <w:noProof/>
          <w:szCs w:val="24"/>
          <w:lang w:eastAsia="hr-HR"/>
        </w:rPr>
        <w:drawing>
          <wp:inline distR="0" distL="0" distB="0" distT="0">
            <wp:extent cy="850900" cx="699770"/>
            <wp:effectExtent b="6350" r="508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0900" cx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9A9">
        <w:rPr>
          <w:szCs w:val="24"/>
        </w:rPr>
        <w:t xml:space="preserve">                                                  </w:t>
      </w:r>
      <w:r w:rsidR="00F301DD">
        <w:rPr>
          <w:szCs w:val="24"/>
        </w:rPr>
        <w:tab/>
      </w:r>
      <w:r w:rsidR="00F301DD">
        <w:rPr>
          <w:szCs w:val="24"/>
        </w:rPr>
        <w:tab/>
      </w:r>
      <w:r w:rsidR="00F301DD">
        <w:rPr>
          <w:szCs w:val="24"/>
        </w:rPr>
        <w:tab/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REPUBLIKA HRVATSKA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TRGOVAČKI SUD U PAZINU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          Pazin, Dršćevka 1</w:t>
      </w:r>
    </w:p>
    <w:p w:rsidRDefault="0011017A" w:rsidP="00161D8F" w:rsidR="0011017A" w:rsidRPr="00EA09A9">
      <w:pPr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U IME REPUBLIKE HRVATSKE</w:t>
      </w:r>
    </w:p>
    <w:p w:rsidRDefault="00097E9D" w:rsidP="00161D8F" w:rsidR="00097E9D" w:rsidRPr="00EA09A9">
      <w:pPr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RJEŠENJE</w:t>
      </w:r>
    </w:p>
    <w:p w:rsidRDefault="0011017A" w:rsidP="00161D8F" w:rsidR="0011017A" w:rsidRPr="00EA09A9">
      <w:pPr>
        <w:rPr>
          <w:szCs w:val="24"/>
        </w:rPr>
      </w:pPr>
    </w:p>
    <w:p w:rsidRDefault="00161D8F" w:rsidP="00DD127E" w:rsidR="0011017A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11017A" w:rsidRPr="00EA09A9">
        <w:rPr>
          <w:szCs w:val="24"/>
        </w:rPr>
        <w:t xml:space="preserve">Trgovački sud u Pazinu, po stečajnom sucu Damiru Rabar, u postupku nad </w:t>
      </w:r>
      <w:r w:rsidR="003F5213" w:rsidRPr="00EA09A9">
        <w:rPr>
          <w:szCs w:val="24"/>
        </w:rPr>
        <w:t xml:space="preserve">likvidacijskom imovinom brisanog društva </w:t>
      </w:r>
      <w:r w:rsidR="00040181">
        <w:t>TEHNO TAFT d.o.o. Pula, Santoriova 15</w:t>
      </w:r>
      <w:r w:rsidR="0011017A" w:rsidRPr="00EA09A9">
        <w:rPr>
          <w:szCs w:val="24"/>
        </w:rPr>
        <w:t xml:space="preserve">, </w:t>
      </w:r>
      <w:r w:rsidR="00040181">
        <w:rPr>
          <w:szCs w:val="24"/>
        </w:rPr>
        <w:t>16</w:t>
      </w:r>
      <w:r w:rsidR="003F5213" w:rsidRPr="00EA09A9">
        <w:rPr>
          <w:szCs w:val="24"/>
        </w:rPr>
        <w:t>.</w:t>
      </w:r>
      <w:r w:rsidR="00B22EF4" w:rsidRPr="00EA09A9">
        <w:rPr>
          <w:szCs w:val="24"/>
        </w:rPr>
        <w:t xml:space="preserve"> </w:t>
      </w:r>
      <w:r w:rsidR="00E2626B">
        <w:rPr>
          <w:szCs w:val="24"/>
        </w:rPr>
        <w:t xml:space="preserve">veljače </w:t>
      </w:r>
      <w:r w:rsidR="00DD127E" w:rsidRPr="00EA09A9">
        <w:rPr>
          <w:szCs w:val="24"/>
        </w:rPr>
        <w:t>2018</w:t>
      </w:r>
      <w:r w:rsidR="0011017A" w:rsidRPr="00EA09A9">
        <w:rPr>
          <w:szCs w:val="24"/>
        </w:rPr>
        <w:t xml:space="preserve">. </w:t>
      </w:r>
    </w:p>
    <w:p w:rsidRDefault="00DD127E" w:rsidP="00161D8F" w:rsidR="00DD127E" w:rsidRPr="00EA09A9">
      <w:pPr>
        <w:jc w:val="center"/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r i j e š i o  j e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      </w:t>
      </w:r>
    </w:p>
    <w:p w:rsidRDefault="0011017A" w:rsidP="00161D8F" w:rsidR="0011017A" w:rsidRPr="00EA09A9">
      <w:pPr>
        <w:jc w:val="both"/>
        <w:rPr>
          <w:szCs w:val="24"/>
        </w:rPr>
      </w:pPr>
      <w:r w:rsidRPr="00EA09A9">
        <w:rPr>
          <w:szCs w:val="24"/>
        </w:rPr>
        <w:tab/>
        <w:t xml:space="preserve">Stečajna masa iza </w:t>
      </w:r>
      <w:r w:rsidR="003F5213" w:rsidRPr="00EA09A9">
        <w:rPr>
          <w:szCs w:val="24"/>
        </w:rPr>
        <w:t xml:space="preserve">brisanog društva </w:t>
      </w:r>
      <w:r w:rsidR="00040181">
        <w:t>TEHNO TAFT d.o.o. Pula, Santoriova 15,</w:t>
      </w:r>
      <w:r w:rsidR="003F5213" w:rsidRPr="00EA09A9">
        <w:rPr>
          <w:szCs w:val="24"/>
        </w:rPr>
        <w:t xml:space="preserve"> </w:t>
      </w:r>
      <w:r w:rsidRPr="00EA09A9">
        <w:rPr>
          <w:szCs w:val="24"/>
        </w:rPr>
        <w:t>upisat će se u sudski registar, kao i dužniko</w:t>
      </w:r>
      <w:r w:rsidR="00097E9D" w:rsidRPr="00EA09A9">
        <w:rPr>
          <w:szCs w:val="24"/>
        </w:rPr>
        <w:t>v</w:t>
      </w:r>
      <w:r w:rsidRPr="00EA09A9">
        <w:rPr>
          <w:szCs w:val="24"/>
        </w:rPr>
        <w:t xml:space="preserve"> stečajni upravitelj</w:t>
      </w:r>
      <w:r w:rsidR="00097E9D" w:rsidRPr="00EA09A9">
        <w:rPr>
          <w:szCs w:val="24"/>
        </w:rPr>
        <w:t>,</w:t>
      </w:r>
      <w:r w:rsidRPr="00EA09A9">
        <w:rPr>
          <w:szCs w:val="24"/>
        </w:rPr>
        <w:t xml:space="preserve"> </w:t>
      </w:r>
      <w:r w:rsidR="00040181">
        <w:t>Dubravka Stašić, Rijeka, Vatroslava Lisinskog 2, OIB: 23303100671</w:t>
      </w:r>
      <w:r w:rsidR="00D7356A" w:rsidRPr="00EA09A9">
        <w:rPr>
          <w:szCs w:val="24"/>
        </w:rPr>
        <w:t>.</w:t>
      </w:r>
    </w:p>
    <w:p w:rsidRDefault="003514DE" w:rsidP="00161D8F" w:rsidR="003514DE" w:rsidRPr="00EA09A9">
      <w:pPr>
        <w:rPr>
          <w:szCs w:val="24"/>
        </w:rPr>
      </w:pPr>
    </w:p>
    <w:p w:rsidRDefault="003514DE" w:rsidP="00161D8F" w:rsidR="003514DE" w:rsidRPr="00EA09A9">
      <w:pPr>
        <w:jc w:val="center"/>
        <w:rPr>
          <w:szCs w:val="24"/>
        </w:rPr>
      </w:pPr>
      <w:r w:rsidRPr="00EA09A9">
        <w:rPr>
          <w:szCs w:val="24"/>
        </w:rPr>
        <w:t>Obrazloženje</w:t>
      </w:r>
    </w:p>
    <w:p w:rsidRDefault="003514DE" w:rsidP="00161D8F" w:rsidR="003514DE" w:rsidRPr="00EA09A9">
      <w:pPr>
        <w:rPr>
          <w:szCs w:val="24"/>
        </w:rPr>
      </w:pPr>
    </w:p>
    <w:p w:rsidRDefault="00161D8F" w:rsidP="00321216" w:rsidR="00590361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4F3D91" w:rsidRPr="00EA09A9">
        <w:rPr>
          <w:szCs w:val="24"/>
        </w:rPr>
        <w:t xml:space="preserve">Rješenjem </w:t>
      </w:r>
      <w:r w:rsidR="003514DE" w:rsidRPr="00EA09A9">
        <w:rPr>
          <w:szCs w:val="24"/>
        </w:rPr>
        <w:t xml:space="preserve">ovog </w:t>
      </w:r>
      <w:r w:rsidR="004F3D91" w:rsidRPr="00EA09A9">
        <w:rPr>
          <w:szCs w:val="24"/>
        </w:rPr>
        <w:t xml:space="preserve">suda, posl. br. </w:t>
      </w:r>
      <w:r w:rsidR="00D7356A" w:rsidRPr="00EA09A9">
        <w:rPr>
          <w:szCs w:val="24"/>
        </w:rPr>
        <w:t>1 St-8</w:t>
      </w:r>
      <w:r w:rsidR="00040181">
        <w:rPr>
          <w:szCs w:val="24"/>
        </w:rPr>
        <w:t>80/16-16</w:t>
      </w:r>
      <w:r w:rsidR="004F3D91" w:rsidRPr="00EA09A9">
        <w:rPr>
          <w:szCs w:val="24"/>
        </w:rPr>
        <w:t xml:space="preserve">, od </w:t>
      </w:r>
      <w:r w:rsidR="00040181">
        <w:rPr>
          <w:szCs w:val="24"/>
        </w:rPr>
        <w:t>21. travnja</w:t>
      </w:r>
      <w:r w:rsidR="00D7356A" w:rsidRPr="00EA09A9">
        <w:rPr>
          <w:szCs w:val="24"/>
        </w:rPr>
        <w:t xml:space="preserve"> 2017</w:t>
      </w:r>
      <w:r w:rsidR="004F3D91" w:rsidRPr="00EA09A9">
        <w:rPr>
          <w:szCs w:val="24"/>
        </w:rPr>
        <w:t xml:space="preserve">., </w:t>
      </w:r>
      <w:r w:rsidR="003514DE" w:rsidRPr="00EA09A9">
        <w:rPr>
          <w:szCs w:val="24"/>
        </w:rPr>
        <w:t xml:space="preserve">zaključen je stečajni postupak nad </w:t>
      </w:r>
      <w:r w:rsidR="00D7356A" w:rsidRPr="00EA09A9">
        <w:rPr>
          <w:szCs w:val="24"/>
        </w:rPr>
        <w:t xml:space="preserve">društvom </w:t>
      </w:r>
      <w:r w:rsidR="00040181">
        <w:t>TEHNO TAFT d.o.o. Pula, Santoriova 15</w:t>
      </w:r>
      <w:r w:rsidR="003514DE" w:rsidRPr="00EA09A9">
        <w:rPr>
          <w:szCs w:val="24"/>
        </w:rPr>
        <w:t>, t</w:t>
      </w:r>
      <w:r w:rsidR="00040181">
        <w:rPr>
          <w:szCs w:val="24"/>
        </w:rPr>
        <w:t>e je zatim rješenjem ovog suda</w:t>
      </w:r>
      <w:r w:rsidR="00040181" w:rsidRPr="00040181">
        <w:rPr>
          <w:szCs w:val="24"/>
        </w:rPr>
        <w:t xml:space="preserve"> Tt-17/3319-2</w:t>
      </w:r>
      <w:r w:rsidR="00040181">
        <w:rPr>
          <w:szCs w:val="24"/>
        </w:rPr>
        <w:t xml:space="preserve"> od </w:t>
      </w:r>
      <w:r w:rsidR="00040181" w:rsidRPr="00040181">
        <w:rPr>
          <w:szCs w:val="24"/>
        </w:rPr>
        <w:t>14.</w:t>
      </w:r>
      <w:r w:rsidR="00040181">
        <w:rPr>
          <w:szCs w:val="24"/>
        </w:rPr>
        <w:t xml:space="preserve"> lipnja </w:t>
      </w:r>
      <w:r w:rsidR="00040181" w:rsidRPr="00040181">
        <w:rPr>
          <w:szCs w:val="24"/>
        </w:rPr>
        <w:t>2017</w:t>
      </w:r>
      <w:r w:rsidR="003514DE" w:rsidRPr="00EA09A9">
        <w:rPr>
          <w:szCs w:val="24"/>
        </w:rPr>
        <w:t>, dužnik brisan iz sudskog registra.</w:t>
      </w:r>
    </w:p>
    <w:p w:rsidRDefault="00590361" w:rsidP="00321216" w:rsidR="00590361" w:rsidRPr="00EA09A9">
      <w:pPr>
        <w:jc w:val="both"/>
        <w:rPr>
          <w:szCs w:val="24"/>
        </w:rPr>
      </w:pPr>
    </w:p>
    <w:p w:rsidRDefault="00161D8F" w:rsidP="00161D8F" w:rsidR="00C7414E" w:rsidRPr="00810D8C">
      <w:pPr>
        <w:jc w:val="both"/>
        <w:rPr>
          <w:szCs w:val="24"/>
        </w:rPr>
      </w:pPr>
      <w:r w:rsidRPr="00EA09A9">
        <w:rPr>
          <w:szCs w:val="24"/>
        </w:rPr>
        <w:tab/>
      </w:r>
      <w:r w:rsidR="00040181">
        <w:rPr>
          <w:szCs w:val="24"/>
        </w:rPr>
        <w:t>Vjerovnik OTP banka d.d. Zadar, Ulica Domovinskog rata 3, OIB: 52508873833, po pun. iz ZOU Goran Veljović i dr. iz Pule,</w:t>
      </w:r>
      <w:r w:rsidR="004F3D91" w:rsidRPr="00EA09A9">
        <w:rPr>
          <w:szCs w:val="24"/>
        </w:rPr>
        <w:t xml:space="preserve"> </w:t>
      </w:r>
      <w:r w:rsidR="003514DE" w:rsidRPr="00EA09A9">
        <w:rPr>
          <w:szCs w:val="24"/>
        </w:rPr>
        <w:t xml:space="preserve">je </w:t>
      </w:r>
      <w:r w:rsidR="009006F9" w:rsidRPr="00EA09A9">
        <w:rPr>
          <w:szCs w:val="24"/>
        </w:rPr>
        <w:t xml:space="preserve">podneskom od </w:t>
      </w:r>
      <w:r w:rsidR="00040181">
        <w:rPr>
          <w:szCs w:val="24"/>
        </w:rPr>
        <w:t>9. siječnja 2018</w:t>
      </w:r>
      <w:r w:rsidR="00097E9D" w:rsidRPr="00EA09A9">
        <w:rPr>
          <w:szCs w:val="24"/>
        </w:rPr>
        <w:t xml:space="preserve">. </w:t>
      </w:r>
      <w:r w:rsidR="003514DE" w:rsidRPr="00EA09A9">
        <w:rPr>
          <w:szCs w:val="24"/>
        </w:rPr>
        <w:t xml:space="preserve">predložio da se u sudski registar upiše stečajna masa iza </w:t>
      </w:r>
      <w:r w:rsidR="009006F9" w:rsidRPr="00EA09A9">
        <w:rPr>
          <w:szCs w:val="24"/>
        </w:rPr>
        <w:t xml:space="preserve">društva </w:t>
      </w:r>
      <w:r w:rsidR="00040181">
        <w:t>TEHNO TAFT d.o.o. Pula, Santoriova 15</w:t>
      </w:r>
      <w:r w:rsidR="003514DE" w:rsidRPr="00EA09A9">
        <w:rPr>
          <w:szCs w:val="24"/>
        </w:rPr>
        <w:t xml:space="preserve">, </w:t>
      </w:r>
      <w:r w:rsidR="00397E66" w:rsidRPr="00EA09A9">
        <w:rPr>
          <w:szCs w:val="24"/>
        </w:rPr>
        <w:t>navodeći</w:t>
      </w:r>
      <w:r w:rsidR="003514DE" w:rsidRPr="00EA09A9">
        <w:rPr>
          <w:szCs w:val="24"/>
        </w:rPr>
        <w:t xml:space="preserve"> da stečajna masa ima imovinu u pogledu kojih se vod</w:t>
      </w:r>
      <w:r w:rsidR="009006F9" w:rsidRPr="00EA09A9">
        <w:rPr>
          <w:szCs w:val="24"/>
        </w:rPr>
        <w:t xml:space="preserve">i </w:t>
      </w:r>
      <w:r w:rsidR="00040181">
        <w:rPr>
          <w:szCs w:val="24"/>
        </w:rPr>
        <w:t>ovršni postupak</w:t>
      </w:r>
      <w:r w:rsidR="003514DE" w:rsidRPr="00EA09A9">
        <w:rPr>
          <w:szCs w:val="24"/>
        </w:rPr>
        <w:t xml:space="preserve"> </w:t>
      </w:r>
      <w:r w:rsidR="00040181">
        <w:rPr>
          <w:szCs w:val="24"/>
        </w:rPr>
        <w:t>pred Općinskim sudom u Puli</w:t>
      </w:r>
      <w:r w:rsidR="009D2BBC" w:rsidRPr="00EA09A9">
        <w:rPr>
          <w:szCs w:val="24"/>
        </w:rPr>
        <w:t>,</w:t>
      </w:r>
      <w:r w:rsidR="0098099B" w:rsidRPr="00EA09A9">
        <w:rPr>
          <w:szCs w:val="24"/>
        </w:rPr>
        <w:t xml:space="preserve"> </w:t>
      </w:r>
      <w:r w:rsidR="00C7414E">
        <w:rPr>
          <w:szCs w:val="24"/>
        </w:rPr>
        <w:t xml:space="preserve">pod </w:t>
      </w:r>
      <w:r w:rsidR="0098099B" w:rsidRPr="00EA09A9">
        <w:rPr>
          <w:szCs w:val="24"/>
        </w:rPr>
        <w:t xml:space="preserve">posl. br. </w:t>
      </w:r>
      <w:r w:rsidR="000A4736">
        <w:rPr>
          <w:szCs w:val="24"/>
        </w:rPr>
        <w:t>Ovr-3605/11 u kojem je jedan od ovršenika društvo TEHNO TAFT d.o.o.</w:t>
      </w:r>
      <w:r w:rsidR="0098099B" w:rsidRPr="00EA09A9">
        <w:rPr>
          <w:szCs w:val="24"/>
        </w:rPr>
        <w:t xml:space="preserve"> </w:t>
      </w:r>
      <w:r w:rsidR="00810D8C" w:rsidRPr="00810D8C">
        <w:rPr>
          <w:szCs w:val="24"/>
        </w:rPr>
        <w:t>U predmetnom ovršnom postupku nekretnina koja je bila predmet prodaje prodana, te je plaćena kupovnina, te je preostalo samo provesti diobu kupovnine.</w:t>
      </w:r>
    </w:p>
    <w:p w:rsidRDefault="00C7414E" w:rsidP="00161D8F" w:rsidR="00C7414E">
      <w:pPr>
        <w:jc w:val="both"/>
        <w:rPr>
          <w:szCs w:val="24"/>
        </w:rPr>
      </w:pPr>
    </w:p>
    <w:p w:rsidRDefault="00161D8F" w:rsidP="00161D8F" w:rsidR="00097E9D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EE11A2" w:rsidRPr="00EA09A9">
        <w:rPr>
          <w:szCs w:val="24"/>
        </w:rPr>
        <w:t xml:space="preserve">Odredbom čl. </w:t>
      </w:r>
      <w:r w:rsidR="00EA47C8" w:rsidRPr="00EA09A9">
        <w:rPr>
          <w:szCs w:val="24"/>
        </w:rPr>
        <w:t>289. st.</w:t>
      </w:r>
      <w:r w:rsidR="00397E66" w:rsidRPr="00EA09A9">
        <w:rPr>
          <w:szCs w:val="24"/>
        </w:rPr>
        <w:t xml:space="preserve"> </w:t>
      </w:r>
      <w:r w:rsidR="00EA47C8" w:rsidRPr="00EA09A9">
        <w:rPr>
          <w:szCs w:val="24"/>
        </w:rPr>
        <w:t>4.</w:t>
      </w:r>
      <w:r w:rsidR="0098099B" w:rsidRPr="00EA09A9">
        <w:rPr>
          <w:szCs w:val="24"/>
        </w:rPr>
        <w:t xml:space="preserve"> Stečajnog zakona („Narodne novine“ br. 71/15, dalje: Stečajni zakon)</w:t>
      </w:r>
      <w:r w:rsidR="00EE11A2" w:rsidRPr="00EA09A9">
        <w:rPr>
          <w:szCs w:val="24"/>
        </w:rPr>
        <w:t xml:space="preserve">, </w:t>
      </w:r>
      <w:r w:rsidR="00BC2A40" w:rsidRPr="00EA09A9">
        <w:rPr>
          <w:szCs w:val="24"/>
        </w:rPr>
        <w:t xml:space="preserve"> </w:t>
      </w:r>
      <w:r w:rsidR="00EE11A2" w:rsidRPr="00EA09A9">
        <w:rPr>
          <w:szCs w:val="24"/>
        </w:rPr>
        <w:t>koja se temeljem odredb</w:t>
      </w:r>
      <w:r w:rsidR="00AA31A6" w:rsidRPr="00EA09A9">
        <w:rPr>
          <w:szCs w:val="24"/>
        </w:rPr>
        <w:t>e</w:t>
      </w:r>
      <w:r w:rsidR="00EE11A2" w:rsidRPr="00EA09A9">
        <w:rPr>
          <w:szCs w:val="24"/>
        </w:rPr>
        <w:t xml:space="preserve"> čl. 441. st. </w:t>
      </w:r>
      <w:r w:rsidR="00AA31A6" w:rsidRPr="00EA09A9">
        <w:rPr>
          <w:szCs w:val="24"/>
        </w:rPr>
        <w:t>2</w:t>
      </w:r>
      <w:r w:rsidR="00EE11A2" w:rsidRPr="00EA09A9">
        <w:rPr>
          <w:szCs w:val="24"/>
        </w:rPr>
        <w:t xml:space="preserve">. Stečajnog zakona primjenjuje u ovom slučaju, propisano je da </w:t>
      </w:r>
      <w:r w:rsidR="00AA31A6" w:rsidRPr="00EA09A9">
        <w:rPr>
          <w:szCs w:val="24"/>
        </w:rPr>
        <w:t xml:space="preserve">je naknadno pronađena imovina stečajnog dužnika stečajna masa, </w:t>
      </w:r>
      <w:r w:rsidR="006F4982" w:rsidRPr="00EA09A9">
        <w:rPr>
          <w:szCs w:val="24"/>
        </w:rPr>
        <w:t>te  je</w:t>
      </w:r>
      <w:r w:rsidR="00397E66" w:rsidRPr="00EA09A9">
        <w:rPr>
          <w:szCs w:val="24"/>
        </w:rPr>
        <w:t xml:space="preserve"> </w:t>
      </w:r>
      <w:r w:rsidR="00AA31A6" w:rsidRPr="00EA09A9">
        <w:rPr>
          <w:szCs w:val="24"/>
        </w:rPr>
        <w:t>odredbom čl. 289. st. 5. Stečajnog zakona propisano da će se stečajna masa upisati u sudski registar.</w:t>
      </w:r>
    </w:p>
    <w:p w:rsidRDefault="0098099B" w:rsidP="00161D8F" w:rsidR="0098099B">
      <w:pPr>
        <w:rPr>
          <w:szCs w:val="24"/>
        </w:rPr>
      </w:pPr>
    </w:p>
    <w:p w:rsidRDefault="00E2626B" w:rsidP="00E2626B" w:rsidR="00E2626B" w:rsidRPr="00E2626B">
      <w:pPr>
        <w:pStyle w:val="Bezproreda"/>
      </w:pPr>
    </w:p>
    <w:p w:rsidRDefault="00161D8F" w:rsidP="00161D8F" w:rsidR="003514DE" w:rsidRPr="00EA09A9">
      <w:pPr>
        <w:rPr>
          <w:szCs w:val="24"/>
        </w:rPr>
      </w:pPr>
      <w:r w:rsidRPr="00EA09A9">
        <w:rPr>
          <w:szCs w:val="24"/>
        </w:rPr>
        <w:lastRenderedPageBreak/>
        <w:tab/>
      </w:r>
      <w:r w:rsidR="00097E9D" w:rsidRPr="00EA09A9">
        <w:rPr>
          <w:szCs w:val="24"/>
        </w:rPr>
        <w:t>Temeljem navedenog, valjalo je odlučiti kao u izreci ovog rješenja.</w:t>
      </w:r>
    </w:p>
    <w:p w:rsidRDefault="0098099B" w:rsidP="00161D8F" w:rsidR="0098099B" w:rsidRPr="00EA09A9">
      <w:pPr>
        <w:rPr>
          <w:szCs w:val="24"/>
        </w:rPr>
      </w:pPr>
    </w:p>
    <w:p w:rsidRDefault="0098099B" w:rsidP="00AB570A" w:rsidR="0098099B" w:rsidRPr="00EA09A9">
      <w:pPr>
        <w:jc w:val="center"/>
        <w:rPr>
          <w:szCs w:val="24"/>
        </w:rPr>
      </w:pPr>
      <w:r w:rsidRPr="00EA09A9">
        <w:rPr>
          <w:szCs w:val="24"/>
        </w:rPr>
        <w:t xml:space="preserve">U Pazinu,  </w:t>
      </w:r>
      <w:r w:rsidR="00040181">
        <w:rPr>
          <w:szCs w:val="24"/>
        </w:rPr>
        <w:t>16</w:t>
      </w:r>
      <w:r w:rsidR="00B22EF4" w:rsidRPr="00EA09A9">
        <w:rPr>
          <w:szCs w:val="24"/>
        </w:rPr>
        <w:t>.</w:t>
      </w:r>
      <w:r w:rsidRPr="00EA09A9">
        <w:rPr>
          <w:szCs w:val="24"/>
        </w:rPr>
        <w:t xml:space="preserve"> </w:t>
      </w:r>
      <w:r w:rsidR="00E2626B">
        <w:rPr>
          <w:szCs w:val="24"/>
        </w:rPr>
        <w:t>veljače</w:t>
      </w:r>
      <w:r w:rsidR="00AB570A" w:rsidRPr="00EA09A9">
        <w:rPr>
          <w:szCs w:val="24"/>
        </w:rPr>
        <w:t xml:space="preserve"> </w:t>
      </w:r>
      <w:r w:rsidRPr="00EA09A9">
        <w:rPr>
          <w:szCs w:val="24"/>
        </w:rPr>
        <w:t>201</w:t>
      </w:r>
      <w:r w:rsidR="00AB570A" w:rsidRPr="00EA09A9">
        <w:rPr>
          <w:szCs w:val="24"/>
        </w:rPr>
        <w:t>8</w:t>
      </w:r>
      <w:r w:rsidRPr="00EA09A9">
        <w:rPr>
          <w:szCs w:val="24"/>
        </w:rPr>
        <w:t xml:space="preserve">. </w:t>
      </w:r>
    </w:p>
    <w:p w:rsidRDefault="00AB570A" w:rsidP="00AB570A" w:rsidR="00AB570A" w:rsidRPr="00EA09A9">
      <w:pPr>
        <w:pStyle w:val="Bezproreda"/>
        <w:contextualSpacing/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  <w:t xml:space="preserve">   </w:t>
      </w:r>
      <w:r w:rsidRPr="00EA09A9">
        <w:rPr>
          <w:szCs w:val="24"/>
        </w:rPr>
        <w:tab/>
        <w:t xml:space="preserve">                      Sudac</w:t>
      </w: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  <w:t xml:space="preserve">     Damir Rabar</w:t>
      </w:r>
      <w:r w:rsidR="007D7303">
        <w:rPr>
          <w:szCs w:val="24"/>
        </w:rPr>
        <w:t>, v.r.</w:t>
      </w: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>UPUTA O PRAVNOM LIJEKU</w:t>
      </w:r>
    </w:p>
    <w:p w:rsidRDefault="00D832F4" w:rsidP="00271C03" w:rsidR="00BC2A40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98099B" w:rsidRPr="00EA09A9">
        <w:rPr>
          <w:szCs w:val="24"/>
        </w:rPr>
        <w:t>Protiv ovog rješenja pravo na žalbu ima</w:t>
      </w:r>
      <w:r w:rsidR="00BC2A40" w:rsidRPr="00EA09A9">
        <w:rPr>
          <w:szCs w:val="24"/>
        </w:rPr>
        <w:t xml:space="preserve"> </w:t>
      </w:r>
      <w:r w:rsidRPr="00EA09A9">
        <w:rPr>
          <w:szCs w:val="24"/>
        </w:rPr>
        <w:t>stečajni dužnik, u roku od osam dana od dostave rješenja. Žalba se podnosi ovome sudu u tri primjerka, a o njoj odlučuje Visoki trgovački sud Republike Hrvatske</w:t>
      </w:r>
      <w:r w:rsidR="00271C03">
        <w:rPr>
          <w:szCs w:val="24"/>
        </w:rPr>
        <w:t>.</w:t>
      </w:r>
    </w:p>
    <w:p w:rsidRDefault="00A31E5A" w:rsidP="00161D8F" w:rsidR="0098099B" w:rsidRPr="00EA09A9">
      <w:pPr>
        <w:rPr>
          <w:szCs w:val="24"/>
        </w:rPr>
      </w:pPr>
      <w:r w:rsidRPr="00EA09A9">
        <w:rPr>
          <w:szCs w:val="24"/>
        </w:rPr>
        <w:t xml:space="preserve"> </w:t>
      </w:r>
    </w:p>
    <w:p w:rsidRDefault="00D832F4" w:rsidP="00161D8F" w:rsidR="00D832F4" w:rsidRPr="00EA09A9">
      <w:pPr>
        <w:rPr>
          <w:szCs w:val="24"/>
        </w:rPr>
      </w:pPr>
    </w:p>
    <w:p w:rsidRDefault="00D832F4" w:rsidP="00161D8F" w:rsidR="00D832F4" w:rsidRPr="00EA09A9">
      <w:pPr>
        <w:rPr>
          <w:szCs w:val="24"/>
        </w:rPr>
      </w:pPr>
      <w:r w:rsidRPr="00EA09A9">
        <w:rPr>
          <w:szCs w:val="24"/>
        </w:rPr>
        <w:t>DNA:</w:t>
      </w:r>
    </w:p>
    <w:p w:rsidRDefault="00D832F4" w:rsidP="00161D8F" w:rsidR="00D832F4" w:rsidRPr="00EA09A9">
      <w:pPr>
        <w:rPr>
          <w:szCs w:val="24"/>
        </w:rPr>
      </w:pPr>
      <w:r w:rsidRPr="00EA09A9">
        <w:rPr>
          <w:szCs w:val="24"/>
        </w:rPr>
        <w:t xml:space="preserve">1. st. upravitelj </w:t>
      </w:r>
      <w:r w:rsidR="000A4736">
        <w:t>Dubravka Stašić, Rijeka, Vatroslava Lisinskog 2</w:t>
      </w:r>
      <w:r w:rsidRPr="00EA09A9">
        <w:rPr>
          <w:szCs w:val="24"/>
        </w:rPr>
        <w:t>,</w:t>
      </w:r>
    </w:p>
    <w:p w:rsidRDefault="00D832F4" w:rsidP="00E91726" w:rsidR="00E91726" w:rsidRPr="00EA09A9">
      <w:pPr>
        <w:rPr>
          <w:szCs w:val="24"/>
        </w:rPr>
      </w:pPr>
      <w:r w:rsidRPr="00EA09A9">
        <w:rPr>
          <w:szCs w:val="24"/>
        </w:rPr>
        <w:t>2. mrežna stranica e-Oglasna ploča sudova (8 dana)</w:t>
      </w:r>
      <w:r w:rsidR="00E91726" w:rsidRPr="00EA09A9">
        <w:rPr>
          <w:szCs w:val="24"/>
        </w:rPr>
        <w:t>,</w:t>
      </w:r>
    </w:p>
    <w:p w:rsidRDefault="00E91726" w:rsidP="00E91726" w:rsidR="00E91726" w:rsidRPr="00EA09A9">
      <w:pPr>
        <w:rPr>
          <w:szCs w:val="24"/>
        </w:rPr>
      </w:pPr>
      <w:r w:rsidRPr="00EA09A9">
        <w:rPr>
          <w:szCs w:val="24"/>
        </w:rPr>
        <w:t>3. Sudski reg</w:t>
      </w:r>
      <w:r w:rsidR="00F301DD">
        <w:rPr>
          <w:szCs w:val="24"/>
        </w:rPr>
        <w:t>is</w:t>
      </w:r>
      <w:r w:rsidRPr="00EA09A9">
        <w:rPr>
          <w:szCs w:val="24"/>
        </w:rPr>
        <w:t>tar - po pravomoćnosti.</w:t>
      </w:r>
    </w:p>
    <w:p w:rsidRDefault="00D832F4" w:rsidP="00161D8F" w:rsidR="00D832F4" w:rsidRPr="00EA09A9">
      <w:pPr>
        <w:rPr>
          <w:szCs w:val="24"/>
        </w:rPr>
      </w:pPr>
    </w:p>
    <w:p w:rsidRDefault="00D832F4" w:rsidP="00161D8F" w:rsidR="00D832F4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097E9D" w:rsidP="00161D8F" w:rsidR="00097E9D" w:rsidRPr="00EA09A9">
      <w:pPr>
        <w:rPr>
          <w:szCs w:val="24"/>
        </w:rPr>
      </w:pPr>
    </w:p>
    <w:sectPr w:rsidSect="00F301DD" w:rsidR="00097E9D" w:rsidRPr="00EA09A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697" w:rsidP="008620BF" w:rsidR="00BF0697">
      <w:pPr>
        <w:spacing w:lineRule="auto" w:line="240" w:after="0"/>
      </w:pPr>
      <w:r>
        <w:separator/>
      </w:r>
    </w:p>
  </w:endnote>
  <w:endnote w:id="0" w:type="continuationSeparator">
    <w:p w:rsidRDefault="00BF0697" w:rsidP="008620BF" w:rsidR="00BF06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697" w:rsidP="008620BF" w:rsidR="00BF0697">
      <w:pPr>
        <w:spacing w:lineRule="auto" w:line="240" w:after="0"/>
      </w:pPr>
      <w:r>
        <w:separator/>
      </w:r>
    </w:p>
  </w:footnote>
  <w:footnote w:id="0" w:type="continuationSeparator">
    <w:p w:rsidRDefault="00BF0697" w:rsidP="008620BF" w:rsidR="00BF06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3492018"/>
      <w:docPartObj>
        <w:docPartGallery w:val="Page Numbers (Top of Page)"/>
        <w:docPartUnique/>
      </w:docPartObj>
    </w:sdtPr>
    <w:sdtEndPr/>
    <w:sdtContent>
      <w:p w:rsidRDefault="00F301DD" w:rsidP="00040181" w:rsidR="0004018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E9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040181" w:rsidRPr="00EA09A9">
          <w:rPr>
            <w:szCs w:val="24"/>
          </w:rPr>
          <w:t>1 St-</w:t>
        </w:r>
        <w:r w:rsidR="00040181">
          <w:rPr>
            <w:szCs w:val="24"/>
          </w:rPr>
          <w:t>880</w:t>
        </w:r>
        <w:r w:rsidR="00040181" w:rsidRPr="00EA09A9">
          <w:rPr>
            <w:szCs w:val="24"/>
          </w:rPr>
          <w:t>/16</w:t>
        </w:r>
        <w:r w:rsidR="00040181">
          <w:rPr>
            <w:szCs w:val="24"/>
          </w:rPr>
          <w:t>-21</w:t>
        </w:r>
      </w:p>
      <w:p w:rsidRDefault="003B0E90" w:rsidP="00040181" w:rsidR="008620BF">
        <w:pPr>
          <w:pStyle w:val="Zaglavlje"/>
          <w:ind w:firstLine="4248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1DD" w:rsidP="00F301DD" w:rsidR="00F301DD">
    <w:pPr>
      <w:pStyle w:val="Zaglavlje"/>
      <w:jc w:val="right"/>
    </w:pPr>
    <w:r w:rsidRPr="00EA09A9">
      <w:rPr>
        <w:szCs w:val="24"/>
      </w:rPr>
      <w:t>1 St-</w:t>
    </w:r>
    <w:r w:rsidR="00040181">
      <w:rPr>
        <w:szCs w:val="24"/>
      </w:rPr>
      <w:t>880</w:t>
    </w:r>
    <w:r w:rsidRPr="00EA09A9">
      <w:rPr>
        <w:szCs w:val="24"/>
      </w:rPr>
      <w:t>/16</w:t>
    </w:r>
    <w:r w:rsidR="00040181">
      <w:rPr>
        <w:szCs w:val="24"/>
      </w:rPr>
      <w:t>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D91"/>
    <w:rsid w:val="00040181"/>
    <w:rsid w:val="00097E9D"/>
    <w:rsid w:val="000A4736"/>
    <w:rsid w:val="000C4E46"/>
    <w:rsid w:val="000F18BB"/>
    <w:rsid w:val="0011017A"/>
    <w:rsid w:val="00161D8F"/>
    <w:rsid w:val="001A5844"/>
    <w:rsid w:val="001C0EE0"/>
    <w:rsid w:val="00271C03"/>
    <w:rsid w:val="00321216"/>
    <w:rsid w:val="00342ADE"/>
    <w:rsid w:val="003514DE"/>
    <w:rsid w:val="003710B5"/>
    <w:rsid w:val="00374432"/>
    <w:rsid w:val="00397E66"/>
    <w:rsid w:val="003B0E90"/>
    <w:rsid w:val="003E5478"/>
    <w:rsid w:val="003F5213"/>
    <w:rsid w:val="004F3D91"/>
    <w:rsid w:val="00590361"/>
    <w:rsid w:val="006172B3"/>
    <w:rsid w:val="006B32D7"/>
    <w:rsid w:val="006F0D6D"/>
    <w:rsid w:val="006F4982"/>
    <w:rsid w:val="00733F4A"/>
    <w:rsid w:val="007A7373"/>
    <w:rsid w:val="007D7303"/>
    <w:rsid w:val="00800CCC"/>
    <w:rsid w:val="00810D8C"/>
    <w:rsid w:val="00846A27"/>
    <w:rsid w:val="008620BF"/>
    <w:rsid w:val="009006F9"/>
    <w:rsid w:val="0098099B"/>
    <w:rsid w:val="009A25D6"/>
    <w:rsid w:val="009D2BBC"/>
    <w:rsid w:val="009F78A4"/>
    <w:rsid w:val="00A31E5A"/>
    <w:rsid w:val="00A43A71"/>
    <w:rsid w:val="00A95074"/>
    <w:rsid w:val="00AA31A6"/>
    <w:rsid w:val="00AB570A"/>
    <w:rsid w:val="00B22EF4"/>
    <w:rsid w:val="00B65817"/>
    <w:rsid w:val="00BA3C2B"/>
    <w:rsid w:val="00BC2A40"/>
    <w:rsid w:val="00BE078E"/>
    <w:rsid w:val="00BF0697"/>
    <w:rsid w:val="00C7414E"/>
    <w:rsid w:val="00D7356A"/>
    <w:rsid w:val="00D832F4"/>
    <w:rsid w:val="00DA4A78"/>
    <w:rsid w:val="00DD127E"/>
    <w:rsid w:val="00DE1AF1"/>
    <w:rsid w:val="00E2626B"/>
    <w:rsid w:val="00E32EA7"/>
    <w:rsid w:val="00E36093"/>
    <w:rsid w:val="00E91726"/>
    <w:rsid w:val="00EA09A9"/>
    <w:rsid w:val="00EA47C8"/>
    <w:rsid w:val="00EE11A2"/>
    <w:rsid w:val="00F301DD"/>
    <w:rsid w:val="00F8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A95074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832F4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7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7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0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E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E9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E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E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A95074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832F4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7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7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0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E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E9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E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E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2017.</izvorni_sadrzaj>
    <derivirana_varijabla naziv="DomainObject.Predmet.DatumRjesavanja_1">23.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234236.12</izvorni_sadrzaj>
    <derivirana_varijabla naziv="DomainObject.Predmet.TrenutnaVrijednost_1">234236.12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>9. svibnja 2017.</izvorni_sadrzaj>
    <derivirana_varijabla naziv="DomainObject.Predmet.OdlukaRjesenje.DatumPravomocnosti_1">9. svibnja 2017.</derivirana_varijabla>
  </DomainObject.Predmet.OdlukaRjesenje.DatumPravomocnosti>
  <DomainObject.Predmet.OdlukaRjesenje.Oznaka>
    <izvorni_sadrzaj>St-880/2016-16</izvorni_sadrzaj>
    <derivirana_varijabla naziv="DomainObject.Predmet.OdlukaRjesenje.Oznaka_1">St-880/2016-16</derivirana_varijabla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Giardini 5,52100 Pula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1876</properties:Characters>
  <properties:Lines>63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2018-01-16T07:51:00Z</dcterms:created>
  <dc:creator>korisnik</dc:creator>
  <cp:lastModifiedBy>Lorena Paris Aničić</cp:lastModifiedBy>
  <cp:lastPrinted>2018-02-16T13:16:00Z</cp:lastPrinted>
  <dcterms:modified xmlns:xsi="http://www.w3.org/2001/XMLSchema-instance" xsi:type="dcterms:W3CDTF">2018-02-16T13:19:00Z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