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274d" w14:paraId="44f274d" w:rsidRDefault="004D428D" w:rsidP="004D428D" w:rsidR="004D428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BREŠČIĆ GRADNJA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Umag, Murine, Štrika 67, OIB </w:t>
      </w:r>
      <w:r w:rsidRPr="004D428D">
        <w:rPr>
          <w:rFonts w:cs="Times New Roman" w:eastAsia="Times New Roman"/>
          <w:szCs w:val="24"/>
          <w:lang w:eastAsia="hr-HR"/>
        </w:rPr>
        <w:t>59165901827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D428D">
        <w:rPr>
          <w:rFonts w:cs="Times New Roman" w:eastAsia="Times New Roman"/>
          <w:szCs w:val="24"/>
          <w:lang w:eastAsia="hr-HR"/>
        </w:rPr>
        <w:t>130015387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14. rujna 2017. objavljuje sljedeći</w:t>
      </w:r>
    </w:p>
    <w:p w:rsidRDefault="004D428D" w:rsidP="004D428D" w:rsidR="004D428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D428D" w:rsidP="004D428D" w:rsidR="004D428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D428D" w:rsidP="004D428D" w:rsidR="004D428D">
      <w:pPr>
        <w:ind w:firstLine="708"/>
        <w:rPr>
          <w:szCs w:val="24"/>
        </w:rPr>
      </w:pPr>
    </w:p>
    <w:p w:rsidRDefault="004D428D" w:rsidP="004D428D" w:rsidR="004D428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BREŠČIĆ GRADNJA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Umag, Murine, Štrika 67, OIB </w:t>
      </w:r>
      <w:r w:rsidRPr="004D428D">
        <w:rPr>
          <w:rFonts w:cs="Times New Roman" w:eastAsia="Times New Roman"/>
          <w:szCs w:val="24"/>
          <w:lang w:eastAsia="hr-HR"/>
        </w:rPr>
        <w:t>59165901827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D428D">
        <w:rPr>
          <w:rFonts w:cs="Times New Roman" w:eastAsia="Times New Roman"/>
          <w:szCs w:val="24"/>
          <w:lang w:eastAsia="hr-HR"/>
        </w:rPr>
        <w:t>130015387</w:t>
      </w:r>
      <w:r>
        <w:rPr>
          <w:rFonts w:cs="Times New Roman" w:eastAsia="Times New Roman"/>
          <w:szCs w:val="24"/>
          <w:lang w:eastAsia="hr-HR"/>
        </w:rPr>
        <w:t>, je pravna osoba koja nema zaposlenih, koja je na dan 30.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D428D" w:rsidP="004D428D" w:rsidR="004D428D">
      <w:pPr>
        <w:ind w:firstLine="708"/>
        <w:rPr>
          <w:szCs w:val="24"/>
        </w:rPr>
      </w:pPr>
    </w:p>
    <w:p w:rsidRDefault="004D428D" w:rsidP="004D428D" w:rsidR="004D428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30. kolovoza 2017. iznosio 61.440,36 kn.</w:t>
      </w:r>
    </w:p>
    <w:p w:rsidRDefault="004D428D" w:rsidP="004D428D" w:rsidR="004D428D">
      <w:pPr>
        <w:rPr>
          <w:szCs w:val="24"/>
        </w:rPr>
      </w:pPr>
    </w:p>
    <w:p w:rsidRDefault="004D428D" w:rsidP="004D428D" w:rsidR="004D428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D428D" w:rsidP="004D428D" w:rsidR="004D428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D428D" w:rsidP="004D428D" w:rsidR="004D428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3333-497-2017, i da u istom roku uplate na depozit ovog suda broj HR 4323900011300029763, poziv na broj 020-497-17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D428D" w:rsidP="004D428D" w:rsidR="004D428D">
      <w:pPr>
        <w:ind w:firstLine="708"/>
        <w:rPr>
          <w:szCs w:val="24"/>
        </w:rPr>
      </w:pPr>
    </w:p>
    <w:p w:rsidRDefault="004D428D" w:rsidP="004D428D" w:rsidR="004D428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D428D" w:rsidP="004D428D" w:rsidR="004D428D">
      <w:pPr>
        <w:ind w:firstLine="708"/>
        <w:rPr>
          <w:szCs w:val="24"/>
        </w:rPr>
      </w:pPr>
    </w:p>
    <w:p w:rsidRDefault="004D428D" w:rsidP="004D428D" w:rsidR="004D428D">
      <w:pPr>
        <w:jc w:val="center"/>
        <w:rPr>
          <w:szCs w:val="24"/>
        </w:rPr>
      </w:pPr>
      <w:r>
        <w:rPr>
          <w:szCs w:val="24"/>
        </w:rPr>
        <w:t>U Pazinu 14. rujna 2017.</w:t>
      </w:r>
    </w:p>
    <w:p w:rsidRDefault="004D428D" w:rsidP="004D428D" w:rsidR="004D428D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D428D" w:rsidP="004D428D" w:rsidR="004D428D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4D428D" w:rsidP="004D428D" w:rsidR="004D428D">
      <w:pPr>
        <w:rPr>
          <w:szCs w:val="24"/>
        </w:rPr>
      </w:pPr>
      <w:r>
        <w:rPr>
          <w:szCs w:val="24"/>
        </w:rPr>
        <w:t>DNA:</w:t>
      </w:r>
    </w:p>
    <w:p w:rsidRDefault="004D428D" w:rsidP="004D428D" w:rsidR="00340F50" w:rsidRPr="004D428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340F50" w:rsidRPr="004D428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28D" w:rsidP="004D428D" w:rsidR="004D428D">
      <w:r>
        <w:separator/>
      </w:r>
    </w:p>
  </w:endnote>
  <w:endnote w:id="0" w:type="continuationSeparator">
    <w:p w:rsidRDefault="004D428D" w:rsidP="004D428D" w:rsidR="004D4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28D" w:rsidP="004D428D" w:rsidR="004D428D">
      <w:r>
        <w:separator/>
      </w:r>
    </w:p>
  </w:footnote>
  <w:footnote w:id="0" w:type="continuationSeparator">
    <w:p w:rsidRDefault="004D428D" w:rsidP="004D428D" w:rsidR="004D42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28D" w:rsidP="00BD7031" w:rsidR="00C57457">
    <w:pPr>
      <w:pStyle w:val="Zaglavlje"/>
      <w:jc w:val="right"/>
    </w:pPr>
    <w:r>
      <w:t>8 St-497/2017-3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602F"/>
    <w:rsid w:val="00127666"/>
    <w:rsid w:val="00340F50"/>
    <w:rsid w:val="004C602F"/>
    <w:rsid w:val="004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428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42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428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D42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428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27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6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66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6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6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428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428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428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D42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428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27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6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66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6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6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St-497/2017</izvorni_sadrzaj>
    <derivirana_varijabla naziv="DomainObject.Predmet.OznakaBroj_1">St-497/2017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BREŠČIĆ GRADNJA d.o.o. UMAG</izvorni_sadrzaj>
    <derivirana_varijabla naziv="DomainObject.Predmet.ProtustrankaFormated_1">  BREŠČIĆ GRADNJA d.o.o. UMAG</derivirana_varijabla>
  </DomainObject.Predmet.ProtustrankaFormated>
  <DomainObject.Predmet.ProtustrankaFormatedOIB>
    <izvorni_sadrzaj>  BREŠČIĆ GRADNJA d.o.o. UMAG, OIB 59165901827</izvorni_sadrzaj>
    <derivirana_varijabla naziv="DomainObject.Predmet.ProtustrankaFormatedOIB_1">  BREŠČIĆ GRADNJA d.o.o. UMAG, OIB 59165901827</derivirana_varijabla>
  </DomainObject.Predmet.ProtustrankaFormatedOIB>
  <DomainObject.Predmet.ProtustrankaFormatedWithAdress>
    <izvorni_sadrzaj> BREŠČIĆ GRADNJA d.o.o. UMAG, Murine, Štrika 67, 52470 Umag</izvorni_sadrzaj>
    <derivirana_varijabla naziv="DomainObject.Predmet.ProtustrankaFormatedWithAdress_1"> BREŠČIĆ GRADNJA d.o.o. UMAG, Murine, Štrika 67, 52470 Umag</derivirana_varijabla>
  </DomainObject.Predmet.ProtustrankaFormatedWithAdress>
  <DomainObject.Predmet.ProtustrankaFormatedWithAdressOIB>
    <izvorni_sadrzaj> BREŠČIĆ GRADNJA d.o.o. UMAG, OIB 59165901827, Murine, Štrika 67, 52470 Umag</izvorni_sadrzaj>
    <derivirana_varijabla naziv="DomainObject.Predmet.ProtustrankaFormatedWithAdressOIB_1"> BREŠČIĆ GRADNJA d.o.o. UMAG, OIB 59165901827, Murine, Štrika 67, 52470 Umag</derivirana_varijabla>
  </DomainObject.Predmet.ProtustrankaFormatedWithAdressOIB>
  <DomainObject.Predmet.ProtustrankaWithAdress>
    <izvorni_sadrzaj>BREŠČIĆ GRADNJA d.o.o. UMAG Murine, Štrika 67, 52470 Umag</izvorni_sadrzaj>
    <derivirana_varijabla naziv="DomainObject.Predmet.ProtustrankaWithAdress_1">BREŠČIĆ GRADNJA d.o.o. UMAG Murine, Štrika 67, 52470 Umag</derivirana_varijabla>
  </DomainObject.Predmet.ProtustrankaWithAdress>
  <DomainObject.Predmet.ProtustrankaWithAdressOIB>
    <izvorni_sadrzaj>BREŠČIĆ GRADNJA d.o.o. UMAG, OIB 59165901827, Murine, Štrika 67, 52470 Umag</izvorni_sadrzaj>
    <derivirana_varijabla naziv="DomainObject.Predmet.ProtustrankaWithAdressOIB_1">BREŠČIĆ GRADNJA d.o.o. UMAG, OIB 59165901827, Murine, Štrika 67, 52470 Umag</derivirana_varijabla>
  </DomainObject.Predmet.ProtustrankaWithAdressOIB>
  <DomainObject.Predmet.ProtustrankaNazivFormated>
    <izvorni_sadrzaj>BREŠČIĆ GRADNJA d.o.o. UMAG</izvorni_sadrzaj>
    <derivirana_varijabla naziv="DomainObject.Predmet.ProtustrankaNazivFormated_1">BREŠČIĆ GRADNJA d.o.o. UMAG</derivirana_varijabla>
  </DomainObject.Predmet.ProtustrankaNazivFormated>
  <DomainObject.Predmet.ProtustrankaNazivFormatedOIB>
    <izvorni_sadrzaj>BREŠČIĆ GRADNJA d.o.o. UMAG, OIB 59165901827</izvorni_sadrzaj>
    <derivirana_varijabla naziv="DomainObject.Predmet.ProtustrankaNazivFormatedOIB_1">BREŠČIĆ GRADNJA d.o.o. UMAG, OIB 59165901827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61440.36</izvorni_sadrzaj>
    <derivirana_varijabla naziv="DomainObject.Predmet.TrenutnaVrijednost_1">61440.36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BREŠČIĆ GRADNJA d.o.o. UMAG</item>
    </izvorni_sadrzaj>
    <derivirana_varijabla naziv="DomainObject.Predmet.ProtuStrankaListFormated_1">
      <item>BREŠČIĆ GRADNJA d.o.o. UMAG</item>
    </derivirana_varijabla>
  </DomainObject.Predmet.ProtuStrankaListFormated>
  <DomainObject.Predmet.ProtuStrankaListFormatedOIB>
    <izvorni_sadrzaj>
      <item>BREŠČIĆ GRADNJA d.o.o. UMAG, OIB 59165901827</item>
    </izvorni_sadrzaj>
    <derivirana_varijabla naziv="DomainObject.Predmet.ProtuStrankaListFormatedOIB_1">
      <item>BREŠČIĆ GRADNJA d.o.o. UMAG, OIB 59165901827</item>
    </derivirana_varijabla>
  </DomainObject.Predmet.ProtuStrankaListFormatedOIB>
  <DomainObject.Predmet.ProtuStrankaListFormatedWithAdress>
    <izvorni_sadrzaj>
      <item>BREŠČIĆ GRADNJA d.o.o. UMAG, Murine, Štrika 67, 52470 Umag</item>
    </izvorni_sadrzaj>
    <derivirana_varijabla naziv="DomainObject.Predmet.ProtuStrankaListFormatedWithAdress_1">
      <item>BREŠČIĆ GRADNJA d.o.o. UMAG, Murine, Štrika 67, 52470 Umag</item>
    </derivirana_varijabla>
  </DomainObject.Predmet.ProtuStrankaListFormatedWithAdress>
  <DomainObject.Predmet.ProtuStrankaListFormatedWithAdressOIB>
    <izvorni_sadrzaj>
      <item>BREŠČIĆ GRADNJA d.o.o. UMAG, OIB 59165901827, Murine, Štrika 67, 52470 Umag</item>
    </izvorni_sadrzaj>
    <derivirana_varijabla naziv="DomainObject.Predmet.ProtuStrankaListFormatedWithAdressOIB_1">
      <item>BREŠČIĆ GRADNJA d.o.o. UMAG, OIB 59165901827, Murine, Štrika 67, 52470 Umag</item>
    </derivirana_varijabla>
  </DomainObject.Predmet.ProtuStrankaListFormatedWithAdressOIB>
  <DomainObject.Predmet.ProtuStrankaListNazivFormated>
    <izvorni_sadrzaj>
      <item>BREŠČIĆ GRADNJA d.o.o. UMAG</item>
    </izvorni_sadrzaj>
    <derivirana_varijabla naziv="DomainObject.Predmet.ProtuStrankaListNazivFormated_1">
      <item>BREŠČIĆ GRADNJA d.o.o. UMAG</item>
    </derivirana_varijabla>
  </DomainObject.Predmet.ProtuStrankaListNazivFormated>
  <DomainObject.Predmet.ProtuStrankaListNazivFormatedOIB>
    <izvorni_sadrzaj>
      <item>BREŠČIĆ GRADNJA d.o.o. UMAG, OIB 59165901827</item>
    </izvorni_sadrzaj>
    <derivirana_varijabla naziv="DomainObject.Predmet.ProtuStrankaListNazivFormatedOIB_1">
      <item>BREŠČIĆ GRADNJA d.o.o. UMAG, OIB 59165901827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BREŠČIĆ GRADNJA d.o.o. UMAG</izvorni_sadrzaj>
    <derivirana_varijabla naziv="DomainObject.Predmet.ProtustrankaIDrugi_1">BREŠČIĆ GRADNJA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BREŠČIĆ GRADNJA d.o.o. UMAG, OIB 59165901827, Murine, Štrika 67, 52470 Umag</izvorni_sadrzaj>
    <derivirana_varijabla naziv="DomainObject.Predmet.ProtustrankaIDrugiAdressOIB_1">BREŠČIĆ GRADNJA d.o.o. UMAG, OIB 59165901827, Murine, Štrika 67,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BREŠČIĆ GRADNJA d.o.o. UMAG</item>
    </izvorni_sadrzaj>
    <derivirana_varijabla naziv="DomainObject.Predmet.SudioniciListNaziv_1">
      <item>FINANCIJSKA AGENCIJA, RC RIJEKA, PODRUŽNICA PULA, PULA</item>
      <item>BREŠČIĆ GRADNJA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BREŠČIĆ GRADNJA d.o.o. UMAG, OIB 59165901827, Murine, Štrika 67,52470 Umag</item>
    </izvorni_sadrzaj>
    <derivirana_varijabla naziv="DomainObject.Predmet.SudioniciListAdressOIB_1">
      <item>FINANCIJSKA AGENCIJA, RC RIJEKA, PODRUŽNICA PULA, PULA, OIB 85821130368, F. Kurelca 8,51000 Rijeka</item>
      <item>BREŠČIĆ GRADNJA d.o.o. UMAG, OIB 59165901827, Murine, Štrika 67,52470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59165901827</item>
    </izvorni_sadrzaj>
    <derivirana_varijabla naziv="DomainObject.Predmet.SudioniciListNazivOIB_1">
      <item>, OIB 85821130368</item>
      <item>, OIB 59165901827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2649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2017-09-12T10:09:00Z</dcterms:created>
  <dc:creator>Morena Brajuha</dc:creator>
  <dc:description/>
  <cp:keywords/>
  <cp:lastModifiedBy>Hani Udovičić</cp:lastModifiedBy>
  <cp:lastPrinted>2017-09-12T10:11:00Z</cp:lastPrinted>
  <dcterms:modified xmlns:xsi="http://www.w3.org/2001/XMLSchema-instance" xsi:type="dcterms:W3CDTF">2017-09-14T11:17:00Z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