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7240" w14:paraId="5907240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222D7E">
        <w:rPr>
          <w:szCs w:val="24"/>
        </w:rPr>
        <w:t>ARTUS d.o.o., Zadar, Rampada 15 C, OIB:39201518803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963C69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222D7E">
        <w:rPr>
          <w:sz w:val="24"/>
          <w:szCs w:val="24"/>
          <w:lang w:val="hr-HR"/>
        </w:rPr>
        <w:t>SNEŽANA PLAVŠIĆ, Srbija, Kula, Sivac, Maršala Tita 169, OIB:91193225907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274E05">
        <w:rPr>
          <w:sz w:val="24"/>
          <w:szCs w:val="24"/>
          <w:lang w:val="hr-HR"/>
        </w:rPr>
        <w:t>7</w:t>
      </w:r>
      <w:r w:rsidR="00963C69">
        <w:rPr>
          <w:sz w:val="24"/>
          <w:szCs w:val="24"/>
          <w:lang w:val="hr-HR"/>
        </w:rPr>
        <w:t>9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222D7E" w:rsidR="00222D7E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222D7E" w:rsidRPr="00222D7E">
        <w:rPr>
          <w:sz w:val="24"/>
          <w:szCs w:val="24"/>
        </w:rPr>
        <w:t>ARTUS d.o.o., Zadar, Rampada 15 C, OIB:39201518803.</w:t>
      </w:r>
    </w:p>
    <w:p w:rsidRDefault="0049238A" w:rsidP="00222D7E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963C69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22D7E">
        <w:rPr>
          <w:szCs w:val="24"/>
        </w:rPr>
        <w:t>SNEŽANA PLAVŠIĆ, Srbija, Kula, Sivac, Maršala Tita 169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963C69" w:rsidP="00C754BB" w:rsidR="00963C69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740B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St-37</w:t>
    </w:r>
    <w:r w:rsidR="00222D7E">
      <w:rPr>
        <w:sz w:val="24"/>
        <w:szCs w:val="24"/>
        <w:lang w:val="hr-HR"/>
      </w:rPr>
      <w:t>9/16-3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37</w:t>
    </w:r>
    <w:r w:rsidR="00222D7E">
      <w:rPr>
        <w:sz w:val="24"/>
        <w:szCs w:val="24"/>
        <w:lang w:val="hr-HR"/>
      </w:rPr>
      <w:t>9</w:t>
    </w:r>
    <w:r w:rsidR="00DD7019">
      <w:rPr>
        <w:sz w:val="24"/>
        <w:szCs w:val="24"/>
        <w:lang w:val="hr-HR"/>
      </w:rPr>
      <w:t>/16-</w:t>
    </w:r>
    <w:r w:rsidR="00222D7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22D7E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3C69"/>
    <w:rsid w:val="00967035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40B4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0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0B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0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0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0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0B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0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0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E5367-DC3E-4A1D-ACDF-D528EAB11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331</properties:Words>
  <properties:Characters>1667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2016-03-16T13:34:00Z</dcterms:created>
  <dc:creator>Ante Kačić</dc:creator>
  <cp:lastModifiedBy>Merlina Klišmanić</cp:lastModifiedBy>
  <cp:lastPrinted>2016-03-01T10:22:00Z</cp:lastPrinted>
  <dcterms:modified xmlns:xsi="http://www.w3.org/2001/XMLSchema-instance" xsi:type="dcterms:W3CDTF">2016-03-31T12:34:00Z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