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f6ba" w14:paraId="ecff6ba" w:rsidRDefault="007545CE" w:rsidP="003E5C7A" w:rsidR="007545CE" w:rsidRPr="00A6225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A6225E">
      <w:pPr>
        <w:jc w:val="right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4 St-</w:t>
      </w:r>
      <w:r w:rsidR="00B06E7D" w:rsidRPr="00A6225E">
        <w:rPr>
          <w:rFonts w:hAnsi="Times New Roman" w:ascii="Times New Roman"/>
          <w:szCs w:val="24"/>
          <w:lang w:val="hr-HR"/>
        </w:rPr>
        <w:t>2633</w:t>
      </w:r>
      <w:r w:rsidR="0020012A" w:rsidRPr="00A6225E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A6225E">
      <w:pPr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A6225E">
        <w:rPr>
          <w:rFonts w:hAnsi="Times New Roman" w:ascii="Times New Roman"/>
          <w:szCs w:val="24"/>
          <w:lang w:val="hr-HR"/>
        </w:rPr>
        <w:t>A</w:t>
      </w:r>
      <w:r w:rsidRPr="00A6225E">
        <w:rPr>
          <w:rFonts w:hAnsi="Times New Roman" w:ascii="Times New Roman"/>
          <w:szCs w:val="24"/>
          <w:lang w:val="hr-HR"/>
        </w:rPr>
        <w:t xml:space="preserve"> </w:t>
      </w:r>
      <w:r w:rsidR="003437CC" w:rsidRPr="00A6225E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A6225E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A6225E">
      <w:pPr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622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ab/>
      </w:r>
      <w:r w:rsidR="003E5C7A" w:rsidRPr="00A6225E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A6225E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C552B6">
        <w:rPr>
          <w:rFonts w:hAnsi="Times New Roman" w:ascii="Times New Roman"/>
          <w:szCs w:val="24"/>
          <w:lang w:val="hr-HR"/>
        </w:rPr>
        <w:t xml:space="preserve"> </w:t>
      </w:r>
      <w:r w:rsidR="00C552B6" w:rsidRPr="001D385A">
        <w:rPr>
          <w:rFonts w:hAnsi="Times New Roman" w:ascii="Times New Roman"/>
          <w:szCs w:val="24"/>
        </w:rPr>
        <w:t>HAZULIN-PROMET j.d.o.o., Prepolno (Grad Sveti Ivan Zelina), Prepolno 29, OIB: 21532436246</w:t>
      </w:r>
      <w:r w:rsidR="0020012A" w:rsidRPr="00A6225E">
        <w:rPr>
          <w:rFonts w:hAnsi="Times New Roman" w:ascii="Times New Roman"/>
          <w:szCs w:val="24"/>
        </w:rPr>
        <w:t>, dana 7. lipnja 2019.</w:t>
      </w:r>
    </w:p>
    <w:p w:rsidRDefault="007545CE" w:rsidP="005C0BA0" w:rsidR="007545CE" w:rsidRPr="00A622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A6225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A6225E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I</w:t>
      </w:r>
      <w:r w:rsidRPr="00A6225E">
        <w:rPr>
          <w:rFonts w:hAnsi="Times New Roman" w:ascii="Times New Roman"/>
          <w:szCs w:val="24"/>
          <w:lang w:val="hr-HR"/>
        </w:rPr>
        <w:tab/>
      </w:r>
      <w:r w:rsidR="007545CE" w:rsidRPr="00A6225E">
        <w:rPr>
          <w:rFonts w:hAnsi="Times New Roman" w:ascii="Times New Roman"/>
          <w:szCs w:val="24"/>
          <w:lang w:val="hr-HR"/>
        </w:rPr>
        <w:t xml:space="preserve">Nalaže se osobi ovlaštenoj za zastupanje dužnika </w:t>
      </w:r>
      <w:r w:rsidR="00E712E3" w:rsidRPr="00A6225E">
        <w:rPr>
          <w:rFonts w:hAnsi="Times New Roman" w:ascii="Times New Roman"/>
          <w:szCs w:val="24"/>
          <w:lang w:val="hr-HR"/>
        </w:rPr>
        <w:t>Kristina Hazulin, Propolno, Propolno 29, OIB: 93130334124</w:t>
      </w:r>
      <w:r w:rsidRPr="00A6225E">
        <w:rPr>
          <w:rFonts w:hAnsi="Times New Roman" w:ascii="Times New Roman"/>
          <w:szCs w:val="24"/>
          <w:lang w:val="hr-HR"/>
        </w:rPr>
        <w:t xml:space="preserve">, </w:t>
      </w:r>
      <w:r w:rsidR="007545CE" w:rsidRPr="00A6225E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A622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E712E3" w:rsidRPr="00A6225E">
        <w:rPr>
          <w:rFonts w:hAnsi="Times New Roman" w:ascii="Times New Roman"/>
          <w:szCs w:val="24"/>
          <w:lang w:val="hr-HR"/>
        </w:rPr>
        <w:t>2633</w:t>
      </w:r>
      <w:r w:rsidRPr="00A6225E">
        <w:rPr>
          <w:rFonts w:hAnsi="Times New Roman" w:ascii="Times New Roman"/>
          <w:szCs w:val="24"/>
          <w:lang w:val="hr-HR"/>
        </w:rPr>
        <w:t>-201</w:t>
      </w:r>
      <w:r w:rsidR="0020012A" w:rsidRPr="00A6225E">
        <w:rPr>
          <w:rFonts w:hAnsi="Times New Roman" w:ascii="Times New Roman"/>
          <w:szCs w:val="24"/>
          <w:lang w:val="hr-HR"/>
        </w:rPr>
        <w:t>8</w:t>
      </w:r>
      <w:r w:rsidRPr="00A6225E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A622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II </w:t>
      </w:r>
      <w:r w:rsidRPr="00A6225E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III</w:t>
      </w:r>
      <w:r w:rsidRPr="00A6225E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552B6" w:rsidRPr="00C552B6">
        <w:rPr>
          <w:rFonts w:hAnsi="Times New Roman" w:ascii="Times New Roman"/>
          <w:szCs w:val="24"/>
          <w:lang w:val="hr-HR"/>
        </w:rPr>
        <w:t xml:space="preserve"> </w:t>
      </w:r>
      <w:r w:rsidR="00C552B6" w:rsidRPr="00A6225E">
        <w:rPr>
          <w:rFonts w:hAnsi="Times New Roman" w:ascii="Times New Roman"/>
          <w:szCs w:val="24"/>
          <w:lang w:val="hr-HR"/>
        </w:rPr>
        <w:t>93130334124</w:t>
      </w:r>
      <w:r w:rsidRPr="00A6225E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IV</w:t>
      </w:r>
      <w:r w:rsidRPr="00A6225E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E712E3" w:rsidRPr="00A6225E">
        <w:rPr>
          <w:rFonts w:hAnsi="Times New Roman" w:ascii="Times New Roman"/>
          <w:szCs w:val="24"/>
          <w:lang w:val="hr-HR"/>
        </w:rPr>
        <w:t>2633</w:t>
      </w:r>
      <w:r w:rsidRPr="00A6225E">
        <w:rPr>
          <w:rFonts w:hAnsi="Times New Roman" w:ascii="Times New Roman"/>
          <w:szCs w:val="24"/>
          <w:lang w:val="hr-HR"/>
        </w:rPr>
        <w:t>-1</w:t>
      </w:r>
      <w:r w:rsidR="0020012A" w:rsidRPr="00A6225E">
        <w:rPr>
          <w:rFonts w:hAnsi="Times New Roman" w:ascii="Times New Roman"/>
          <w:szCs w:val="24"/>
          <w:lang w:val="hr-HR"/>
        </w:rPr>
        <w:t>8</w:t>
      </w:r>
      <w:r w:rsidRPr="00A6225E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V.</w:t>
      </w:r>
      <w:r w:rsidRPr="00A6225E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A6225E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6225E" w:rsidP="007545CE" w:rsidR="00A6225E" w:rsidRPr="00A622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A6225E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A622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A6225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A6225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A622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A622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A622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A622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6225E">
      <w:pPr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U Zagrebu</w:t>
      </w:r>
      <w:r w:rsidR="001140BC" w:rsidRPr="00A6225E">
        <w:rPr>
          <w:rFonts w:hAnsi="Times New Roman" w:ascii="Times New Roman"/>
          <w:szCs w:val="24"/>
          <w:lang w:val="hr-HR"/>
        </w:rPr>
        <w:t xml:space="preserve"> </w:t>
      </w:r>
      <w:r w:rsidR="0020012A" w:rsidRPr="00A6225E">
        <w:rPr>
          <w:rFonts w:hAnsi="Times New Roman" w:ascii="Times New Roman"/>
          <w:szCs w:val="24"/>
          <w:lang w:val="hr-HR"/>
        </w:rPr>
        <w:t>7. lipnja</w:t>
      </w:r>
      <w:r w:rsidR="005C0BA0" w:rsidRPr="00A6225E">
        <w:rPr>
          <w:rFonts w:hAnsi="Times New Roman" w:ascii="Times New Roman"/>
          <w:szCs w:val="24"/>
          <w:lang w:val="hr-HR"/>
        </w:rPr>
        <w:t xml:space="preserve"> 201</w:t>
      </w:r>
      <w:r w:rsidR="0020012A" w:rsidRPr="00A6225E">
        <w:rPr>
          <w:rFonts w:hAnsi="Times New Roman" w:ascii="Times New Roman"/>
          <w:szCs w:val="24"/>
          <w:lang w:val="hr-HR"/>
        </w:rPr>
        <w:t>9</w:t>
      </w:r>
      <w:r w:rsidR="005C0BA0" w:rsidRPr="00A6225E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A6225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A6225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A6225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JASENKA RUNDEK</w:t>
      </w:r>
      <w:r w:rsidR="00A6225E">
        <w:rPr>
          <w:rFonts w:hAnsi="Times New Roman" w:ascii="Times New Roman"/>
          <w:szCs w:val="24"/>
          <w:lang w:val="hr-HR"/>
        </w:rPr>
        <w:t>, v.r.</w:t>
      </w:r>
    </w:p>
    <w:p w:rsidRDefault="00AB7883" w:rsidR="00AB7883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6225E">
        <w:rPr>
          <w:rFonts w:hAnsi="Times New Roman" w:ascii="Times New Roman"/>
          <w:szCs w:val="24"/>
          <w:lang w:val="hr-HR"/>
        </w:rPr>
        <w:t xml:space="preserve">rješenja </w:t>
      </w:r>
      <w:r w:rsidRPr="00A6225E">
        <w:rPr>
          <w:rFonts w:hAnsi="Times New Roman" w:ascii="Times New Roman"/>
          <w:szCs w:val="24"/>
          <w:lang w:val="hr-HR"/>
        </w:rPr>
        <w:t>dopuštena</w:t>
      </w:r>
      <w:r w:rsidR="00182088" w:rsidRPr="00A6225E">
        <w:rPr>
          <w:rFonts w:hAnsi="Times New Roman" w:ascii="Times New Roman"/>
          <w:szCs w:val="24"/>
          <w:lang w:val="hr-HR"/>
        </w:rPr>
        <w:t xml:space="preserve"> je </w:t>
      </w:r>
      <w:r w:rsidRPr="00A6225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6225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6225E">
        <w:rPr>
          <w:rFonts w:hAnsi="Times New Roman" w:ascii="Times New Roman"/>
          <w:szCs w:val="24"/>
          <w:lang w:val="hr-HR"/>
        </w:rPr>
        <w:t xml:space="preserve">, </w:t>
      </w:r>
      <w:r w:rsidR="00182088" w:rsidRPr="00A6225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6225E">
        <w:rPr>
          <w:rFonts w:hAnsi="Times New Roman" w:ascii="Times New Roman"/>
          <w:szCs w:val="24"/>
          <w:lang w:val="hr-HR"/>
        </w:rPr>
        <w:t xml:space="preserve"> </w:t>
      </w:r>
    </w:p>
    <w:p w:rsidRDefault="00A6225E" w:rsidP="00A6225E" w:rsidR="00A6225E" w:rsidRPr="00A6225E">
      <w:pPr>
        <w:ind w:left="4320"/>
        <w:jc w:val="right"/>
        <w:rPr>
          <w:rFonts w:hAnsi="Times New Roman" w:ascii="Times New Roman"/>
        </w:rPr>
      </w:pPr>
      <w:r w:rsidRPr="00A6225E">
        <w:rPr>
          <w:rFonts w:hAnsi="Times New Roman" w:ascii="Times New Roman"/>
        </w:rPr>
        <w:t>Za točnost otpravka-ovlašteni službenik:</w:t>
      </w:r>
    </w:p>
    <w:p w:rsidRDefault="00A6225E" w:rsidP="00A6225E" w:rsidR="00A6225E" w:rsidRPr="00A6225E">
      <w:pPr>
        <w:ind w:left="5040"/>
        <w:jc w:val="right"/>
        <w:rPr>
          <w:rFonts w:hAnsi="Times New Roman" w:ascii="Times New Roman"/>
        </w:rPr>
      </w:pPr>
      <w:r w:rsidRPr="00A6225E">
        <w:rPr>
          <w:rFonts w:hAnsi="Times New Roman" w:ascii="Times New Roman"/>
        </w:rPr>
        <w:t xml:space="preserve">         (Katarina Babić)</w:t>
      </w:r>
    </w:p>
    <w:p w:rsidRDefault="00A6225E" w:rsidR="00A6225E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A6225E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A6225E">
      <w:p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A6225E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A622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FINA</w:t>
      </w:r>
    </w:p>
    <w:p w:rsidRDefault="00532B71" w:rsidP="007579B5" w:rsidR="00867F16" w:rsidRPr="00A622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Dužnik</w:t>
      </w:r>
      <w:r w:rsidR="005B7AE8" w:rsidRPr="00A6225E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A622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A622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A6225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A6225E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A622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499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20012A">
      <w:rPr>
        <w:rFonts w:hAnsi="Times New Roman" w:ascii="Times New Roman"/>
        <w:szCs w:val="24"/>
        <w:lang w:val="hr-HR"/>
      </w:rPr>
      <w:t>26</w:t>
    </w:r>
    <w:r w:rsidR="00E712E3">
      <w:rPr>
        <w:rFonts w:hAnsi="Times New Roman" w:ascii="Times New Roman"/>
        <w:szCs w:val="24"/>
        <w:lang w:val="hr-HR"/>
      </w:rPr>
      <w:t>33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A6225E" w:rsidP="005C0BA0" w:rsidR="00A6225E">
    <w:pPr>
      <w:jc w:val="right"/>
      <w:rPr>
        <w:rFonts w:hAnsi="Times New Roman" w:ascii="Times New Roman"/>
        <w:szCs w:val="24"/>
        <w:lang w:val="hr-HR"/>
      </w:rPr>
    </w:pP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4994"/>
    <w:rsid w:val="000B609B"/>
    <w:rsid w:val="000C47B3"/>
    <w:rsid w:val="00112B50"/>
    <w:rsid w:val="001140BC"/>
    <w:rsid w:val="00182088"/>
    <w:rsid w:val="00185ED0"/>
    <w:rsid w:val="0020012A"/>
    <w:rsid w:val="003437CC"/>
    <w:rsid w:val="003E5C7A"/>
    <w:rsid w:val="0042162E"/>
    <w:rsid w:val="00532B71"/>
    <w:rsid w:val="00557B0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6225E"/>
    <w:rsid w:val="00A95334"/>
    <w:rsid w:val="00AB7883"/>
    <w:rsid w:val="00AF40B4"/>
    <w:rsid w:val="00B03169"/>
    <w:rsid w:val="00B06E7D"/>
    <w:rsid w:val="00C140E3"/>
    <w:rsid w:val="00C552B6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712E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7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B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7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B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St-2633/2018</izvorni_sadrzaj>
    <derivirana_varijabla naziv="DomainObject.Predmet.OznakaBroj_1">St-2633/2018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HAZULIN-PROMET jednostavno društvo s ograničenom odgovornošću za trgovinu i usluge zastupanog po punomoćniku Kristina Hazulin</izvorni_sadrzaj>
    <derivirana_varijabla naziv="DomainObject.Predmet.ProtustrankaFormated_1">  HAZULIN-PROMET jednostavno društvo s ograničenom odgovornošću za trgovinu i usluge zastupanog po punomoćniku Kristina Hazulin</derivirana_varijabla>
  </DomainObject.Predmet.ProtustrankaFormated>
  <DomainObject.Predmet.ProtustrankaFormatedOIB>
    <izvorni_sadrzaj>  HAZULIN-PROMET jednostavno društvo s ograničenom odgovornošću za trgovinu i usluge, OIB 21532436246 zastupanog po punomoćniku Kristina Hazulin</izvorni_sadrzaj>
    <derivirana_varijabla naziv="DomainObject.Predmet.ProtustrankaFormatedOIB_1">  HAZULIN-PROMET jednostavno društvo s ograničenom odgovornošću za trgovinu i usluge, OIB 21532436246 zastupanog po punomoćniku Kristina Hazulin</derivirana_varijabla>
  </DomainObject.Predmet.ProtustrankaFormatedOIB>
  <DomainObject.Predmet.ProtustrankaFormatedWithAdress>
    <izvorni_sadrzaj> HAZULIN-PROMET jednostavno društvo s ograničenom odgovornošću za trgovinu i usluge, Prepolno 29, 10380 Prepolno zastupanog po punomoćniku Kristina Hazulin</izvorni_sadrzaj>
    <derivirana_varijabla naziv="DomainObject.Predmet.ProtustrankaFormatedWithAdress_1"> HAZULIN-PROMET jednostavno društvo s ograničenom odgovornošću za trgovinu i usluge, Prepolno 29, 10380 Prepolno zastupanog po punomoćniku Kristina Hazulin</derivirana_varijabla>
  </DomainObject.Predmet.ProtustrankaFormatedWithAdress>
  <DomainObject.Predmet.ProtustrankaFormatedWithAdressOIB>
    <izvorni_sadrzaj> HAZULIN-PROMET jednostavno društvo s ograničenom odgovornošću za trgovinu i usluge, OIB 21532436246, Prepolno 29, 10380 Prepolno zastupanog po punomoćniku Kristina Hazulin</izvorni_sadrzaj>
    <derivirana_varijabla naziv="DomainObject.Predmet.ProtustrankaFormatedWithAdressOIB_1"> HAZULIN-PROMET jednostavno društvo s ograničenom odgovornošću za trgovinu i usluge, OIB 21532436246, Prepolno 29, 10380 Prepolno zastupanog po punomoćniku Kristina Hazulin</derivirana_varijabla>
  </DomainObject.Predmet.ProtustrankaFormatedWithAdressOIB>
  <DomainObject.Predmet.ProtustrankaWithAdress>
    <izvorni_sadrzaj>HAZULIN-PROMET jednostavno društvo s ograničenom odgovornošću za trgovinu i usluge Prepolno 29, 10380 Prepolno</izvorni_sadrzaj>
    <derivirana_varijabla naziv="DomainObject.Predmet.ProtustrankaWithAdress_1">HAZULIN-PROMET jednostavno društvo s ograničenom odgovornošću za trgovinu i usluge Prepolno 29, 10380 Prepolno</derivirana_varijabla>
  </DomainObject.Predmet.ProtustrankaWithAdress>
  <DomainObject.Predmet.ProtustrankaWithAdressOIB>
    <izvorni_sadrzaj>HAZULIN-PROMET jednostavno društvo s ograničenom odgovornošću za trgovinu i usluge, OIB 21532436246, Prepolno 29, 10380 Prepolno</izvorni_sadrzaj>
    <derivirana_varijabla naziv="DomainObject.Predmet.ProtustrankaWithAdressOIB_1">HAZULIN-PROMET jednostavno društvo s ograničenom odgovornošću za trgovinu i usluge, OIB 21532436246, Prepolno 29, 10380 Prepolno</derivirana_varijabla>
  </DomainObject.Predmet.ProtustrankaWithAdressOIB>
  <DomainObject.Predmet.ProtustrankaNazivFormated>
    <izvorni_sadrzaj>HAZULIN-PROMET jednostavno društvo s ograničenom odgovornošću za trgovinu i usluge</izvorni_sadrzaj>
    <derivirana_varijabla naziv="DomainObject.Predmet.ProtustrankaNazivFormated_1">HAZULIN-PROMET jednostavno društvo s ograničenom odgovornošću za trgovinu i usluge</derivirana_varijabla>
  </DomainObject.Predmet.ProtustrankaNazivFormated>
  <DomainObject.Predmet.ProtustrankaNazivFormatedOIB>
    <izvorni_sadrzaj>HAZULIN-PROMET jednostavno društvo s ograničenom odgovornošću za trgovinu i usluge, OIB 21532436246</izvorni_sadrzaj>
    <derivirana_varijabla naziv="DomainObject.Predmet.ProtustrankaNazivFormatedOIB_1">HAZULIN-PROMET jednostavno društvo s ograničenom odgovornošću za trgovinu i usluge, OIB 21532436246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HAZULIN-PROMET jednostavno društvo s ograničenom odgovornošću za trgovinu i usluge zastupanog po punomoćniku Kristina Hazulin</item>
    </izvorni_sadrzaj>
    <derivirana_varijabla naziv="DomainObject.Predmet.ProtuStrankaListFormated_1">
      <item>HAZULIN-PROMET jednostavno društvo s ograničenom odgovornošću za trgovinu i usluge zastupanog po punomoćniku Kristina Hazulin</item>
    </derivirana_varijabla>
  </DomainObject.Predmet.ProtuStrankaListFormated>
  <DomainObject.Predmet.ProtuStrankaListFormatedOIB>
    <izvorni_sadrzaj>
      <item>HAZULIN-PROMET jednostavno društvo s ograničenom odgovornošću za trgovinu i usluge, OIB 21532436246 zastupanog po punomoćniku Kristina Hazulin</item>
    </izvorni_sadrzaj>
    <derivirana_varijabla naziv="DomainObject.Predmet.ProtuStrankaListFormatedOIB_1">
      <item>HAZULIN-PROMET jednostavno društvo s ograničenom odgovornošću za trgovinu i usluge, OIB 21532436246 zastupanog po punomoćniku Kristina Hazulin</item>
    </derivirana_varijabla>
  </DomainObject.Predmet.ProtuStrankaListFormatedOIB>
  <DomainObject.Predmet.ProtuStrankaListFormatedWithAdress>
    <izvorni_sadrzaj>
      <item>HAZULIN-PROMET jednostavno društvo s ograničenom odgovornošću za trgovinu i usluge, Prepolno 29, 10380 Prepolno zastupanog po punomoćniku Kristina Hazulin</item>
    </izvorni_sadrzaj>
    <derivirana_varijabla naziv="DomainObject.Predmet.ProtuStrankaListFormatedWithAdress_1">
      <item>HAZULIN-PROMET jednostavno društvo s ograničenom odgovornošću za trgovinu i usluge, Prepolno 29, 10380 Prepolno zastupanog po punomoćniku Kristina Hazulin</item>
    </derivirana_varijabla>
  </DomainObject.Predmet.ProtuStrankaListFormatedWithAdress>
  <DomainObject.Predmet.ProtuStrankaListFormatedWithAdressOIB>
    <izvorni_sadrzaj>
      <item>HAZULIN-PROMET jednostavno društvo s ograničenom odgovornošću za trgovinu i usluge, OIB 21532436246, Prepolno 29, 10380 Prepolno zastupanog po punomoćniku Kristina Hazulin</item>
    </izvorni_sadrzaj>
    <derivirana_varijabla naziv="DomainObject.Predmet.ProtuStrankaListFormatedWithAdressOIB_1">
      <item>HAZULIN-PROMET jednostavno društvo s ograničenom odgovornošću za trgovinu i usluge, OIB 21532436246, Prepolno 29, 10380 Prepolno zastupanog po punomoćniku Kristina Hazulin</item>
    </derivirana_varijabla>
  </DomainObject.Predmet.ProtuStrankaListFormatedWithAdressOIB>
  <DomainObject.Predmet.ProtuStrankaListNazivFormated>
    <izvorni_sadrzaj>
      <item>HAZULIN-PROMET jednostavno društvo s ograničenom odgovornošću za trgovinu i usluge</item>
    </izvorni_sadrzaj>
    <derivirana_varijabla naziv="DomainObject.Predmet.ProtuStrankaListNazivFormated_1">
      <item>HAZULIN-PROMET jednostavno društvo s ograničenom odgovornošću za trgovinu i usluge</item>
    </derivirana_varijabla>
  </DomainObject.Predmet.ProtuStrankaListNazivFormated>
  <DomainObject.Predmet.ProtuStrankaListNazivFormatedOIB>
    <izvorni_sadrzaj>
      <item>HAZULIN-PROMET jednostavno društvo s ograničenom odgovornošću za trgovinu i usluge, OIB 21532436246</item>
    </izvorni_sadrzaj>
    <derivirana_varijabla naziv="DomainObject.Predmet.ProtuStrankaListNazivFormatedOIB_1">
      <item>HAZULIN-PROMET jednostavno društvo s ograničenom odgovornošću za trgovinu i usluge, OIB 21532436246</item>
    </derivirana_varijabla>
  </DomainObject.Predmet.ProtuStrankaListNazivFormatedOIB>
  <DomainObject.Predmet.OstaliListFormated>
    <izvorni_sadrzaj>
      <item>Kristina Hazulin punomoćnica sudionika u postupku HAZULIN-PROMET jednostavno društvo s ograničenom odgovornošću za trgovinu i usluge</item>
    </izvorni_sadrzaj>
    <derivirana_varijabla naziv="DomainObject.Predmet.OstaliListFormated_1">
      <item>Kristina Hazulin punomoćnica sudionika u postupku HAZULIN-PROMET jednostavno društvo s ograničenom odgovornošću za trgovinu i usluge</item>
    </derivirana_varijabla>
  </DomainObject.Predmet.OstaliListFormated>
  <DomainObject.Predmet.OstaliListFormatedOIB>
    <izvorni_sadrzaj>
      <item>Kristina Hazulin, OIB 93130334124 punomoćnica sudionika u postupku HAZULIN-PROMET jednostavno društvo s ograničenom odgovornošću za trgovinu i usluge</item>
    </izvorni_sadrzaj>
    <derivirana_varijabla naziv="DomainObject.Predmet.OstaliListFormatedOIB_1">
      <item>Kristina Hazulin, OIB 93130334124 punomoćnica sudionika u postupku HAZULIN-PROMET jednostavno društvo s ograničenom odgovornošću za trgovinu i usluge</item>
    </derivirana_varijabla>
  </DomainObject.Predmet.OstaliListFormatedOIB>
  <DomainObject.Predmet.OstaliListFormatedWithAdress>
    <izvorni_sadrzaj>
      <item>Kristina Hazulin, Prepolno 29, 10380 Prepolno punomoćnica sudionika u postupku HAZULIN-PROMET jednostavno društvo s ograničenom odgovornošću za trgovinu i usluge</item>
    </izvorni_sadrzaj>
    <derivirana_varijabla naziv="DomainObject.Predmet.OstaliListFormatedWithAdress_1">
      <item>Kristina Hazulin, Prepolno 29, 10380 Prepolno punomoćnica sudionika u postupku HAZULIN-PROMET jednostavno društvo s ograničenom odgovornošću za trgovinu i usluge</item>
    </derivirana_varijabla>
  </DomainObject.Predmet.OstaliListFormatedWithAdress>
  <DomainObject.Predmet.OstaliListFormatedWithAdressOIB>
    <izvorni_sadrzaj>
      <item>Kristina Hazulin, OIB 93130334124, Prepolno 29, 10380 Prepolno punomoćnica sudionika u postupku HAZULIN-PROMET jednostavno društvo s ograničenom odgovornošću za trgovinu i usluge</item>
    </izvorni_sadrzaj>
    <derivirana_varijabla naziv="DomainObject.Predmet.OstaliListFormatedWithAdressOIB_1">
      <item>Kristina Hazulin, OIB 93130334124, Prepolno 29, 10380 Prepolno punomoćnica sudionika u postupku HAZULIN-PROMET jednostavno društvo s ograničenom odgovornošću za trgovinu i usluge</item>
    </derivirana_varijabla>
  </DomainObject.Predmet.OstaliListFormatedWithAdressOIB>
  <DomainObject.Predmet.OstaliListNazivFormated>
    <izvorni_sadrzaj>
      <item>Kristina Hazulin</item>
    </izvorni_sadrzaj>
    <derivirana_varijabla naziv="DomainObject.Predmet.OstaliListNazivFormated_1">
      <item>Kristina Hazulin</item>
    </derivirana_varijabla>
  </DomainObject.Predmet.OstaliListNazivFormated>
  <DomainObject.Predmet.OstaliListNazivFormatedOIB>
    <izvorni_sadrzaj>
      <item>Kristina Hazulin, OIB 93130334124</item>
    </izvorni_sadrzaj>
    <derivirana_varijabla naziv="DomainObject.Predmet.OstaliListNazivFormatedOIB_1">
      <item>Kristina Hazulin, OIB 93130334124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HAZULIN-PROMET jednostavno društvo s ograničenom odgovornošću za trgovinu i usluge</izvorni_sadrzaj>
    <derivirana_varijabla naziv="DomainObject.Predmet.ProtustrankaIDrugi_1">HAZULIN-PROMET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HAZULIN-PROMET jednostavno društvo s ograničenom odgovornošću za trgovinu i usluge, OIB 21532436246, Prepolno 29, 10380 Prepolno</izvorni_sadrzaj>
    <derivirana_varijabla naziv="DomainObject.Predmet.ProtustrankaIDrugiAdressOIB_1">HAZULIN-PROMET jednostavno društvo s ograničenom odgovornošću za trgovinu i usluge, OIB 21532436246, Prepolno 29, 10380 Prepolno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HAZULIN-PROMET jednostavno društvo s ograničenom odgovornošću za trgovinu i usluge</item>
      <item>Kristina Hazulin</item>
    </izvorni_sadrzaj>
    <derivirana_varijabla naziv="DomainObject.Predmet.SudioniciListNaziv_1">
      <item>FINA Regionalni centar Zagreb</item>
      <item>HAZULIN-PROMET jednostavno društvo s ograničenom odgovornošću za trgovinu i usluge</item>
      <item>Kristina Hazulin</item>
    </derivirana_varijabla>
  </DomainObject.Predmet.SudioniciListNaziv>
  <DomainObject.Predmet.SudioniciListAdressOIB>
    <izvorni_sadrzaj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</izvorni_sadrzaj>
    <derivirana_varijabla naziv="DomainObject.Predmet.SudioniciListAdressOIB_1"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21532436246</item>
      <item>, OIB 93130334124</item>
    </izvorni_sadrzaj>
    <derivirana_varijabla naziv="DomainObject.Predmet.SudioniciListNazivOIB_1">
      <item>, OIB 85821130368</item>
      <item>, OIB 21532436246</item>
      <item>, OIB 93130334124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St-2633/2018-4</izvorni_sadrzaj>
    <derivirana_varijabla naziv="DomainObject.PredzadnjaOdlukaIzPredmeta.Oznaka_1">St-2633/2018-4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4462</properties:Characters>
  <properties:Lines>98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2019-06-07T12:03:00Z</dcterms:created>
  <dc:creator>Sudsko vijeæe</dc:creator>
  <cp:lastModifiedBy>Katarina Babić</cp:lastModifiedBy>
  <cp:lastPrinted>2019-06-07T12:05:00Z</cp:lastPrinted>
  <dcterms:modified xmlns:xsi="http://www.w3.org/2001/XMLSchema-instance" xsi:type="dcterms:W3CDTF">2019-06-07T12:22:00Z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(2633-18_rješenje-TROŠAK.docx)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