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0c76e" w14:paraId="0a0c76e" w:rsidRDefault="0085323B" w:rsidP="0085323B" w:rsidR="0085323B" w:rsidRPr="0085323B">
      <w:pPr>
        <w:spacing w:lineRule="auto" w:line="276" w:after="200"/>
        <w:ind w:firstLine="708"/>
        <w:jc w:val="both"/>
        <w15:collapsed w:val="false"/>
        <w:rPr>
          <w:bCs/>
          <w:sz w:val="20"/>
          <w:szCs w:val="20"/>
          <w:lang w:eastAsia="hr-HR"/>
        </w:rPr>
      </w:pPr>
      <w:bookmarkStart w:name="_GoBack" w:id="0"/>
      <w:bookmarkEnd w:id="0"/>
      <w:r w:rsidRPr="0085323B">
        <w:rPr>
          <w:bCs/>
          <w:sz w:val="20"/>
          <w:szCs w:val="20"/>
          <w:lang w:eastAsia="hr-HR"/>
        </w:rPr>
        <w:t xml:space="preserve">  </w:t>
      </w:r>
      <w:r w:rsidRPr="0085323B">
        <w:rPr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323B" w:rsidP="0085323B" w:rsidR="0085323B" w:rsidRPr="0085323B">
      <w:pPr>
        <w:rPr>
          <w:bCs/>
          <w:sz w:val="20"/>
          <w:szCs w:val="20"/>
          <w:lang w:eastAsia="hr-HR"/>
        </w:rPr>
      </w:pPr>
      <w:r w:rsidRPr="0085323B">
        <w:rPr>
          <w:rFonts w:eastAsia="MS Mincho"/>
          <w:bCs/>
          <w:lang w:eastAsia="hr-HR"/>
        </w:rPr>
        <w:t xml:space="preserve">      Republika Hrvatska</w:t>
      </w:r>
    </w:p>
    <w:p w:rsidRDefault="0085323B" w:rsidP="0085323B" w:rsidR="0085323B" w:rsidRPr="0085323B">
      <w:pPr>
        <w:rPr>
          <w:bCs/>
          <w:sz w:val="20"/>
          <w:szCs w:val="20"/>
          <w:lang w:eastAsia="hr-HR"/>
        </w:rPr>
      </w:pPr>
      <w:r w:rsidRPr="0085323B">
        <w:rPr>
          <w:rFonts w:eastAsia="MS Mincho"/>
          <w:bCs/>
          <w:lang w:eastAsia="hr-HR"/>
        </w:rPr>
        <w:t xml:space="preserve">   Trgovački sud u Rijeci</w:t>
      </w:r>
    </w:p>
    <w:p w:rsidRDefault="0085323B" w:rsidP="0085323B" w:rsidR="0085323B">
      <w:pPr>
        <w:rPr>
          <w:rFonts w:eastAsia="MS Mincho"/>
          <w:bCs/>
          <w:lang w:eastAsia="hr-HR"/>
        </w:rPr>
      </w:pPr>
      <w:r w:rsidRPr="0085323B">
        <w:rPr>
          <w:rFonts w:eastAsia="MS Mincho"/>
          <w:bCs/>
          <w:lang w:eastAsia="hr-HR"/>
        </w:rPr>
        <w:t xml:space="preserve">               Rijeka</w:t>
      </w:r>
    </w:p>
    <w:p w:rsidRDefault="00DB3B26" w:rsidP="0085323B" w:rsidR="00DB3B26">
      <w:pPr>
        <w:rPr>
          <w:rFonts w:eastAsia="MS Mincho"/>
          <w:bCs/>
          <w:lang w:eastAsia="hr-HR"/>
        </w:rPr>
      </w:pPr>
    </w:p>
    <w:p w:rsidRDefault="00DB3B26" w:rsidP="0085323B" w:rsidR="00DB3B26">
      <w:pPr>
        <w:rPr>
          <w:rFonts w:eastAsia="MS Mincho"/>
          <w:bCs/>
          <w:lang w:eastAsia="hr-HR"/>
        </w:rPr>
      </w:pPr>
    </w:p>
    <w:p w:rsidRDefault="00DB3B26" w:rsidP="0085323B" w:rsidR="00DB3B26" w:rsidRPr="0085323B">
      <w:pPr>
        <w:rPr>
          <w:rFonts w:eastAsia="MS Mincho"/>
          <w:bCs/>
          <w:lang w:eastAsia="hr-HR"/>
        </w:rPr>
      </w:pPr>
    </w:p>
    <w:p w:rsidRDefault="00DB3B26" w:rsidP="00672242" w:rsidR="003B4991" w:rsidRPr="00424513">
      <w:pPr>
        <w:jc w:val="center"/>
      </w:pPr>
      <w:r>
        <w:t>R</w:t>
      </w:r>
      <w:r w:rsidR="00672242">
        <w:t xml:space="preserve"> </w:t>
      </w:r>
      <w:r w:rsidR="00672242" w:rsidRPr="00424513">
        <w:t>E</w:t>
      </w:r>
      <w:r w:rsidR="00672242">
        <w:t xml:space="preserve"> </w:t>
      </w:r>
      <w:r w:rsidR="00672242" w:rsidRPr="00424513">
        <w:t>P</w:t>
      </w:r>
      <w:r w:rsidR="00672242">
        <w:t xml:space="preserve"> </w:t>
      </w:r>
      <w:r w:rsidR="00672242" w:rsidRPr="00424513">
        <w:t>U</w:t>
      </w:r>
      <w:r w:rsidR="00672242">
        <w:t xml:space="preserve"> </w:t>
      </w:r>
      <w:r w:rsidR="00672242" w:rsidRPr="00424513">
        <w:t>B</w:t>
      </w:r>
      <w:r w:rsidR="00672242">
        <w:t xml:space="preserve"> </w:t>
      </w:r>
      <w:r w:rsidR="00672242" w:rsidRPr="00424513">
        <w:t>L</w:t>
      </w:r>
      <w:r w:rsidR="00672242">
        <w:t xml:space="preserve"> </w:t>
      </w:r>
      <w:r w:rsidR="00672242" w:rsidRPr="00424513">
        <w:t>I</w:t>
      </w:r>
      <w:r w:rsidR="00672242">
        <w:t xml:space="preserve"> </w:t>
      </w:r>
      <w:r w:rsidR="00672242" w:rsidRPr="00424513">
        <w:t>K</w:t>
      </w:r>
      <w:r w:rsidR="00672242">
        <w:t xml:space="preserve"> </w:t>
      </w:r>
      <w:r w:rsidR="00672242" w:rsidRPr="00424513">
        <w:t xml:space="preserve">A </w:t>
      </w:r>
      <w:r w:rsidR="00672242">
        <w:t xml:space="preserve">  </w:t>
      </w:r>
      <w:r w:rsidR="00672242" w:rsidRPr="00424513">
        <w:t>H</w:t>
      </w:r>
      <w:r w:rsidR="00672242">
        <w:t xml:space="preserve"> </w:t>
      </w:r>
      <w:r w:rsidR="00672242" w:rsidRPr="00424513">
        <w:t>R</w:t>
      </w:r>
      <w:r w:rsidR="00672242">
        <w:t xml:space="preserve"> </w:t>
      </w:r>
      <w:r w:rsidR="00672242" w:rsidRPr="00424513">
        <w:t>V</w:t>
      </w:r>
      <w:r w:rsidR="00672242">
        <w:t xml:space="preserve"> </w:t>
      </w:r>
      <w:r w:rsidR="00672242" w:rsidRPr="00424513">
        <w:t>A</w:t>
      </w:r>
      <w:r w:rsidR="00672242">
        <w:t xml:space="preserve"> </w:t>
      </w:r>
      <w:r w:rsidR="00672242" w:rsidRPr="00424513">
        <w:t>T</w:t>
      </w:r>
      <w:r w:rsidR="00672242">
        <w:t xml:space="preserve"> </w:t>
      </w:r>
      <w:r w:rsidR="00672242" w:rsidRPr="00424513">
        <w:t>S</w:t>
      </w:r>
      <w:r w:rsidR="00672242">
        <w:t xml:space="preserve"> </w:t>
      </w:r>
      <w:r w:rsidR="00672242" w:rsidRPr="00424513">
        <w:t>K</w:t>
      </w:r>
      <w:r w:rsidR="00672242">
        <w:t xml:space="preserve"> </w:t>
      </w:r>
      <w:r w:rsidR="00672242" w:rsidRPr="00424513">
        <w:t>A</w:t>
      </w:r>
    </w:p>
    <w:p w:rsidRDefault="0087451B" w:rsidR="0087451B" w:rsidRPr="00424513"/>
    <w:p w:rsidRDefault="0032083E" w:rsidP="00DB3B26" w:rsidR="0032083E">
      <w:pPr>
        <w:jc w:val="center"/>
        <w:rPr>
          <w:rFonts w:eastAsia="MS Mincho"/>
        </w:rPr>
      </w:pPr>
      <w:r w:rsidRPr="00424513">
        <w:rPr>
          <w:rFonts w:eastAsia="MS Mincho"/>
        </w:rPr>
        <w:t>R J E Š E N J E</w:t>
      </w:r>
    </w:p>
    <w:p w:rsidRDefault="00DB3B26" w:rsidP="00DB3B26" w:rsidR="00DB3B26" w:rsidRPr="00424513">
      <w:pPr>
        <w:rPr>
          <w:rFonts w:eastAsia="MS Mincho"/>
        </w:rPr>
      </w:pPr>
    </w:p>
    <w:p w:rsidRDefault="0032083E" w:rsidP="0032083E" w:rsidR="0032083E">
      <w:pPr>
        <w:jc w:val="both"/>
        <w:rPr>
          <w:rFonts w:eastAsia="MS Mincho"/>
        </w:rPr>
      </w:pPr>
    </w:p>
    <w:p w:rsidRDefault="00DB3B26" w:rsidP="0032083E" w:rsidR="00DB3B26" w:rsidRPr="00424513">
      <w:pPr>
        <w:jc w:val="both"/>
        <w:rPr>
          <w:rFonts w:eastAsia="MS Mincho"/>
        </w:rPr>
      </w:pPr>
    </w:p>
    <w:p w:rsidRDefault="0032083E" w:rsidP="00E37055" w:rsidR="00891E95">
      <w:pPr>
        <w:jc w:val="both"/>
        <w:rPr>
          <w:rFonts w:eastAsia="MS Mincho"/>
        </w:rPr>
      </w:pPr>
      <w:r w:rsidRPr="00424513">
        <w:rPr>
          <w:rFonts w:eastAsia="MS Mincho"/>
        </w:rPr>
        <w:tab/>
      </w:r>
      <w:r w:rsidR="00A33E29" w:rsidRPr="00424513">
        <w:t xml:space="preserve">Trgovački sud u Rijeci, po Liljani Ugrin, kao stečajnom sucu, u predmetu provođenja stečajnog postupka nad </w:t>
      </w:r>
      <w:r w:rsidR="00424513" w:rsidRPr="00424513">
        <w:t xml:space="preserve">dužnikom ISTRAGRADNJA društvo s ograničenom odgovornošću za visokogradnju u stečaju Pula, Marulićeva 3 ( MBS: 040049717 – OIB: 57830493228 )  </w:t>
      </w:r>
      <w:r w:rsidR="00891E95">
        <w:t xml:space="preserve">na ročištu održanom dana </w:t>
      </w:r>
      <w:r w:rsidR="00DC6539">
        <w:rPr>
          <w:rFonts w:eastAsia="MS Mincho"/>
        </w:rPr>
        <w:t>1</w:t>
      </w:r>
      <w:r w:rsidR="00207056">
        <w:rPr>
          <w:rFonts w:eastAsia="MS Mincho"/>
        </w:rPr>
        <w:t>4</w:t>
      </w:r>
      <w:r w:rsidR="00DC6539">
        <w:rPr>
          <w:rFonts w:eastAsia="MS Mincho"/>
        </w:rPr>
        <w:t xml:space="preserve">. </w:t>
      </w:r>
      <w:r w:rsidR="00207056">
        <w:rPr>
          <w:rFonts w:eastAsia="MS Mincho"/>
        </w:rPr>
        <w:t xml:space="preserve">travnja </w:t>
      </w:r>
      <w:r w:rsidR="00ED055D">
        <w:rPr>
          <w:rFonts w:eastAsia="MS Mincho"/>
        </w:rPr>
        <w:t>201</w:t>
      </w:r>
      <w:r w:rsidR="00DC6539">
        <w:rPr>
          <w:rFonts w:eastAsia="MS Mincho"/>
        </w:rPr>
        <w:t>6</w:t>
      </w:r>
      <w:r w:rsidRPr="00424513">
        <w:rPr>
          <w:rFonts w:eastAsia="MS Mincho"/>
        </w:rPr>
        <w:t>.</w:t>
      </w:r>
      <w:r w:rsidR="00891E95">
        <w:rPr>
          <w:rFonts w:eastAsia="MS Mincho"/>
        </w:rPr>
        <w:t xml:space="preserve"> u prisutnosti stečajnog upravitelja</w:t>
      </w:r>
      <w:r w:rsidR="000A00B0">
        <w:rPr>
          <w:rFonts w:eastAsia="MS Mincho"/>
        </w:rPr>
        <w:t xml:space="preserve">, zastupnika i </w:t>
      </w:r>
      <w:r w:rsidR="00891E95">
        <w:rPr>
          <w:rFonts w:eastAsia="MS Mincho"/>
        </w:rPr>
        <w:t>p</w:t>
      </w:r>
      <w:r w:rsidR="006863E9">
        <w:rPr>
          <w:rFonts w:eastAsia="MS Mincho"/>
        </w:rPr>
        <w:t>u</w:t>
      </w:r>
      <w:r w:rsidR="00891E95">
        <w:rPr>
          <w:rFonts w:eastAsia="MS Mincho"/>
        </w:rPr>
        <w:t>nomoćni</w:t>
      </w:r>
      <w:r w:rsidR="000A00B0">
        <w:rPr>
          <w:rFonts w:eastAsia="MS Mincho"/>
        </w:rPr>
        <w:t xml:space="preserve">ce </w:t>
      </w:r>
      <w:r w:rsidR="00891E95">
        <w:rPr>
          <w:rFonts w:eastAsia="MS Mincho"/>
        </w:rPr>
        <w:t xml:space="preserve"> razlučn</w:t>
      </w:r>
      <w:r w:rsidR="000A00B0">
        <w:rPr>
          <w:rFonts w:eastAsia="MS Mincho"/>
        </w:rPr>
        <w:t xml:space="preserve">ih </w:t>
      </w:r>
      <w:r w:rsidR="00891E95">
        <w:rPr>
          <w:rFonts w:eastAsia="MS Mincho"/>
        </w:rPr>
        <w:t xml:space="preserve">vjerovnika </w:t>
      </w:r>
    </w:p>
    <w:p w:rsidRDefault="0032083E" w:rsidP="00E37055" w:rsidR="0032083E">
      <w:pPr>
        <w:jc w:val="both"/>
        <w:rPr>
          <w:rFonts w:eastAsia="MS Mincho"/>
        </w:rPr>
      </w:pPr>
    </w:p>
    <w:p w:rsidRDefault="00DB3B26" w:rsidP="00E37055" w:rsidR="00DB3B26">
      <w:pPr>
        <w:jc w:val="both"/>
        <w:rPr>
          <w:rFonts w:eastAsia="MS Mincho"/>
        </w:rPr>
      </w:pPr>
    </w:p>
    <w:p w:rsidRDefault="00DB3B26" w:rsidP="00E37055" w:rsidR="00DB3B26" w:rsidRPr="00424513">
      <w:pPr>
        <w:jc w:val="both"/>
        <w:rPr>
          <w:rFonts w:eastAsia="MS Mincho"/>
        </w:rPr>
      </w:pPr>
    </w:p>
    <w:p w:rsidRDefault="0032083E" w:rsidP="006863E9" w:rsidR="0032083E" w:rsidRPr="00424513">
      <w:pPr>
        <w:jc w:val="center"/>
        <w:rPr>
          <w:rFonts w:eastAsia="MS Mincho"/>
        </w:rPr>
      </w:pPr>
      <w:r w:rsidRPr="00424513">
        <w:rPr>
          <w:rFonts w:eastAsia="MS Mincho"/>
        </w:rPr>
        <w:t xml:space="preserve">r i j e š i o   </w:t>
      </w:r>
      <w:r w:rsidR="00E37055" w:rsidRPr="00424513">
        <w:rPr>
          <w:rFonts w:eastAsia="MS Mincho"/>
        </w:rPr>
        <w:t xml:space="preserve"> </w:t>
      </w:r>
      <w:r w:rsidRPr="00424513">
        <w:rPr>
          <w:rFonts w:eastAsia="MS Mincho"/>
        </w:rPr>
        <w:t>j e</w:t>
      </w:r>
    </w:p>
    <w:p w:rsidRDefault="001E7FF7" w:rsidP="001E7FF7" w:rsidR="001E7FF7" w:rsidRPr="00424513">
      <w:pPr>
        <w:jc w:val="both"/>
      </w:pPr>
    </w:p>
    <w:p w:rsidRDefault="001E7FF7" w:rsidP="00BB3F30" w:rsidR="001E7FF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DB3B26" w:rsidP="00BB3F30" w:rsidR="00DB3B26" w:rsidRPr="00DC653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B70F0B" w:rsidP="003F0CF3" w:rsidR="002B019F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DC6539">
        <w:rPr>
          <w:rFonts w:cs="Times New Roman" w:hAnsi="Times New Roman" w:ascii="Times New Roman"/>
          <w:sz w:val="24"/>
          <w:szCs w:val="24"/>
        </w:rPr>
        <w:t xml:space="preserve"> I.</w:t>
      </w:r>
      <w:r w:rsidRPr="00DC6539">
        <w:rPr>
          <w:rFonts w:cs="Times New Roman" w:hAnsi="Times New Roman" w:ascii="Times New Roman"/>
          <w:sz w:val="24"/>
          <w:szCs w:val="24"/>
        </w:rPr>
        <w:tab/>
      </w:r>
      <w:r w:rsidR="0032083E" w:rsidRPr="00DC6539">
        <w:rPr>
          <w:rFonts w:cs="Times New Roman" w:hAnsi="Times New Roman" w:ascii="Times New Roman"/>
          <w:sz w:val="24"/>
          <w:szCs w:val="24"/>
        </w:rPr>
        <w:t xml:space="preserve">Iz </w:t>
      </w:r>
      <w:r w:rsidR="003F0CF3" w:rsidRPr="00DC6539">
        <w:rPr>
          <w:rFonts w:cs="Times New Roman" w:hAnsi="Times New Roman" w:ascii="Times New Roman"/>
          <w:sz w:val="24"/>
          <w:szCs w:val="24"/>
        </w:rPr>
        <w:t xml:space="preserve">iznosa od </w:t>
      </w:r>
      <w:r w:rsidR="00207056">
        <w:rPr>
          <w:rFonts w:cs="Times New Roman" w:hAnsi="Times New Roman" w:ascii="Times New Roman"/>
          <w:sz w:val="24"/>
          <w:szCs w:val="24"/>
        </w:rPr>
        <w:t>861.513,69</w:t>
      </w:r>
      <w:r w:rsidR="00DC6539" w:rsidRPr="00DC6539">
        <w:rPr>
          <w:rFonts w:cs="Times New Roman" w:hAnsi="Times New Roman" w:ascii="Times New Roman"/>
          <w:sz w:val="24"/>
          <w:szCs w:val="24"/>
        </w:rPr>
        <w:t xml:space="preserve"> </w:t>
      </w:r>
      <w:r w:rsidR="00DC6539" w:rsidRPr="00DC6539">
        <w:rPr>
          <w:rFonts w:cs="Times New Roman" w:eastAsia="MS Mincho" w:hAnsi="Times New Roman" w:ascii="Times New Roman"/>
          <w:sz w:val="24"/>
          <w:szCs w:val="24"/>
        </w:rPr>
        <w:t>kn</w:t>
      </w:r>
      <w:r w:rsidR="00DC6539">
        <w:rPr>
          <w:rFonts w:cs="Times New Roman" w:eastAsia="MS Mincho" w:hAnsi="Times New Roman" w:ascii="Times New Roman"/>
          <w:sz w:val="24"/>
          <w:szCs w:val="24"/>
        </w:rPr>
        <w:t xml:space="preserve">, kojeg je </w:t>
      </w:r>
      <w:r w:rsidR="00DC6539" w:rsidRPr="00DC6539">
        <w:rPr>
          <w:rFonts w:cs="Times New Roman" w:hAnsi="Times New Roman" w:ascii="Times New Roman"/>
          <w:sz w:val="24"/>
          <w:szCs w:val="24"/>
        </w:rPr>
        <w:t>Općinski sud u Puli položio na depozit ovog suda</w:t>
      </w:r>
      <w:r w:rsidR="00DC6539">
        <w:rPr>
          <w:rFonts w:cs="Times New Roman" w:hAnsi="Times New Roman" w:ascii="Times New Roman"/>
          <w:sz w:val="24"/>
          <w:szCs w:val="24"/>
        </w:rPr>
        <w:t xml:space="preserve"> nakon </w:t>
      </w:r>
      <w:r w:rsidR="00DC6539" w:rsidRPr="00DC6539">
        <w:rPr>
          <w:rFonts w:cs="Times New Roman" w:hAnsi="Times New Roman" w:ascii="Times New Roman"/>
          <w:sz w:val="24"/>
          <w:szCs w:val="24"/>
        </w:rPr>
        <w:t>prodaj</w:t>
      </w:r>
      <w:r w:rsidR="00DC6539">
        <w:rPr>
          <w:rFonts w:cs="Times New Roman" w:hAnsi="Times New Roman" w:ascii="Times New Roman"/>
          <w:sz w:val="24"/>
          <w:szCs w:val="24"/>
        </w:rPr>
        <w:t>e</w:t>
      </w:r>
      <w:r w:rsidR="00DC6539" w:rsidRPr="00DC6539">
        <w:rPr>
          <w:rFonts w:cs="Times New Roman" w:hAnsi="Times New Roman" w:ascii="Times New Roman"/>
          <w:sz w:val="24"/>
          <w:szCs w:val="24"/>
        </w:rPr>
        <w:t xml:space="preserve"> nekretnina stečajnog dužnika u ovršnom postupku koji se vodio kod Općinskog suda u Puli pod posl</w:t>
      </w:r>
      <w:r w:rsidR="00207056">
        <w:rPr>
          <w:rFonts w:cs="Times New Roman" w:hAnsi="Times New Roman" w:ascii="Times New Roman"/>
          <w:sz w:val="24"/>
          <w:szCs w:val="24"/>
        </w:rPr>
        <w:t>ovnim brojem</w:t>
      </w:r>
      <w:r w:rsidR="00DC6539" w:rsidRPr="00DC6539">
        <w:rPr>
          <w:rFonts w:cs="Times New Roman" w:hAnsi="Times New Roman" w:ascii="Times New Roman"/>
          <w:sz w:val="24"/>
          <w:szCs w:val="24"/>
        </w:rPr>
        <w:t xml:space="preserve"> Ovr-</w:t>
      </w:r>
      <w:r w:rsidR="00207056">
        <w:rPr>
          <w:rFonts w:cs="Times New Roman" w:hAnsi="Times New Roman" w:ascii="Times New Roman"/>
          <w:sz w:val="24"/>
          <w:szCs w:val="24"/>
        </w:rPr>
        <w:t>5261/15</w:t>
      </w:r>
      <w:r w:rsidR="00DC6539" w:rsidRPr="00DC653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C6539" w:rsidP="003F0CF3" w:rsidR="003F0CF3" w:rsidRPr="00DC6539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DC6539">
        <w:rPr>
          <w:rFonts w:cs="Times New Roman" w:hAnsi="Times New Roman" w:ascii="Times New Roman"/>
          <w:sz w:val="24"/>
          <w:szCs w:val="24"/>
        </w:rPr>
        <w:t xml:space="preserve"> </w:t>
      </w:r>
      <w:r w:rsidR="00891E95" w:rsidRPr="00DC653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70F0B" w:rsidP="00B70F0B" w:rsidR="00414BD6" w:rsidRPr="00891E95">
      <w:pPr>
        <w:jc w:val="both"/>
      </w:pPr>
      <w:r w:rsidRPr="00DC6539">
        <w:rPr>
          <w:noProof/>
        </w:rPr>
        <w:t>1.</w:t>
      </w:r>
      <w:r w:rsidRPr="00DC6539">
        <w:rPr>
          <w:noProof/>
        </w:rPr>
        <w:tab/>
      </w:r>
      <w:r w:rsidR="00414BD6" w:rsidRPr="00DC6539">
        <w:rPr>
          <w:noProof/>
        </w:rPr>
        <w:t>u stečajnu masu</w:t>
      </w:r>
      <w:r w:rsidR="00EC3189" w:rsidRPr="00DC6539">
        <w:rPr>
          <w:noProof/>
        </w:rPr>
        <w:t xml:space="preserve"> dužnika</w:t>
      </w:r>
      <w:r w:rsidRPr="00DC6539">
        <w:rPr>
          <w:noProof/>
        </w:rPr>
        <w:t xml:space="preserve"> </w:t>
      </w:r>
      <w:r w:rsidR="00424513" w:rsidRPr="00DC6539">
        <w:t>ISTRAGRADNJA d.o.o. u stečaju Pula, Marulićeva 3 (OIB:</w:t>
      </w:r>
      <w:r w:rsidR="00424513" w:rsidRPr="00891E95">
        <w:t xml:space="preserve"> 57830493228 )</w:t>
      </w:r>
      <w:r w:rsidR="00EC3189" w:rsidRPr="00891E95">
        <w:rPr>
          <w:noProof/>
        </w:rPr>
        <w:t xml:space="preserve"> </w:t>
      </w:r>
      <w:r w:rsidR="00414BD6" w:rsidRPr="00891E95">
        <w:rPr>
          <w:noProof/>
        </w:rPr>
        <w:t xml:space="preserve">izdvaja se iznos od </w:t>
      </w:r>
      <w:r w:rsidR="00207056">
        <w:t>75.440,20</w:t>
      </w:r>
      <w:r w:rsidR="00DC6539">
        <w:t xml:space="preserve"> </w:t>
      </w:r>
      <w:r w:rsidR="00CA4183" w:rsidRPr="00891E95">
        <w:t>kn</w:t>
      </w:r>
      <w:r w:rsidR="00672242" w:rsidRPr="00891E95">
        <w:t>,</w:t>
      </w:r>
      <w:r w:rsidR="00CA4183" w:rsidRPr="00891E95">
        <w:t xml:space="preserve"> </w:t>
      </w:r>
      <w:r w:rsidR="00EC3189" w:rsidRPr="00891E95">
        <w:t xml:space="preserve"> </w:t>
      </w:r>
    </w:p>
    <w:p w:rsidRDefault="003F0CF3" w:rsidP="00414BD6" w:rsidR="003F0CF3" w:rsidRPr="00891E95">
      <w:pPr>
        <w:pStyle w:val="Obinitekst"/>
        <w:jc w:val="both"/>
        <w:rPr>
          <w:rFonts w:cs="Times New Roman" w:hAnsi="Times New Roman" w:ascii="Times New Roman"/>
          <w:noProof/>
          <w:sz w:val="24"/>
          <w:szCs w:val="24"/>
        </w:rPr>
      </w:pPr>
    </w:p>
    <w:p w:rsidRDefault="00B70F0B" w:rsidP="00E37055" w:rsidR="00414BD6" w:rsidRPr="00DC6539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DC6539">
        <w:rPr>
          <w:rFonts w:cs="Times New Roman" w:hAnsi="Times New Roman" w:ascii="Times New Roman"/>
          <w:sz w:val="24"/>
          <w:szCs w:val="24"/>
        </w:rPr>
        <w:t>2.</w:t>
      </w:r>
      <w:r w:rsidRPr="00DC6539">
        <w:rPr>
          <w:rFonts w:cs="Times New Roman" w:hAnsi="Times New Roman" w:ascii="Times New Roman"/>
          <w:sz w:val="24"/>
          <w:szCs w:val="24"/>
        </w:rPr>
        <w:tab/>
      </w:r>
      <w:r w:rsidR="00E37055" w:rsidRPr="00DC6539">
        <w:rPr>
          <w:rFonts w:cs="Times New Roman" w:hAnsi="Times New Roman" w:ascii="Times New Roman"/>
          <w:sz w:val="24"/>
          <w:szCs w:val="24"/>
        </w:rPr>
        <w:t xml:space="preserve">namiruje se </w:t>
      </w:r>
      <w:r w:rsidR="00414BD6" w:rsidRPr="00DC6539">
        <w:rPr>
          <w:rFonts w:cs="Times New Roman" w:hAnsi="Times New Roman" w:ascii="Times New Roman"/>
          <w:sz w:val="24"/>
          <w:szCs w:val="24"/>
        </w:rPr>
        <w:t>razlučn</w:t>
      </w:r>
      <w:r w:rsidR="00207056">
        <w:rPr>
          <w:rFonts w:cs="Times New Roman" w:hAnsi="Times New Roman" w:ascii="Times New Roman"/>
          <w:sz w:val="24"/>
          <w:szCs w:val="24"/>
        </w:rPr>
        <w:t xml:space="preserve">i </w:t>
      </w:r>
      <w:r w:rsidR="00414BD6" w:rsidRPr="00DC6539">
        <w:rPr>
          <w:rFonts w:cs="Times New Roman" w:hAnsi="Times New Roman" w:ascii="Times New Roman"/>
          <w:sz w:val="24"/>
          <w:szCs w:val="24"/>
        </w:rPr>
        <w:t>vjerovnik</w:t>
      </w:r>
      <w:r w:rsidR="00DC6539" w:rsidRPr="00DC6539">
        <w:rPr>
          <w:rFonts w:cs="Times New Roman" w:hAnsi="Times New Roman" w:ascii="Times New Roman"/>
          <w:sz w:val="24"/>
          <w:szCs w:val="24"/>
        </w:rPr>
        <w:t xml:space="preserve"> </w:t>
      </w:r>
      <w:r w:rsidR="00207056">
        <w:rPr>
          <w:rFonts w:cs="Times New Roman" w:hAnsi="Times New Roman" w:ascii="Times New Roman"/>
          <w:sz w:val="24"/>
          <w:szCs w:val="24"/>
        </w:rPr>
        <w:t xml:space="preserve">Istarska kreditna banka Umag d.d. </w:t>
      </w:r>
      <w:r w:rsidR="00207056" w:rsidRPr="00207056">
        <w:rPr>
          <w:rFonts w:cs="Times New Roman" w:hAnsi="Times New Roman" w:ascii="Times New Roman"/>
          <w:sz w:val="24"/>
          <w:szCs w:val="24"/>
        </w:rPr>
        <w:t>Umag, Ernesta Miloša 1 ( OIB 65723536010 )</w:t>
      </w:r>
      <w:r w:rsidR="00207056">
        <w:rPr>
          <w:rFonts w:cs="Times New Roman" w:hAnsi="Times New Roman" w:ascii="Times New Roman"/>
          <w:sz w:val="24"/>
          <w:szCs w:val="24"/>
        </w:rPr>
        <w:t xml:space="preserve"> i</w:t>
      </w:r>
      <w:r w:rsidR="00414BD6" w:rsidRPr="00DC6539">
        <w:rPr>
          <w:rFonts w:cs="Times New Roman" w:hAnsi="Times New Roman" w:ascii="Times New Roman"/>
          <w:sz w:val="24"/>
          <w:szCs w:val="24"/>
        </w:rPr>
        <w:t xml:space="preserve">znosom </w:t>
      </w:r>
      <w:r w:rsidR="00120604" w:rsidRPr="00DC6539">
        <w:rPr>
          <w:rFonts w:cs="Times New Roman" w:hAnsi="Times New Roman" w:ascii="Times New Roman"/>
          <w:sz w:val="24"/>
          <w:szCs w:val="24"/>
        </w:rPr>
        <w:t xml:space="preserve"> </w:t>
      </w:r>
      <w:r w:rsidR="00414BD6" w:rsidRPr="00DC6539">
        <w:rPr>
          <w:rFonts w:cs="Times New Roman" w:hAnsi="Times New Roman" w:ascii="Times New Roman"/>
          <w:sz w:val="24"/>
          <w:szCs w:val="24"/>
        </w:rPr>
        <w:t xml:space="preserve">od </w:t>
      </w:r>
      <w:r w:rsidR="00207056">
        <w:rPr>
          <w:rFonts w:cs="Times New Roman" w:hAnsi="Times New Roman" w:ascii="Times New Roman"/>
          <w:sz w:val="24"/>
          <w:szCs w:val="24"/>
        </w:rPr>
        <w:t>786.073,49</w:t>
      </w:r>
      <w:r w:rsidR="00414BD6" w:rsidRPr="00DC6539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EC3189" w:rsidP="0032083E" w:rsidR="00EC3189" w:rsidRPr="00424513">
      <w:pPr>
        <w:jc w:val="center"/>
      </w:pPr>
    </w:p>
    <w:p w:rsidRDefault="00424513" w:rsidP="0032083E" w:rsidR="00424513">
      <w:pPr>
        <w:jc w:val="center"/>
      </w:pPr>
    </w:p>
    <w:p w:rsidRDefault="0032083E" w:rsidP="0032083E" w:rsidR="0032083E" w:rsidRPr="00424513">
      <w:pPr>
        <w:jc w:val="center"/>
      </w:pPr>
      <w:r w:rsidRPr="00424513">
        <w:t>Obrazloženje</w:t>
      </w:r>
    </w:p>
    <w:p w:rsidRDefault="00180F4E" w:rsidP="00180F4E" w:rsidR="00180F4E">
      <w:pPr>
        <w:jc w:val="both"/>
      </w:pPr>
    </w:p>
    <w:p w:rsidRDefault="00DB3B26" w:rsidP="00180F4E" w:rsidR="00DB3B26" w:rsidRPr="00424513">
      <w:pPr>
        <w:jc w:val="both"/>
      </w:pPr>
    </w:p>
    <w:p w:rsidRDefault="00524DA1" w:rsidP="00180F4E" w:rsidR="00524DA1" w:rsidRPr="00891E95">
      <w:pPr>
        <w:ind w:firstLine="720"/>
        <w:jc w:val="both"/>
      </w:pPr>
      <w:r w:rsidRPr="00891E95">
        <w:t xml:space="preserve">Općinski sud u </w:t>
      </w:r>
      <w:r w:rsidR="00424513" w:rsidRPr="00891E95">
        <w:t xml:space="preserve">Puli </w:t>
      </w:r>
      <w:r w:rsidRPr="00891E95">
        <w:t xml:space="preserve">u ovršnom postupku </w:t>
      </w:r>
      <w:r w:rsidR="001732C9" w:rsidRPr="00891E95">
        <w:t xml:space="preserve">koji </w:t>
      </w:r>
      <w:r w:rsidR="00CD4278">
        <w:t xml:space="preserve">se </w:t>
      </w:r>
      <w:r w:rsidR="001732C9" w:rsidRPr="00891E95">
        <w:t xml:space="preserve">vodio </w:t>
      </w:r>
      <w:r w:rsidR="00424513" w:rsidRPr="00891E95">
        <w:t xml:space="preserve">pod posl. br. </w:t>
      </w:r>
      <w:r w:rsidR="00DC6539" w:rsidRPr="00DC6539">
        <w:t>Ovr-</w:t>
      </w:r>
      <w:r w:rsidR="00207056">
        <w:t>5261</w:t>
      </w:r>
      <w:r w:rsidR="00DC6539" w:rsidRPr="00DC6539">
        <w:t xml:space="preserve">/15 </w:t>
      </w:r>
      <w:r w:rsidR="00DC6539">
        <w:t xml:space="preserve"> </w:t>
      </w:r>
      <w:r w:rsidRPr="00891E95">
        <w:t xml:space="preserve">unovčio </w:t>
      </w:r>
      <w:r w:rsidR="00487044" w:rsidRPr="00891E95">
        <w:t xml:space="preserve">je </w:t>
      </w:r>
      <w:r w:rsidRPr="00891E95">
        <w:t>nekretnin</w:t>
      </w:r>
      <w:r w:rsidR="001732C9" w:rsidRPr="00891E95">
        <w:t>e</w:t>
      </w:r>
      <w:r w:rsidRPr="00891E95">
        <w:t xml:space="preserve"> stečajnog dužnika na kojima je postojalo razlučno pravo</w:t>
      </w:r>
      <w:r w:rsidR="006863E9">
        <w:t>,</w:t>
      </w:r>
      <w:r w:rsidR="006A217B" w:rsidRPr="00891E95">
        <w:t xml:space="preserve"> </w:t>
      </w:r>
      <w:r w:rsidR="001732C9" w:rsidRPr="00891E95">
        <w:t>t</w:t>
      </w:r>
      <w:r w:rsidR="00180F4E">
        <w:t>ime da je po podmirenju troškova tog postupka,</w:t>
      </w:r>
      <w:r w:rsidR="00424513" w:rsidRPr="00891E95">
        <w:t xml:space="preserve"> </w:t>
      </w:r>
      <w:r w:rsidR="001732C9" w:rsidRPr="00891E95">
        <w:t xml:space="preserve">sukladno </w:t>
      </w:r>
      <w:r w:rsidR="00CD4278">
        <w:t xml:space="preserve">rješenju </w:t>
      </w:r>
      <w:r w:rsidR="00180F4E">
        <w:t>o namirenju</w:t>
      </w:r>
      <w:r w:rsidR="00207056">
        <w:t xml:space="preserve"> u tom postupku </w:t>
      </w:r>
      <w:r w:rsidRPr="00891E95">
        <w:t xml:space="preserve">preostali </w:t>
      </w:r>
      <w:r w:rsidR="00EC3189" w:rsidRPr="00891E95">
        <w:t xml:space="preserve">iznos od </w:t>
      </w:r>
      <w:r w:rsidR="00207056">
        <w:t xml:space="preserve">861.513,69 </w:t>
      </w:r>
      <w:r w:rsidR="00EC3189" w:rsidRPr="00891E95">
        <w:rPr>
          <w:rFonts w:eastAsia="MS Mincho"/>
        </w:rPr>
        <w:t>kn</w:t>
      </w:r>
      <w:r w:rsidR="00EC3189" w:rsidRPr="00891E95">
        <w:t xml:space="preserve"> </w:t>
      </w:r>
      <w:r w:rsidR="001311C0" w:rsidRPr="00891E95">
        <w:t xml:space="preserve"> </w:t>
      </w:r>
      <w:r w:rsidRPr="00891E95">
        <w:t xml:space="preserve">predao </w:t>
      </w:r>
      <w:r w:rsidR="00A14008" w:rsidRPr="00891E95">
        <w:t xml:space="preserve">je </w:t>
      </w:r>
      <w:r w:rsidRPr="00891E95">
        <w:t>ovom sudu</w:t>
      </w:r>
      <w:r w:rsidR="00EC3189" w:rsidRPr="00891E95">
        <w:t>.</w:t>
      </w:r>
      <w:r w:rsidRPr="00891E95">
        <w:t xml:space="preserve"> </w:t>
      </w:r>
    </w:p>
    <w:p w:rsidRDefault="00EC3189" w:rsidP="00EC3189" w:rsidR="00EC3189" w:rsidRPr="00424513">
      <w:pPr>
        <w:jc w:val="both"/>
      </w:pPr>
    </w:p>
    <w:p w:rsidRDefault="00EC3189" w:rsidP="001311C0" w:rsidR="002B019F">
      <w:pPr>
        <w:jc w:val="both"/>
      </w:pPr>
      <w:r w:rsidRPr="00424513">
        <w:tab/>
      </w:r>
      <w:r w:rsidR="001C718F">
        <w:t xml:space="preserve">Stoga je zakazano </w:t>
      </w:r>
      <w:r w:rsidR="0036066B" w:rsidRPr="00424513">
        <w:t xml:space="preserve">ročište </w:t>
      </w:r>
      <w:r w:rsidR="001311C0">
        <w:t>za diobu kupovnine</w:t>
      </w:r>
      <w:r w:rsidR="002B7235">
        <w:t xml:space="preserve"> na koje su </w:t>
      </w:r>
      <w:r w:rsidR="003013F6" w:rsidRPr="00424513">
        <w:t>pozvani st</w:t>
      </w:r>
      <w:r w:rsidR="00827741">
        <w:t>e</w:t>
      </w:r>
      <w:r w:rsidR="003013F6" w:rsidRPr="00424513">
        <w:t>čajni upravitelj i razlučni vjerovnici prema stanju u spisu i zemljišnim knjigama</w:t>
      </w:r>
      <w:r w:rsidR="002B019F">
        <w:t>.</w:t>
      </w:r>
    </w:p>
    <w:p w:rsidRDefault="001311C0" w:rsidP="0036066B" w:rsidR="001311C0">
      <w:pPr>
        <w:ind w:firstLine="720"/>
        <w:jc w:val="both"/>
      </w:pPr>
    </w:p>
    <w:p w:rsidRDefault="001C718F" w:rsidP="001311C0" w:rsidR="00E122AB">
      <w:pPr>
        <w:ind w:firstLine="720"/>
        <w:jc w:val="both"/>
      </w:pPr>
      <w:r>
        <w:t xml:space="preserve">Stečajni upravitelj je dana </w:t>
      </w:r>
      <w:r w:rsidR="00955ED8">
        <w:t>29</w:t>
      </w:r>
      <w:r w:rsidR="00207056">
        <w:t xml:space="preserve">. </w:t>
      </w:r>
      <w:r w:rsidR="00955ED8">
        <w:t xml:space="preserve">veljače </w:t>
      </w:r>
      <w:r w:rsidR="00207056">
        <w:t>2</w:t>
      </w:r>
      <w:r>
        <w:t>01</w:t>
      </w:r>
      <w:r w:rsidR="00207056">
        <w:t>6</w:t>
      </w:r>
      <w:r>
        <w:t xml:space="preserve">. dostavio podnesak </w:t>
      </w:r>
      <w:r w:rsidR="00E122AB">
        <w:t>uz koje</w:t>
      </w:r>
      <w:r w:rsidR="00827741">
        <w:t>g</w:t>
      </w:r>
      <w:r w:rsidR="00E122AB">
        <w:t xml:space="preserve"> je dostavio obračun troškova sukladno </w:t>
      </w:r>
      <w:r w:rsidR="000A2BF6">
        <w:t>člank</w:t>
      </w:r>
      <w:r w:rsidR="00E122AB">
        <w:t>u</w:t>
      </w:r>
      <w:r w:rsidR="000A2BF6">
        <w:t xml:space="preserve"> 170. </w:t>
      </w:r>
      <w:r w:rsidR="000A00B0" w:rsidRPr="000A00B0">
        <w:t>Stečajnog zakona ( „Narodne novine“ broj 44/96, 29/99, 129/00, 123/03, 82/06,  116/10, 25/12 i 133/12, u daljnjem tekstu SZ )</w:t>
      </w:r>
      <w:r w:rsidR="00E122AB">
        <w:t xml:space="preserve">, te dokumentaciju kojom dokazuje </w:t>
      </w:r>
      <w:r w:rsidR="00E122AB" w:rsidRPr="00A0031B">
        <w:t>stvarno nastal</w:t>
      </w:r>
      <w:r w:rsidR="00E122AB">
        <w:t xml:space="preserve">e </w:t>
      </w:r>
      <w:r w:rsidR="00E122AB" w:rsidRPr="00A0031B">
        <w:t>troškov</w:t>
      </w:r>
      <w:r w:rsidR="00E122AB">
        <w:t>e</w:t>
      </w:r>
      <w:r w:rsidR="00E122AB" w:rsidRPr="00A0031B">
        <w:t xml:space="preserve"> i ostale obveze stečajne mase</w:t>
      </w:r>
      <w:r w:rsidR="00E122AB">
        <w:t>.</w:t>
      </w:r>
    </w:p>
    <w:p w:rsidRDefault="00E122AB" w:rsidP="001311C0" w:rsidR="00E122AB">
      <w:pPr>
        <w:ind w:firstLine="720"/>
        <w:jc w:val="both"/>
      </w:pPr>
    </w:p>
    <w:p w:rsidRDefault="001311C0" w:rsidP="001311C0" w:rsidR="00207056">
      <w:pPr>
        <w:ind w:firstLine="720"/>
        <w:jc w:val="both"/>
      </w:pPr>
      <w:r>
        <w:t xml:space="preserve">Na ročištu </w:t>
      </w:r>
      <w:r w:rsidR="00793D07">
        <w:t xml:space="preserve">za diobu kupovnine održanom dana </w:t>
      </w:r>
      <w:r w:rsidR="002B019F">
        <w:rPr>
          <w:rFonts w:eastAsia="MS Mincho"/>
        </w:rPr>
        <w:t xml:space="preserve">12. </w:t>
      </w:r>
      <w:r w:rsidR="00207056">
        <w:rPr>
          <w:rFonts w:eastAsia="MS Mincho"/>
        </w:rPr>
        <w:t xml:space="preserve">travnja </w:t>
      </w:r>
      <w:r w:rsidR="002B019F">
        <w:rPr>
          <w:rFonts w:eastAsia="MS Mincho"/>
        </w:rPr>
        <w:t>2016</w:t>
      </w:r>
      <w:r w:rsidR="00793D07">
        <w:t xml:space="preserve">. </w:t>
      </w:r>
      <w:r w:rsidR="00E122AB">
        <w:t xml:space="preserve">punomoćnica razlučnog vjerovnika </w:t>
      </w:r>
      <w:r w:rsidR="00207056">
        <w:t xml:space="preserve">Istarska kreditna banka Umag d.d. </w:t>
      </w:r>
      <w:r w:rsidR="00207056" w:rsidRPr="00207056">
        <w:t>Umag</w:t>
      </w:r>
      <w:r w:rsidR="00207056">
        <w:t xml:space="preserve"> i zastupnik razlučnog vjerovnika Republike Hrvatske</w:t>
      </w:r>
      <w:r w:rsidR="00207056" w:rsidRPr="00207056">
        <w:t xml:space="preserve">, </w:t>
      </w:r>
      <w:r w:rsidR="00DA20B8">
        <w:t>učinil</w:t>
      </w:r>
      <w:r w:rsidR="00207056">
        <w:t xml:space="preserve">i su </w:t>
      </w:r>
      <w:r w:rsidR="00DA20B8">
        <w:t>nespornim prijedlog stečajnog upravitelj</w:t>
      </w:r>
      <w:r w:rsidR="001558A8">
        <w:t>a</w:t>
      </w:r>
      <w:r w:rsidR="00207056">
        <w:t>.</w:t>
      </w:r>
    </w:p>
    <w:p w:rsidRDefault="00207056" w:rsidP="001311C0" w:rsidR="00207056">
      <w:pPr>
        <w:ind w:firstLine="720"/>
        <w:jc w:val="both"/>
      </w:pPr>
    </w:p>
    <w:p w:rsidRDefault="00207056" w:rsidP="001311C0" w:rsidR="00207056">
      <w:pPr>
        <w:ind w:firstLine="720"/>
        <w:jc w:val="both"/>
      </w:pPr>
      <w:r>
        <w:t xml:space="preserve">Punomoćnica razlučnog vjerovnika Istarska kreditna banka Umag d.d. </w:t>
      </w:r>
      <w:r w:rsidRPr="00207056">
        <w:t>Umag</w:t>
      </w:r>
      <w:r w:rsidR="00DA20B8">
        <w:t xml:space="preserve"> predložila </w:t>
      </w:r>
      <w:r>
        <w:t xml:space="preserve">je </w:t>
      </w:r>
      <w:r w:rsidR="00DA20B8">
        <w:t xml:space="preserve">da se preostalim sredstvima </w:t>
      </w:r>
      <w:r w:rsidR="00433756">
        <w:t xml:space="preserve">namiri na osnovu založnih prava upisanih na prodanim nekretninama pod Z-9647/07 temeljem ugovora o kreditu br. 9300019982, pod Z-4351/10  temeljem ugovora o kreditu br. 9300023638 i pod Z-7209/10 temeljem ugovora o kreditu br. 9300023877, </w:t>
      </w:r>
      <w:r>
        <w:t>a stečajni upravitelj i zastupnik razlučnog vjerovnika Republike Hrvatske nisu imali prigovora na taj prijedlog.</w:t>
      </w:r>
    </w:p>
    <w:p w:rsidRDefault="00207056" w:rsidP="001311C0" w:rsidR="00207056">
      <w:pPr>
        <w:ind w:firstLine="720"/>
        <w:jc w:val="both"/>
      </w:pPr>
    </w:p>
    <w:p w:rsidRDefault="0009306A" w:rsidP="00DA20B8" w:rsidR="00207056">
      <w:pPr>
        <w:ind w:firstLine="720"/>
        <w:jc w:val="both"/>
      </w:pPr>
      <w:r>
        <w:t>Tijekom daljnjeg postupka izvršen je uvid u dokumentaciju koja priliježi spisu</w:t>
      </w:r>
      <w:r w:rsidR="00207056">
        <w:t>.</w:t>
      </w:r>
    </w:p>
    <w:p w:rsidRDefault="00207056" w:rsidP="00DA20B8" w:rsidR="00207056">
      <w:pPr>
        <w:ind w:firstLine="720"/>
        <w:jc w:val="both"/>
      </w:pPr>
    </w:p>
    <w:p w:rsidRDefault="0009306A" w:rsidP="0009306A" w:rsidR="0009306A" w:rsidRPr="00A0031B">
      <w:pPr>
        <w:ind w:firstLine="708"/>
        <w:jc w:val="both"/>
      </w:pPr>
      <w:r>
        <w:t xml:space="preserve">Odredbom članka 164.a stavak 2. SZ propisano je da će stečajni sudac iz </w:t>
      </w:r>
      <w:r w:rsidRPr="00A0031B">
        <w:t>iznosa dobivenog od ovršnog suda: 1. izdvojiti u stečajnu masu odgovarajući iznos prema pravilima iz članka 170. ovoga Zakona; 2. namiriti tražbine razlučnih vjerovnika prema redoslijedu predviđenom pravilima ovršnog postupka i 3. preostali iznos predati stečajnom upravitelju.</w:t>
      </w:r>
    </w:p>
    <w:p w:rsidRDefault="0009306A" w:rsidP="001311C0" w:rsidR="0009306A">
      <w:pPr>
        <w:ind w:firstLine="720"/>
        <w:jc w:val="both"/>
      </w:pPr>
    </w:p>
    <w:p w:rsidRDefault="00D12AA5" w:rsidP="00180F4E" w:rsidR="00BD06D4" w:rsidRPr="00497E05">
      <w:pPr>
        <w:ind w:firstLine="708"/>
        <w:jc w:val="both"/>
        <w:rPr>
          <w:lang w:eastAsia="hr-HR"/>
        </w:rPr>
      </w:pPr>
      <w:r>
        <w:t xml:space="preserve"> </w:t>
      </w:r>
      <w:r w:rsidR="00BD06D4" w:rsidRPr="00497E05">
        <w:t>Odredbom članka 170. stavak 1. SZ propisano je da se t</w:t>
      </w:r>
      <w:r w:rsidR="00BD06D4" w:rsidRPr="00497E05">
        <w:rPr>
          <w:lang w:eastAsia="hr-HR"/>
        </w:rPr>
        <w:t>roškovi utvrđivanja tražbine, koji obuhvaćaju troškove utvrđivanja istovjetnosti predmeta i prava na tom predmetu, određuju paušalno u iznosu od 5 posto od utrška, dok je u stavku 2. istog članka propisano da se troškovi unovčenja određuju paušalno u iznosu od 5 posto od utrška. Ako su stvarno nastali troškovi znatno niži ili viši, odredit će se u stvarnoj visini. Ako je zbog unovčenja stečajna masa opterećena porezom, iznos toga poreza pridodaje se troškovima unovčenja.</w:t>
      </w:r>
    </w:p>
    <w:p w:rsidRDefault="00BD06D4" w:rsidP="00BD06D4" w:rsidR="00BD06D4" w:rsidRPr="00497E05">
      <w:pPr>
        <w:jc w:val="both"/>
        <w:rPr>
          <w:lang w:eastAsia="hr-HR"/>
        </w:rPr>
      </w:pPr>
    </w:p>
    <w:p w:rsidRDefault="00BD06D4" w:rsidP="00BD06D4" w:rsidR="00BD06D4" w:rsidRPr="00497E05">
      <w:pPr>
        <w:jc w:val="both"/>
        <w:rPr>
          <w:lang w:eastAsia="hr-HR"/>
        </w:rPr>
      </w:pPr>
      <w:r w:rsidRPr="00497E05">
        <w:rPr>
          <w:lang w:eastAsia="hr-HR"/>
        </w:rPr>
        <w:tab/>
      </w:r>
      <w:r w:rsidR="003D0BFC">
        <w:rPr>
          <w:lang w:eastAsia="hr-HR"/>
        </w:rPr>
        <w:t>Stoga je p</w:t>
      </w:r>
      <w:r w:rsidRPr="00497E05">
        <w:rPr>
          <w:lang w:eastAsia="hr-HR"/>
        </w:rPr>
        <w:t xml:space="preserve">rijedlog stečajnog upravitelja da se dužnik namiri iznosom od </w:t>
      </w:r>
      <w:r w:rsidR="000A00B0">
        <w:t xml:space="preserve">75.440,20 </w:t>
      </w:r>
      <w:r w:rsidR="000A00B0" w:rsidRPr="00891E95">
        <w:t>kn</w:t>
      </w:r>
      <w:r w:rsidR="000A00B0" w:rsidRPr="00497E05">
        <w:t xml:space="preserve"> </w:t>
      </w:r>
      <w:r w:rsidRPr="00497E05">
        <w:t xml:space="preserve">na ime </w:t>
      </w:r>
      <w:r w:rsidRPr="00497E05">
        <w:rPr>
          <w:lang w:eastAsia="hr-HR"/>
        </w:rPr>
        <w:t xml:space="preserve">troškova utvrđivanja tražbine, koji obuhvaćaju, sukladno odredbi članka 170. stavak 1. SZ,  troškove utvrđivanja istovjetnosti predmeta i prava na tom predmetu, određeni paušalno u iznosu od 5 posto od utrška u visini od </w:t>
      </w:r>
      <w:r w:rsidR="000A00B0">
        <w:t>44.333,33</w:t>
      </w:r>
      <w:r w:rsidR="00DA20B8">
        <w:t xml:space="preserve"> </w:t>
      </w:r>
      <w:r w:rsidRPr="00497E05">
        <w:t>kn</w:t>
      </w:r>
      <w:r w:rsidRPr="00497E05">
        <w:rPr>
          <w:lang w:eastAsia="hr-HR"/>
        </w:rPr>
        <w:t xml:space="preserve"> osnovan.</w:t>
      </w:r>
    </w:p>
    <w:p w:rsidRDefault="00BD06D4" w:rsidP="00BD06D4" w:rsidR="00BD06D4" w:rsidRPr="00497E05">
      <w:pPr>
        <w:ind w:firstLine="720"/>
        <w:jc w:val="both"/>
        <w:rPr>
          <w:lang w:eastAsia="hr-HR"/>
        </w:rPr>
      </w:pPr>
    </w:p>
    <w:p w:rsidRDefault="00BD06D4" w:rsidP="00BD06D4" w:rsidR="00BD06D4" w:rsidRPr="00497E05">
      <w:pPr>
        <w:ind w:firstLine="720"/>
        <w:jc w:val="both"/>
        <w:rPr>
          <w:lang w:eastAsia="hr-HR"/>
        </w:rPr>
      </w:pPr>
      <w:r w:rsidRPr="00497E05">
        <w:rPr>
          <w:lang w:eastAsia="hr-HR"/>
        </w:rPr>
        <w:t xml:space="preserve">Također je osnovan prijedlog stečajnog upravitelja da se </w:t>
      </w:r>
      <w:r w:rsidR="0009306A">
        <w:rPr>
          <w:lang w:eastAsia="hr-HR"/>
        </w:rPr>
        <w:t xml:space="preserve">u stečajnu masu </w:t>
      </w:r>
      <w:r w:rsidR="00433756">
        <w:rPr>
          <w:lang w:eastAsia="hr-HR"/>
        </w:rPr>
        <w:t xml:space="preserve">sukladno odredbi članka 170 stavak 2. SZ izdvoje </w:t>
      </w:r>
      <w:r w:rsidRPr="00497E05">
        <w:rPr>
          <w:lang w:eastAsia="hr-HR"/>
        </w:rPr>
        <w:t xml:space="preserve">stvarni troškovi unovčenja u iznosu od </w:t>
      </w:r>
      <w:r w:rsidR="000A00B0">
        <w:t xml:space="preserve">31.106,87 </w:t>
      </w:r>
      <w:r w:rsidRPr="00497E05">
        <w:t>kn</w:t>
      </w:r>
      <w:r w:rsidRPr="00497E05">
        <w:rPr>
          <w:lang w:eastAsia="hr-HR"/>
        </w:rPr>
        <w:t xml:space="preserve"> </w:t>
      </w:r>
      <w:r w:rsidR="000A00B0">
        <w:rPr>
          <w:lang w:eastAsia="hr-HR"/>
        </w:rPr>
        <w:t xml:space="preserve">na ime razmjernog dijela troškova stečajnog postupka i stvarnih troškova koji terete predmetnu nekretninu na osnovu dokumentacije priložene </w:t>
      </w:r>
      <w:r w:rsidR="00955ED8">
        <w:rPr>
          <w:lang w:eastAsia="hr-HR"/>
        </w:rPr>
        <w:t xml:space="preserve">podnesku stečajnog upravitelja od 29. veljače 2016. </w:t>
      </w:r>
    </w:p>
    <w:p w:rsidRDefault="00BD06D4" w:rsidP="00BD06D4" w:rsidR="00BD06D4" w:rsidRPr="00497E05">
      <w:pPr>
        <w:ind w:firstLine="720"/>
        <w:jc w:val="both"/>
        <w:rPr>
          <w:lang w:eastAsia="hr-HR"/>
        </w:rPr>
      </w:pPr>
    </w:p>
    <w:p w:rsidRDefault="00BD06D4" w:rsidP="00240315" w:rsidR="009D557B">
      <w:pPr>
        <w:ind w:firstLine="720"/>
        <w:jc w:val="both"/>
      </w:pPr>
      <w:r w:rsidRPr="00497E05">
        <w:rPr>
          <w:lang w:eastAsia="hr-HR"/>
        </w:rPr>
        <w:t xml:space="preserve">Naime, uvidom u </w:t>
      </w:r>
      <w:r w:rsidR="00433756">
        <w:rPr>
          <w:lang w:eastAsia="hr-HR"/>
        </w:rPr>
        <w:t xml:space="preserve">predmetnu </w:t>
      </w:r>
      <w:r w:rsidRPr="00497E05">
        <w:rPr>
          <w:lang w:eastAsia="hr-HR"/>
        </w:rPr>
        <w:t xml:space="preserve">dokumentaciju </w:t>
      </w:r>
      <w:r w:rsidR="00240315">
        <w:t>i dokumentaciju koja priliježe spisu, utvrđeno je da</w:t>
      </w:r>
      <w:r w:rsidR="00073B9A">
        <w:t xml:space="preserve"> su svi predmeti stečajne mase opterećeni pravom odvojenog namirenja</w:t>
      </w:r>
      <w:r w:rsidR="00806507">
        <w:t xml:space="preserve">, </w:t>
      </w:r>
      <w:r w:rsidR="00955ED8">
        <w:t xml:space="preserve">pa je </w:t>
      </w:r>
      <w:r w:rsidR="00806507">
        <w:lastRenderedPageBreak/>
        <w:t xml:space="preserve">osnovan prijedlog </w:t>
      </w:r>
      <w:r w:rsidR="004544FB">
        <w:t xml:space="preserve">stečajnog upravitelja da se </w:t>
      </w:r>
      <w:r w:rsidR="009D557B">
        <w:t xml:space="preserve">u stečajnu masu </w:t>
      </w:r>
      <w:r w:rsidR="00827741">
        <w:t xml:space="preserve">izdvoje </w:t>
      </w:r>
      <w:r w:rsidR="00073B9A">
        <w:t>troškovi stečajnog postupka i ostalih obveza stečajne mase</w:t>
      </w:r>
      <w:r w:rsidR="004544FB">
        <w:t>,</w:t>
      </w:r>
      <w:r w:rsidR="00073B9A">
        <w:t xml:space="preserve"> razmjerno </w:t>
      </w:r>
      <w:r w:rsidR="00827741" w:rsidRPr="00827741">
        <w:t>udjelu</w:t>
      </w:r>
      <w:r w:rsidR="00827741">
        <w:t xml:space="preserve"> </w:t>
      </w:r>
      <w:r w:rsidR="00073B9A">
        <w:t xml:space="preserve">prodane imovine u stečajnoj masi, koja u konkretnom slučaju prema izračunu stečajnog upravitelja </w:t>
      </w:r>
      <w:r w:rsidR="005944AE">
        <w:t xml:space="preserve">( list </w:t>
      </w:r>
      <w:r w:rsidR="00240315">
        <w:t>3162</w:t>
      </w:r>
      <w:r w:rsidR="004544FB">
        <w:t xml:space="preserve"> spisa </w:t>
      </w:r>
      <w:r w:rsidR="005944AE">
        <w:t xml:space="preserve">) </w:t>
      </w:r>
      <w:r w:rsidR="00073B9A">
        <w:t xml:space="preserve">iznosi </w:t>
      </w:r>
      <w:r w:rsidR="00955ED8">
        <w:t>5,49</w:t>
      </w:r>
      <w:r w:rsidR="00073B9A">
        <w:t>%</w:t>
      </w:r>
      <w:r w:rsidR="009D557B">
        <w:t>.</w:t>
      </w:r>
    </w:p>
    <w:p w:rsidRDefault="009D557B" w:rsidP="00073B9A" w:rsidR="009D557B">
      <w:pPr>
        <w:jc w:val="both"/>
      </w:pPr>
    </w:p>
    <w:p w:rsidRDefault="009D557B" w:rsidP="009D557B" w:rsidR="003D0BFC">
      <w:pPr>
        <w:ind w:firstLine="720"/>
        <w:jc w:val="both"/>
      </w:pPr>
      <w:r>
        <w:t xml:space="preserve">Stoga se </w:t>
      </w:r>
      <w:r w:rsidR="00F60E0D">
        <w:t>u stečajnu masu</w:t>
      </w:r>
      <w:r w:rsidR="004544FB">
        <w:t xml:space="preserve"> </w:t>
      </w:r>
      <w:r w:rsidR="00806507">
        <w:t xml:space="preserve"> ima izdvojiti </w:t>
      </w:r>
      <w:r>
        <w:t xml:space="preserve">razmjerni dio </w:t>
      </w:r>
      <w:r w:rsidR="00F60E0D">
        <w:t>trošk</w:t>
      </w:r>
      <w:r>
        <w:t>a</w:t>
      </w:r>
      <w:r w:rsidR="00F60E0D">
        <w:t xml:space="preserve"> nagrade stečajnog upravitelja </w:t>
      </w:r>
      <w:r w:rsidR="006F0CDE">
        <w:t xml:space="preserve">sukladno </w:t>
      </w:r>
      <w:r w:rsidR="004544FB" w:rsidRPr="004544FB">
        <w:t>Uredb</w:t>
      </w:r>
      <w:r w:rsidR="006F0CDE">
        <w:t>i</w:t>
      </w:r>
      <w:r w:rsidR="004544FB" w:rsidRPr="004544FB">
        <w:t xml:space="preserve"> o kriterijima i načinu obračuna i plaćanja nagrada stečajnim upraviteljima ( “Narodne novine” broj 97/03 )</w:t>
      </w:r>
      <w:r w:rsidR="004544FB">
        <w:t xml:space="preserve"> </w:t>
      </w:r>
      <w:r w:rsidR="00943581">
        <w:t xml:space="preserve">s javnim davanjima </w:t>
      </w:r>
      <w:r w:rsidR="00F60E0D">
        <w:t xml:space="preserve">u iznosu od </w:t>
      </w:r>
      <w:r w:rsidR="00955ED8">
        <w:t>7.856,80</w:t>
      </w:r>
      <w:r w:rsidR="00F60E0D">
        <w:t xml:space="preserve"> kn</w:t>
      </w:r>
      <w:r w:rsidR="00943581">
        <w:t xml:space="preserve">, </w:t>
      </w:r>
      <w:r>
        <w:t xml:space="preserve">razmjerni trošak </w:t>
      </w:r>
      <w:r w:rsidR="00F60E0D">
        <w:t>osiguranj</w:t>
      </w:r>
      <w:r>
        <w:t>a</w:t>
      </w:r>
      <w:r w:rsidR="00F60E0D">
        <w:t xml:space="preserve"> stečajnog upravitelja u iznosu od </w:t>
      </w:r>
      <w:r w:rsidR="00955ED8">
        <w:t>4.029,67</w:t>
      </w:r>
      <w:r w:rsidR="00F60E0D">
        <w:t xml:space="preserve"> kn, stvarni t</w:t>
      </w:r>
      <w:r w:rsidR="00827741">
        <w:t>r</w:t>
      </w:r>
      <w:r w:rsidR="00F60E0D">
        <w:t>oškovi steča</w:t>
      </w:r>
      <w:r w:rsidR="00943581">
        <w:t>j</w:t>
      </w:r>
      <w:r w:rsidR="00F60E0D">
        <w:t>nog upravitelja</w:t>
      </w:r>
      <w:r w:rsidR="004544FB">
        <w:t xml:space="preserve"> </w:t>
      </w:r>
      <w:r w:rsidR="00F60E0D">
        <w:t>u i</w:t>
      </w:r>
      <w:r w:rsidR="00943581">
        <w:t>z</w:t>
      </w:r>
      <w:r w:rsidR="00F60E0D">
        <w:t xml:space="preserve">nosu od </w:t>
      </w:r>
      <w:r w:rsidR="00955ED8">
        <w:t>4.</w:t>
      </w:r>
      <w:r w:rsidR="00634308">
        <w:t>135</w:t>
      </w:r>
      <w:r w:rsidR="00955ED8">
        <w:t>,</w:t>
      </w:r>
      <w:r w:rsidR="00634308">
        <w:t>20</w:t>
      </w:r>
      <w:r w:rsidR="00F60E0D">
        <w:t xml:space="preserve"> kn, </w:t>
      </w:r>
      <w:r w:rsidR="00634308">
        <w:t xml:space="preserve">troškovi </w:t>
      </w:r>
      <w:r w:rsidR="00F60E0D">
        <w:t>nagrade članov</w:t>
      </w:r>
      <w:r w:rsidR="006F0CDE">
        <w:t>a</w:t>
      </w:r>
      <w:r w:rsidR="00F60E0D">
        <w:t xml:space="preserve"> odbora vjerovnika </w:t>
      </w:r>
      <w:r w:rsidR="004544FB">
        <w:t xml:space="preserve">na osnovu pravomoćnih </w:t>
      </w:r>
      <w:r w:rsidR="003E3258">
        <w:t xml:space="preserve">rješenja </w:t>
      </w:r>
      <w:r w:rsidR="00806507">
        <w:t>ovo</w:t>
      </w:r>
      <w:r w:rsidR="003E3258">
        <w:t xml:space="preserve">g </w:t>
      </w:r>
      <w:r w:rsidR="00806507">
        <w:t>sud</w:t>
      </w:r>
      <w:r w:rsidR="003E3258">
        <w:t xml:space="preserve">a </w:t>
      </w:r>
      <w:r w:rsidR="004544FB">
        <w:t xml:space="preserve">koji priliježu spisu </w:t>
      </w:r>
      <w:r w:rsidR="00806507">
        <w:t xml:space="preserve">u </w:t>
      </w:r>
      <w:r w:rsidR="00F60E0D">
        <w:t xml:space="preserve">iznosu od </w:t>
      </w:r>
      <w:r w:rsidR="00240315">
        <w:t>1.</w:t>
      </w:r>
      <w:r w:rsidR="00955ED8">
        <w:t>071,97</w:t>
      </w:r>
      <w:r w:rsidR="00F60E0D">
        <w:t xml:space="preserve"> kn, troškovi čuvanja arhivske građe u iznosu od </w:t>
      </w:r>
      <w:r w:rsidR="006F0CDE">
        <w:t xml:space="preserve">2.460,00 </w:t>
      </w:r>
      <w:r w:rsidR="00F60E0D">
        <w:t xml:space="preserve"> kn</w:t>
      </w:r>
      <w:r w:rsidR="006F0CDE">
        <w:t xml:space="preserve">, te </w:t>
      </w:r>
      <w:r w:rsidR="00F60E0D">
        <w:t xml:space="preserve">trošak knjigovodstva u iznosu od </w:t>
      </w:r>
      <w:r w:rsidR="006F0CDE">
        <w:t>1</w:t>
      </w:r>
      <w:r w:rsidR="00634308">
        <w:t>1</w:t>
      </w:r>
      <w:r w:rsidR="006F0CDE">
        <w:t>.</w:t>
      </w:r>
      <w:r w:rsidR="00634308">
        <w:t>817,23</w:t>
      </w:r>
      <w:r w:rsidR="00F60E0D">
        <w:t xml:space="preserve"> kn. </w:t>
      </w:r>
    </w:p>
    <w:p w:rsidRDefault="003D0BFC" w:rsidP="00BD06D4" w:rsidR="003D0BFC">
      <w:pPr>
        <w:ind w:firstLine="720"/>
        <w:jc w:val="both"/>
      </w:pPr>
    </w:p>
    <w:p w:rsidRDefault="00BD06D4" w:rsidP="00BD06D4" w:rsidR="00BD06D4" w:rsidRPr="00497E05">
      <w:pPr>
        <w:ind w:firstLine="720"/>
        <w:jc w:val="both"/>
        <w:rPr>
          <w:lang w:eastAsia="hr-HR"/>
        </w:rPr>
      </w:pPr>
      <w:r w:rsidRPr="00497E05">
        <w:rPr>
          <w:lang w:eastAsia="hr-HR"/>
        </w:rPr>
        <w:t xml:space="preserve">Stoga je na osnovu </w:t>
      </w:r>
      <w:r>
        <w:rPr>
          <w:lang w:eastAsia="hr-HR"/>
        </w:rPr>
        <w:t xml:space="preserve">navedene </w:t>
      </w:r>
      <w:r w:rsidR="00827741">
        <w:rPr>
          <w:lang w:eastAsia="hr-HR"/>
        </w:rPr>
        <w:t xml:space="preserve">odredbe </w:t>
      </w:r>
      <w:r w:rsidRPr="00497E05">
        <w:rPr>
          <w:lang w:eastAsia="hr-HR"/>
        </w:rPr>
        <w:t xml:space="preserve">članka 164.a stavka 3. točke 1. SZ valjalo odlučiti kao pod točkom  I.1. izreke ovog rješenja. </w:t>
      </w:r>
    </w:p>
    <w:p w:rsidRDefault="00BD06D4" w:rsidP="00E970E0" w:rsidR="00BD06D4" w:rsidRPr="00BD06D4">
      <w:pPr>
        <w:ind w:firstLine="708"/>
        <w:jc w:val="both"/>
        <w:rPr>
          <w:b/>
        </w:rPr>
      </w:pPr>
    </w:p>
    <w:p w:rsidRDefault="00827741" w:rsidP="00B763C4" w:rsidR="008932E2">
      <w:pPr>
        <w:ind w:firstLine="720"/>
        <w:jc w:val="both"/>
      </w:pPr>
      <w:r w:rsidRPr="00A34730">
        <w:t>U</w:t>
      </w:r>
      <w:r w:rsidR="00CD654D" w:rsidRPr="00A34730">
        <w:t xml:space="preserve">vidom </w:t>
      </w:r>
      <w:r w:rsidR="000E7977" w:rsidRPr="00A34730">
        <w:t>u</w:t>
      </w:r>
      <w:r w:rsidR="006A13BD">
        <w:t xml:space="preserve"> povijesn</w:t>
      </w:r>
      <w:r w:rsidR="009B7BAC">
        <w:t xml:space="preserve">i </w:t>
      </w:r>
      <w:r w:rsidR="000E7977" w:rsidRPr="00A34730">
        <w:t>izva</w:t>
      </w:r>
      <w:r w:rsidR="009B7BAC">
        <w:t>dak</w:t>
      </w:r>
      <w:r w:rsidR="003E3258">
        <w:t xml:space="preserve"> </w:t>
      </w:r>
      <w:r w:rsidR="000E7977" w:rsidRPr="00A34730">
        <w:t xml:space="preserve">iz zemljišnih knjiga </w:t>
      </w:r>
      <w:r w:rsidR="006A13BD">
        <w:t xml:space="preserve">Općinskog suda u Puli – Pola, Zemljišnoknjižni odjel Pula </w:t>
      </w:r>
      <w:r w:rsidR="001558A8">
        <w:t>u koj</w:t>
      </w:r>
      <w:r w:rsidR="009B7BAC">
        <w:t>e</w:t>
      </w:r>
      <w:r w:rsidR="001558A8">
        <w:t xml:space="preserve"> su bile upisane predmetne nekretnine (list </w:t>
      </w:r>
      <w:r w:rsidR="00634308">
        <w:t>3234</w:t>
      </w:r>
      <w:r w:rsidR="001558A8">
        <w:t xml:space="preserve"> do </w:t>
      </w:r>
      <w:r w:rsidR="00634308">
        <w:t>3244</w:t>
      </w:r>
      <w:r w:rsidR="001558A8">
        <w:t xml:space="preserve"> spisa) </w:t>
      </w:r>
      <w:r w:rsidR="006A13BD">
        <w:t xml:space="preserve">utvrđeno je da je na predmetnim nekretninama bilo upisano više razlučnih prava, time da </w:t>
      </w:r>
      <w:r w:rsidR="00634308">
        <w:t xml:space="preserve">se </w:t>
      </w:r>
      <w:r w:rsidR="00B763C4">
        <w:t>preostalim novčanim sredstvima u iznosu od 786.073,49</w:t>
      </w:r>
      <w:r w:rsidR="00B763C4" w:rsidRPr="00DC6539">
        <w:t xml:space="preserve"> kn</w:t>
      </w:r>
      <w:r w:rsidR="00B763C4">
        <w:t xml:space="preserve">, </w:t>
      </w:r>
      <w:r w:rsidR="00B763C4" w:rsidRPr="00424513">
        <w:t>prema redoslijedu predviđenom pravilima ovršnog postupka</w:t>
      </w:r>
      <w:r w:rsidR="00B763C4">
        <w:t>,</w:t>
      </w:r>
      <w:r w:rsidR="00B763C4" w:rsidRPr="00424513">
        <w:t xml:space="preserve"> može namiriti </w:t>
      </w:r>
      <w:r w:rsidR="00B763C4">
        <w:t xml:space="preserve">samo dio duga razlučnog vjerovnika </w:t>
      </w:r>
      <w:r w:rsidR="00634308">
        <w:t>Istarsk</w:t>
      </w:r>
      <w:r w:rsidR="00B763C4">
        <w:t>e</w:t>
      </w:r>
      <w:r w:rsidR="00634308">
        <w:t xml:space="preserve"> kreditn</w:t>
      </w:r>
      <w:r w:rsidR="00B763C4">
        <w:t>e</w:t>
      </w:r>
      <w:r w:rsidR="00634308">
        <w:t xml:space="preserve"> bank</w:t>
      </w:r>
      <w:r w:rsidR="00B763C4">
        <w:t>e</w:t>
      </w:r>
      <w:r w:rsidR="00634308">
        <w:t xml:space="preserve"> Umag d.d.</w:t>
      </w:r>
      <w:r w:rsidR="00B763C4">
        <w:t xml:space="preserve">, kako su to učinili nespornim zastupnik razlučnog vjerovnika Republike Hrvatske i stečajni upravitelj, pa je </w:t>
      </w:r>
      <w:r w:rsidR="00CE7BA1">
        <w:t xml:space="preserve">valjalo </w:t>
      </w:r>
      <w:r w:rsidR="003E3258">
        <w:t xml:space="preserve"> </w:t>
      </w:r>
      <w:r w:rsidR="00143561" w:rsidRPr="00424513">
        <w:t xml:space="preserve">sukladno </w:t>
      </w:r>
      <w:r w:rsidR="00495064" w:rsidRPr="00424513">
        <w:t>odredb</w:t>
      </w:r>
      <w:r w:rsidR="00143561" w:rsidRPr="00424513">
        <w:t>i</w:t>
      </w:r>
      <w:r w:rsidR="00495064" w:rsidRPr="00424513">
        <w:t xml:space="preserve"> članka 164</w:t>
      </w:r>
      <w:r w:rsidR="00E37055" w:rsidRPr="00424513">
        <w:t>.</w:t>
      </w:r>
      <w:r w:rsidR="00495064" w:rsidRPr="00424513">
        <w:t xml:space="preserve">a stavak </w:t>
      </w:r>
      <w:r w:rsidR="00143561" w:rsidRPr="00424513">
        <w:t>2. točka 2</w:t>
      </w:r>
      <w:r w:rsidR="00495064" w:rsidRPr="00424513">
        <w:t xml:space="preserve">. SZ </w:t>
      </w:r>
      <w:r w:rsidR="00E37055" w:rsidRPr="00424513">
        <w:t xml:space="preserve">odlučiti kao pod točkom I.2. izreke </w:t>
      </w:r>
      <w:r w:rsidR="008932E2" w:rsidRPr="00424513">
        <w:t xml:space="preserve">ovog rješenja. </w:t>
      </w:r>
    </w:p>
    <w:p w:rsidRDefault="00ED055D" w:rsidP="001C0C81" w:rsidR="00ED055D" w:rsidRPr="00424513">
      <w:pPr>
        <w:jc w:val="both"/>
      </w:pPr>
    </w:p>
    <w:p w:rsidRDefault="003B4991" w:rsidP="00E37055" w:rsidR="0087451B" w:rsidRPr="00424513">
      <w:pPr>
        <w:jc w:val="center"/>
      </w:pPr>
      <w:r w:rsidRPr="00424513">
        <w:rPr>
          <w:rFonts w:eastAsia="MS Mincho"/>
        </w:rPr>
        <w:t xml:space="preserve">U Rijeci, </w:t>
      </w:r>
      <w:r w:rsidR="00305781">
        <w:rPr>
          <w:rFonts w:eastAsia="MS Mincho"/>
        </w:rPr>
        <w:t>14. travnja 2016</w:t>
      </w:r>
      <w:r w:rsidR="00ED055D">
        <w:rPr>
          <w:rFonts w:eastAsia="MS Mincho"/>
        </w:rPr>
        <w:t>.</w:t>
      </w:r>
    </w:p>
    <w:p w:rsidRDefault="0087451B" w:rsidP="0087451B" w:rsidR="0087451B" w:rsidRPr="00424513">
      <w:pPr>
        <w:jc w:val="center"/>
      </w:pPr>
    </w:p>
    <w:p w:rsidRDefault="0087451B" w:rsidP="0087451B" w:rsidR="003B4991" w:rsidRPr="00424513">
      <w:pPr>
        <w:jc w:val="center"/>
        <w:rPr>
          <w:rFonts w:eastAsia="MS Mincho"/>
        </w:rPr>
      </w:pPr>
      <w:r w:rsidRPr="00424513">
        <w:t xml:space="preserve">                                                                                                                    </w:t>
      </w:r>
      <w:r w:rsidR="00ED055D">
        <w:t xml:space="preserve"> </w:t>
      </w:r>
      <w:r w:rsidRPr="00424513">
        <w:t xml:space="preserve"> </w:t>
      </w:r>
      <w:r w:rsidR="00ED055D">
        <w:t xml:space="preserve">       </w:t>
      </w:r>
      <w:r w:rsidR="00DB3B26">
        <w:t xml:space="preserve">        </w:t>
      </w:r>
      <w:r w:rsidR="003B4991" w:rsidRPr="00424513">
        <w:rPr>
          <w:rFonts w:eastAsia="MS Mincho"/>
        </w:rPr>
        <w:t xml:space="preserve">Stečajni sudac </w:t>
      </w:r>
    </w:p>
    <w:p w:rsidRDefault="003B4991" w:rsidR="003B4991" w:rsidRPr="00424513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424513">
        <w:rPr>
          <w:rFonts w:cs="Times New Roman" w:eastAsia="MS Mincho" w:hAnsi="Times New Roman" w:ascii="Times New Roman"/>
          <w:sz w:val="24"/>
          <w:szCs w:val="24"/>
        </w:rPr>
        <w:t xml:space="preserve">                   </w:t>
      </w:r>
      <w:r w:rsidR="00DB3B26">
        <w:rPr>
          <w:rFonts w:cs="Times New Roman" w:eastAsia="MS Mincho" w:hAnsi="Times New Roman" w:ascii="Times New Roman"/>
          <w:sz w:val="24"/>
          <w:szCs w:val="24"/>
        </w:rPr>
        <w:t xml:space="preserve">                             </w:t>
      </w:r>
      <w:r w:rsidR="00DB3B26">
        <w:rPr>
          <w:rFonts w:cs="Times New Roman" w:eastAsia="MS Mincho" w:hAnsi="Times New Roman" w:ascii="Times New Roman"/>
          <w:sz w:val="24"/>
          <w:szCs w:val="24"/>
        </w:rPr>
        <w:tab/>
      </w:r>
      <w:r w:rsidRPr="00424513">
        <w:rPr>
          <w:rFonts w:cs="Times New Roman" w:eastAsia="MS Mincho" w:hAnsi="Times New Roman" w:ascii="Times New Roman"/>
          <w:sz w:val="24"/>
          <w:szCs w:val="24"/>
        </w:rPr>
        <w:t xml:space="preserve">Liljana Ugrin </w:t>
      </w:r>
    </w:p>
    <w:p w:rsidRDefault="003B4991" w:rsidR="003B4991" w:rsidRPr="00424513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424513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DB3B26" w:rsidR="00DB3B26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424513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42451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3B4991" w:rsidR="003B4991" w:rsidRPr="0042451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424513">
        <w:rPr>
          <w:rFonts w:cs="Times New Roman" w:eastAsia="MS Mincho" w:hAnsi="Times New Roman" w:ascii="Times New Roman"/>
          <w:sz w:val="24"/>
          <w:szCs w:val="24"/>
        </w:rPr>
        <w:t xml:space="preserve">POUKA O PRAVNOM LIJEKU </w:t>
      </w:r>
    </w:p>
    <w:p w:rsidRDefault="003B4991" w:rsidP="00E50A03" w:rsidR="0022797F" w:rsidRPr="00424513">
      <w:pPr>
        <w:jc w:val="both"/>
      </w:pPr>
      <w:r w:rsidRPr="00424513">
        <w:rPr>
          <w:rFonts w:eastAsia="MS Mincho"/>
        </w:rPr>
        <w:t xml:space="preserve">Protiv ovog </w:t>
      </w:r>
      <w:r w:rsidR="0022797F" w:rsidRPr="00424513">
        <w:rPr>
          <w:rFonts w:eastAsia="MS Mincho"/>
        </w:rPr>
        <w:t>rješenja nezadovoljna stranka može izjaviti žalbu</w:t>
      </w:r>
      <w:r w:rsidR="00E50A03" w:rsidRPr="00424513">
        <w:rPr>
          <w:rFonts w:eastAsia="MS Mincho"/>
        </w:rPr>
        <w:t xml:space="preserve">. </w:t>
      </w:r>
      <w:r w:rsidR="0022797F" w:rsidRPr="00424513">
        <w:t>Žalba se podnosi ovom sudu u 3  primjerka  u  roku od 8 dana od dana primitka rješenja, odnosno  izvatka   iz  rješenja ( članak  11. SZ )</w:t>
      </w:r>
      <w:r w:rsidR="00E61C5A">
        <w:t>.</w:t>
      </w:r>
      <w:r w:rsidR="0022797F" w:rsidRPr="00424513">
        <w:t xml:space="preserve"> O žalbi rješava Visoki trgovački sud Republike Hrvatske.  </w:t>
      </w:r>
    </w:p>
    <w:p w:rsidRDefault="0022797F" w:rsidP="008C08F0" w:rsidR="0022797F" w:rsidRPr="0042451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E50A03" w:rsidRPr="0042451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22797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ED055D">
        <w:rPr>
          <w:rFonts w:cs="Times New Roman" w:eastAsia="MS Mincho" w:hAnsi="Times New Roman" w:ascii="Times New Roman"/>
          <w:sz w:val="24"/>
          <w:szCs w:val="24"/>
        </w:rPr>
        <w:t xml:space="preserve">DNA </w:t>
      </w:r>
    </w:p>
    <w:p w:rsidRDefault="00E61C5A" w:rsidP="008C08F0" w:rsidR="00E61C5A" w:rsidRPr="00ED055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DB3B26" w:rsidP="008C08F0" w:rsidR="00E50A03" w:rsidRPr="00ED055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Rješenje dostaviti:</w:t>
      </w:r>
    </w:p>
    <w:p w:rsidRDefault="001558A8" w:rsidP="001558A8" w:rsidR="001558A8" w:rsidRPr="004132B1">
      <w:pPr>
        <w:pStyle w:val="Obinitekst"/>
        <w:numPr>
          <w:ilvl w:val="0"/>
          <w:numId w:val="11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4132B1">
        <w:rPr>
          <w:rFonts w:cs="Times New Roman" w:eastAsia="MS Mincho" w:hAnsi="Times New Roman" w:ascii="Times New Roman"/>
          <w:sz w:val="24"/>
          <w:szCs w:val="24"/>
        </w:rPr>
        <w:t>razlučnim vjerovnicima</w:t>
      </w:r>
      <w:r w:rsidR="00305781">
        <w:rPr>
          <w:rFonts w:cs="Times New Roman" w:eastAsia="MS Mincho" w:hAnsi="Times New Roman" w:ascii="Times New Roman"/>
          <w:sz w:val="24"/>
          <w:szCs w:val="24"/>
        </w:rPr>
        <w:t>:</w:t>
      </w:r>
    </w:p>
    <w:p w:rsidRDefault="00305781" w:rsidP="00305781" w:rsidR="00305781">
      <w:pPr>
        <w:pStyle w:val="Obinitekst"/>
        <w:ind w:left="720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     IKB Umag d.d.</w:t>
      </w:r>
    </w:p>
    <w:p w:rsidRDefault="001558A8" w:rsidP="001558A8" w:rsidR="001558A8" w:rsidRPr="004132B1">
      <w:pPr>
        <w:pStyle w:val="Obinitekst"/>
        <w:ind w:left="360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</w:t>
      </w:r>
      <w:r w:rsidR="00305781">
        <w:rPr>
          <w:rFonts w:cs="Times New Roman" w:eastAsia="MS Mincho" w:hAnsi="Times New Roman" w:ascii="Times New Roman"/>
          <w:sz w:val="24"/>
          <w:szCs w:val="24"/>
        </w:rPr>
        <w:t xml:space="preserve">            </w:t>
      </w:r>
      <w:r>
        <w:rPr>
          <w:rFonts w:cs="Times New Roman" w:eastAsia="MS Mincho" w:hAnsi="Times New Roman" w:ascii="Times New Roman"/>
          <w:sz w:val="24"/>
          <w:szCs w:val="24"/>
        </w:rPr>
        <w:t xml:space="preserve">Republika Hrvatska, ŽDO </w:t>
      </w:r>
    </w:p>
    <w:p w:rsidRDefault="00E50A03" w:rsidP="00E50A03" w:rsidR="00E50A03" w:rsidRPr="00ED055D">
      <w:pPr>
        <w:pStyle w:val="Obinitekst"/>
        <w:numPr>
          <w:ilvl w:val="0"/>
          <w:numId w:val="11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ED055D">
        <w:rPr>
          <w:rFonts w:cs="Times New Roman" w:eastAsia="MS Mincho" w:hAnsi="Times New Roman" w:ascii="Times New Roman"/>
          <w:sz w:val="24"/>
          <w:szCs w:val="24"/>
        </w:rPr>
        <w:t>stečajnom upravitelju</w:t>
      </w:r>
    </w:p>
    <w:p w:rsidRDefault="00E61C5A" w:rsidP="00E61C5A" w:rsidR="00E61C5A" w:rsidRPr="00E61C5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ED055D">
        <w:rPr>
          <w:rFonts w:cs="Times New Roman" w:eastAsia="MS Mincho" w:hAnsi="Times New Roman" w:ascii="Times New Roman"/>
          <w:sz w:val="24"/>
          <w:szCs w:val="24"/>
        </w:rPr>
        <w:t>Rješenje o</w:t>
      </w:r>
      <w:r>
        <w:rPr>
          <w:rFonts w:cs="Times New Roman" w:eastAsia="MS Mincho" w:hAnsi="Times New Roman" w:ascii="Times New Roman"/>
          <w:sz w:val="24"/>
          <w:szCs w:val="24"/>
        </w:rPr>
        <w:t xml:space="preserve">bjaviti na </w:t>
      </w:r>
      <w:r w:rsidR="00E61AE2" w:rsidRPr="00ED055D">
        <w:rPr>
          <w:rFonts w:cs="Times New Roman" w:eastAsia="MS Mincho" w:hAnsi="Times New Roman" w:ascii="Times New Roman"/>
          <w:sz w:val="24"/>
          <w:szCs w:val="24"/>
        </w:rPr>
        <w:t>oglasn</w:t>
      </w:r>
      <w:r>
        <w:rPr>
          <w:rFonts w:cs="Times New Roman" w:eastAsia="MS Mincho" w:hAnsi="Times New Roman" w:ascii="Times New Roman"/>
          <w:sz w:val="24"/>
          <w:szCs w:val="24"/>
        </w:rPr>
        <w:t xml:space="preserve">oj </w:t>
      </w:r>
      <w:r w:rsidR="00E61AE2" w:rsidRPr="00ED055D">
        <w:rPr>
          <w:rFonts w:cs="Times New Roman" w:eastAsia="MS Mincho" w:hAnsi="Times New Roman" w:ascii="Times New Roman"/>
          <w:sz w:val="24"/>
          <w:szCs w:val="24"/>
        </w:rPr>
        <w:t>ploč</w:t>
      </w:r>
      <w:r>
        <w:rPr>
          <w:rFonts w:cs="Times New Roman" w:eastAsia="MS Mincho" w:hAnsi="Times New Roman" w:ascii="Times New Roman"/>
          <w:sz w:val="24"/>
          <w:szCs w:val="24"/>
        </w:rPr>
        <w:t xml:space="preserve">i </w:t>
      </w:r>
    </w:p>
    <w:p w:rsidRDefault="00E50A03" w:rsidP="008C08F0" w:rsidR="00E50A03" w:rsidRPr="0042451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305781">
        <w:rPr>
          <w:rFonts w:cs="Times New Roman" w:eastAsia="MS Mincho" w:hAnsi="Times New Roman" w:ascii="Times New Roman"/>
          <w:sz w:val="24"/>
          <w:szCs w:val="24"/>
        </w:rPr>
        <w:t xml:space="preserve">U Rijeci, </w:t>
      </w:r>
      <w:r w:rsidR="007B68E1">
        <w:rPr>
          <w:rFonts w:cs="Times New Roman" w:eastAsia="MS Mincho" w:hAnsi="Times New Roman" w:ascii="Times New Roman"/>
          <w:sz w:val="24"/>
          <w:szCs w:val="24"/>
        </w:rPr>
        <w:t xml:space="preserve">3. lipnja </w:t>
      </w:r>
      <w:r w:rsidR="00305781" w:rsidRPr="00305781">
        <w:rPr>
          <w:rFonts w:cs="Times New Roman" w:eastAsia="MS Mincho" w:hAnsi="Times New Roman" w:ascii="Times New Roman"/>
          <w:sz w:val="24"/>
          <w:szCs w:val="24"/>
        </w:rPr>
        <w:t>2016</w:t>
      </w:r>
      <w:r w:rsidRPr="00305781">
        <w:rPr>
          <w:rFonts w:cs="Times New Roman" w:eastAsia="MS Mincho" w:hAnsi="Times New Roman" w:ascii="Times New Roman"/>
          <w:sz w:val="24"/>
          <w:szCs w:val="24"/>
        </w:rPr>
        <w:t>.</w:t>
      </w:r>
    </w:p>
    <w:sectPr w:rsidSect="00B010CB" w:rsidR="00E50A03" w:rsidRPr="00424513">
      <w:headerReference w:type="default" r:id="rId11"/>
      <w:footerReference w:type="default" r:id="rId12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3CA0" w:rsidP="00491C11" w:rsidR="006A3CA0">
      <w:r>
        <w:separator/>
      </w:r>
    </w:p>
  </w:endnote>
  <w:endnote w:id="0" w:type="continuationSeparator">
    <w:p w:rsidRDefault="006A3CA0" w:rsidP="00491C11" w:rsidR="006A3C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2942112"/>
      <w:docPartObj>
        <w:docPartGallery w:val="Page Numbers (Bottom of Page)"/>
        <w:docPartUnique/>
      </w:docPartObj>
    </w:sdtPr>
    <w:sdtEndPr/>
    <w:sdtContent>
      <w:p w:rsidRDefault="00DB3B26" w:rsidR="00DB3B2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3E2F">
          <w:rPr>
            <w:noProof/>
          </w:rPr>
          <w:t>1</w:t>
        </w:r>
        <w:r>
          <w:fldChar w:fldCharType="end"/>
        </w:r>
      </w:p>
    </w:sdtContent>
  </w:sdt>
  <w:p w:rsidRDefault="00DB3B26" w:rsidR="00DB3B2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3CA0" w:rsidP="00491C11" w:rsidR="006A3CA0">
      <w:r>
        <w:separator/>
      </w:r>
    </w:p>
  </w:footnote>
  <w:footnote w:id="0" w:type="continuationSeparator">
    <w:p w:rsidRDefault="006A3CA0" w:rsidP="00491C11" w:rsidR="006A3C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1C11" w:rsidP="00491C11" w:rsidR="00491C11" w:rsidRPr="00491C11">
    <w:pPr>
      <w:pStyle w:val="Zaglavlje"/>
      <w:jc w:val="right"/>
    </w:pPr>
    <w:r w:rsidRPr="00424513">
      <w:t>Posl</w:t>
    </w:r>
    <w:r w:rsidR="00207056">
      <w:t xml:space="preserve">ovni </w:t>
    </w:r>
    <w:r w:rsidRPr="00424513">
      <w:t>br</w:t>
    </w:r>
    <w:r w:rsidR="00207056">
      <w:t>oj</w:t>
    </w:r>
    <w:r w:rsidRPr="00424513">
      <w:t xml:space="preserve"> 7 St-1039/11-</w:t>
    </w:r>
    <w:r w:rsidR="00DB3B26">
      <w:t>412</w:t>
    </w:r>
    <w:r w:rsidR="00DC6539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15C4E"/>
    <w:rsid w:val="00021C35"/>
    <w:rsid w:val="00037D4F"/>
    <w:rsid w:val="00051675"/>
    <w:rsid w:val="00057ECC"/>
    <w:rsid w:val="00073B9A"/>
    <w:rsid w:val="000814C1"/>
    <w:rsid w:val="0009306A"/>
    <w:rsid w:val="000A00B0"/>
    <w:rsid w:val="000A2BF6"/>
    <w:rsid w:val="000E7977"/>
    <w:rsid w:val="00100B91"/>
    <w:rsid w:val="00105386"/>
    <w:rsid w:val="00120604"/>
    <w:rsid w:val="001311C0"/>
    <w:rsid w:val="00143561"/>
    <w:rsid w:val="001558A8"/>
    <w:rsid w:val="00161072"/>
    <w:rsid w:val="00164629"/>
    <w:rsid w:val="00171C95"/>
    <w:rsid w:val="001732C9"/>
    <w:rsid w:val="00180F4E"/>
    <w:rsid w:val="0018489A"/>
    <w:rsid w:val="001C0C81"/>
    <w:rsid w:val="001C718F"/>
    <w:rsid w:val="001D159F"/>
    <w:rsid w:val="001D5CB9"/>
    <w:rsid w:val="001E7FF7"/>
    <w:rsid w:val="00207056"/>
    <w:rsid w:val="00225370"/>
    <w:rsid w:val="0022797F"/>
    <w:rsid w:val="00240315"/>
    <w:rsid w:val="00263288"/>
    <w:rsid w:val="00292371"/>
    <w:rsid w:val="002A1988"/>
    <w:rsid w:val="002B019F"/>
    <w:rsid w:val="002B7235"/>
    <w:rsid w:val="002D02DB"/>
    <w:rsid w:val="002D282B"/>
    <w:rsid w:val="002D7EDB"/>
    <w:rsid w:val="002E5CB9"/>
    <w:rsid w:val="003010CD"/>
    <w:rsid w:val="003013F6"/>
    <w:rsid w:val="00305781"/>
    <w:rsid w:val="0032083E"/>
    <w:rsid w:val="00352D1A"/>
    <w:rsid w:val="0036066B"/>
    <w:rsid w:val="00381CF3"/>
    <w:rsid w:val="00384CF0"/>
    <w:rsid w:val="003943C2"/>
    <w:rsid w:val="003B4991"/>
    <w:rsid w:val="003D0BFC"/>
    <w:rsid w:val="003D2954"/>
    <w:rsid w:val="003E3258"/>
    <w:rsid w:val="003F0CF3"/>
    <w:rsid w:val="00402D64"/>
    <w:rsid w:val="00414BD6"/>
    <w:rsid w:val="00424513"/>
    <w:rsid w:val="00424AD5"/>
    <w:rsid w:val="00425802"/>
    <w:rsid w:val="00433756"/>
    <w:rsid w:val="0044040D"/>
    <w:rsid w:val="004544FB"/>
    <w:rsid w:val="00487044"/>
    <w:rsid w:val="00491C11"/>
    <w:rsid w:val="00495064"/>
    <w:rsid w:val="004D26EB"/>
    <w:rsid w:val="004F6DC3"/>
    <w:rsid w:val="00524DA1"/>
    <w:rsid w:val="0053259E"/>
    <w:rsid w:val="00534DCB"/>
    <w:rsid w:val="00584B04"/>
    <w:rsid w:val="005944AE"/>
    <w:rsid w:val="005C1199"/>
    <w:rsid w:val="005D35FC"/>
    <w:rsid w:val="005F0503"/>
    <w:rsid w:val="00617FE2"/>
    <w:rsid w:val="006242A9"/>
    <w:rsid w:val="00634308"/>
    <w:rsid w:val="00662FD2"/>
    <w:rsid w:val="00672242"/>
    <w:rsid w:val="006725B7"/>
    <w:rsid w:val="0068395E"/>
    <w:rsid w:val="006863E9"/>
    <w:rsid w:val="006A13BD"/>
    <w:rsid w:val="006A217B"/>
    <w:rsid w:val="006A3CA0"/>
    <w:rsid w:val="006A5507"/>
    <w:rsid w:val="006A7A16"/>
    <w:rsid w:val="006F0CDE"/>
    <w:rsid w:val="006F3A96"/>
    <w:rsid w:val="007004AD"/>
    <w:rsid w:val="00700714"/>
    <w:rsid w:val="00727B5D"/>
    <w:rsid w:val="007313F3"/>
    <w:rsid w:val="0076028B"/>
    <w:rsid w:val="00765447"/>
    <w:rsid w:val="00781F19"/>
    <w:rsid w:val="007849AB"/>
    <w:rsid w:val="00793D07"/>
    <w:rsid w:val="007A5772"/>
    <w:rsid w:val="007B68E1"/>
    <w:rsid w:val="007D106C"/>
    <w:rsid w:val="007F0F25"/>
    <w:rsid w:val="007F44DB"/>
    <w:rsid w:val="00806507"/>
    <w:rsid w:val="00807325"/>
    <w:rsid w:val="00820246"/>
    <w:rsid w:val="00827741"/>
    <w:rsid w:val="008403DE"/>
    <w:rsid w:val="00846426"/>
    <w:rsid w:val="0085323B"/>
    <w:rsid w:val="0087451B"/>
    <w:rsid w:val="00891E95"/>
    <w:rsid w:val="008932E2"/>
    <w:rsid w:val="008A1BB2"/>
    <w:rsid w:val="008A3F2F"/>
    <w:rsid w:val="008C08F0"/>
    <w:rsid w:val="008C7FCB"/>
    <w:rsid w:val="008D61DF"/>
    <w:rsid w:val="008E2931"/>
    <w:rsid w:val="008F2672"/>
    <w:rsid w:val="00905C73"/>
    <w:rsid w:val="0090759B"/>
    <w:rsid w:val="00943581"/>
    <w:rsid w:val="00955ED8"/>
    <w:rsid w:val="009B7BAC"/>
    <w:rsid w:val="009D557B"/>
    <w:rsid w:val="009E7B06"/>
    <w:rsid w:val="00A01E08"/>
    <w:rsid w:val="00A03022"/>
    <w:rsid w:val="00A14008"/>
    <w:rsid w:val="00A33E29"/>
    <w:rsid w:val="00A34730"/>
    <w:rsid w:val="00A44F2A"/>
    <w:rsid w:val="00A663BE"/>
    <w:rsid w:val="00A923A7"/>
    <w:rsid w:val="00B010CB"/>
    <w:rsid w:val="00B16CD4"/>
    <w:rsid w:val="00B70F0B"/>
    <w:rsid w:val="00B763C4"/>
    <w:rsid w:val="00B911B8"/>
    <w:rsid w:val="00B94454"/>
    <w:rsid w:val="00BB3F30"/>
    <w:rsid w:val="00BD06D4"/>
    <w:rsid w:val="00BE33D7"/>
    <w:rsid w:val="00C42B4A"/>
    <w:rsid w:val="00C74D4E"/>
    <w:rsid w:val="00C945B9"/>
    <w:rsid w:val="00CA4183"/>
    <w:rsid w:val="00CD187E"/>
    <w:rsid w:val="00CD4278"/>
    <w:rsid w:val="00CD654D"/>
    <w:rsid w:val="00CE7BA1"/>
    <w:rsid w:val="00D037D0"/>
    <w:rsid w:val="00D05646"/>
    <w:rsid w:val="00D12AA5"/>
    <w:rsid w:val="00D27442"/>
    <w:rsid w:val="00D617ED"/>
    <w:rsid w:val="00D71E25"/>
    <w:rsid w:val="00D945B2"/>
    <w:rsid w:val="00DA0B5B"/>
    <w:rsid w:val="00DA20B8"/>
    <w:rsid w:val="00DB3B26"/>
    <w:rsid w:val="00DB5FEC"/>
    <w:rsid w:val="00DC2246"/>
    <w:rsid w:val="00DC6539"/>
    <w:rsid w:val="00DD320A"/>
    <w:rsid w:val="00E122AB"/>
    <w:rsid w:val="00E23477"/>
    <w:rsid w:val="00E258D2"/>
    <w:rsid w:val="00E37055"/>
    <w:rsid w:val="00E460BC"/>
    <w:rsid w:val="00E50A03"/>
    <w:rsid w:val="00E61AE2"/>
    <w:rsid w:val="00E61C5A"/>
    <w:rsid w:val="00E970E0"/>
    <w:rsid w:val="00EA7E3D"/>
    <w:rsid w:val="00EC2B48"/>
    <w:rsid w:val="00EC3189"/>
    <w:rsid w:val="00ED055D"/>
    <w:rsid w:val="00EE01BF"/>
    <w:rsid w:val="00F22E0C"/>
    <w:rsid w:val="00F52C03"/>
    <w:rsid w:val="00F53E2F"/>
    <w:rsid w:val="00F60E0D"/>
    <w:rsid w:val="00FA5391"/>
    <w:rsid w:val="00FD7DE6"/>
    <w:rsid w:val="00FF5FDD"/>
    <w:rsid w:val="00FF7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/>
    </w:rPr>
  </w:style>
  <w:style w:styleId="Zaglavlje" w:type="paragraph">
    <w:name w:val="header"/>
    <w:basedOn w:val="Normal"/>
    <w:link w:val="ZaglavljeChar"/>
    <w:rsid w:val="00491C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491C1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491C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491C11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8532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5323B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3E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53E2F"/>
    <w:rPr>
      <w:rFonts w:cs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53E2F"/>
    <w:rPr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53E2F"/>
    <w:rPr>
      <w:rFonts w:cs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53E2F"/>
    <w:rPr>
      <w:rFonts w:cs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/>
    </w:rPr>
  </w:style>
  <w:style w:styleId="Zaglavlje" w:type="paragraph">
    <w:name w:val="header"/>
    <w:basedOn w:val="Normal"/>
    <w:link w:val="ZaglavljeChar"/>
    <w:rsid w:val="00491C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491C1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491C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491C11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8532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5323B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3E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3E2F"/>
    <w:rPr>
      <w:rFonts w:ascii="Times New Roman" w:cs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53E2F"/>
    <w:rPr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53E2F"/>
    <w:rPr>
      <w:rFonts w:ascii="Times New Roman" w:cs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53E2F"/>
    <w:rPr>
      <w:rFonts w:ascii="Times New Roman" w:cs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63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848586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755969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42563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87848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88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94644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8408096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04750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4480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8789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4538560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909021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770517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5700470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594330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156829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80091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984570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226263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1686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193201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81106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95674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301392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34447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172125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964616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45096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3125045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2888550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379854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453990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233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068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9241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617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032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99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165319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423351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987506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008600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977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697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528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142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612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2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587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>22. ožujka 2012.</izvorni_sadrzaj>
    <derivirana_varijabla naziv="DomainObject.Predmet.DatumApsolutneZastare_1">22. ožujka 2012.</derivirana_varijabla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2011.</izvorni_sadrzaj>
    <derivirana_varijabla naziv="DomainObject.Predmet.DatumOsnivanja_1">22.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St-1039/2011</izvorni_sadrzaj>
    <derivirana_varijabla naziv="DomainObject.Predmet.OznakaBroj_1">St-1039/2011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ISTRAGRADNJA d.o.o.  Pula</izvorni_sadrzaj>
    <derivirana_varijabla naziv="DomainObject.Predmet.ProtustrankaFormated_1">  ISTRAGRADNJA d.o.o.  Pula</derivirana_varijabla>
  </DomainObject.Predmet.ProtustrankaFormated>
  <DomainObject.Predmet.ProtustrankaFormatedOIB>
    <izvorni_sadrzaj>  ISTRAGRADNJA d.o.o.  Pula, OIB 57830493228</izvorni_sadrzaj>
    <derivirana_varijabla naziv="DomainObject.Predmet.ProtustrankaFormatedOIB_1">  ISTRAGRADNJA d.o.o.  Pula, OIB 57830493228</derivirana_varijabla>
  </DomainObject.Predmet.ProtustrankaFormatedOIB>
  <DomainObject.Predmet.ProtustrankaFormatedWithAdress>
    <izvorni_sadrzaj> ISTRAGRADNJA d.o.o.  Pula, M. Marulića 3, 52 100 Pula</izvorni_sadrzaj>
    <derivirana_varijabla naziv="DomainObject.Predmet.ProtustrankaFormatedWithAdress_1"> ISTRAGRADNJA d.o.o.  Pula, M. Marulića 3, 52 100 Pula</derivirana_varijabla>
  </DomainObject.Predmet.ProtustrankaFormatedWithAdress>
  <DomainObject.Predmet.ProtustrankaFormatedWithAdressOIB>
    <izvorni_sadrzaj> ISTRAGRADNJA d.o.o.  Pula, OIB 57830493228, M. Marulića 3, 52 100 Pula</izvorni_sadrzaj>
    <derivirana_varijabla naziv="DomainObject.Predmet.ProtustrankaFormatedWithAdressOIB_1"> ISTRAGRADNJA d.o.o.  Pula, OIB 57830493228, M. Marulića 3, 52 100 Pula</derivirana_varijabla>
  </DomainObject.Predmet.ProtustrankaFormatedWithAdressOIB>
  <DomainObject.Predmet.ProtustrankaWithAdress>
    <izvorni_sadrzaj>ISTRAGRADNJA d.o.o.  Pula M. Marulića 3, 52 100 Pula</izvorni_sadrzaj>
    <derivirana_varijabla naziv="DomainObject.Predmet.ProtustrankaWithAdress_1">ISTRAGRADNJA d.o.o.  Pula M. Marulića 3, 52 100 Pula</derivirana_varijabla>
  </DomainObject.Predmet.ProtustrankaWithAdress>
  <DomainObject.Predmet.ProtustrankaWithAdressOIB>
    <izvorni_sadrzaj>ISTRAGRADNJA d.o.o.  Pula, OIB 57830493228, M. Marulića 3, 52 100 Pula</izvorni_sadrzaj>
    <derivirana_varijabla naziv="DomainObject.Predmet.ProtustrankaWithAdressOIB_1">ISTRAGRADNJA d.o.o.  Pula, OIB 57830493228, M. Marulića 3, 52 100 Pula</derivirana_varijabla>
  </DomainObject.Predmet.ProtustrankaWithAdressOIB>
  <DomainObject.Predmet.ProtustrankaNazivFormated>
    <izvorni_sadrzaj>ISTRAGRADNJA d.o.o.  Pula</izvorni_sadrzaj>
    <derivirana_varijabla naziv="DomainObject.Predmet.ProtustrankaNazivFormated_1">ISTRAGRADNJA d.o.o.  Pula</derivirana_varijabla>
  </DomainObject.Predmet.ProtustrankaNazivFormated>
  <DomainObject.Predmet.ProtustrankaNazivFormatedOIB>
    <izvorni_sadrzaj>ISTRAGRADNJA d.o.o.  Pula, OIB 57830493228</izvorni_sadrzaj>
    <derivirana_varijabla naziv="DomainObject.Predmet.ProtustrankaNazivFormatedOIB_1">ISTRAGRADNJA d.o.o.  Pula, OIB 57830493228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</izvorni_sadrzaj>
    <derivirana_varijabla naziv="DomainObject.Predmet.StrankaFormated_1">  Holcim (Hrvatska) d.o.o.</derivirana_varijabla>
  </DomainObject.Predmet.StrankaFormated>
  <DomainObject.Predmet.StrankaFormatedOIB>
    <izvorni_sadrzaj>  Holcim (Hrvatska) d.o.o., OIB 60131430579</izvorni_sadrzaj>
    <derivirana_varijabla naziv="DomainObject.Predmet.StrankaFormatedOIB_1">  Holcim (Hrvatska) d.o.o., OIB 60131430579</derivirana_varijabla>
  </DomainObject.Predmet.StrankaFormatedOIB>
  <DomainObject.Predmet.StrankaFormatedWithAdress>
    <izvorni_sadrzaj> Holcim (Hrvatska) d.o.o., Koromačno 7b, 52 222 Koromačno</izvorni_sadrzaj>
    <derivirana_varijabla naziv="DomainObject.Predmet.StrankaFormatedWithAdress_1"> Holcim (Hrvatska) d.o.o., Koromačno 7b, 52 222 Koromačno</derivirana_varijabla>
  </DomainObject.Predmet.StrankaFormatedWithAdress>
  <DomainObject.Predmet.StrankaFormatedWithAdressOIB>
    <izvorni_sadrzaj> Holcim (Hrvatska) d.o.o., OIB 60131430579, Koromačno 7b, 52 222 Koromačno</izvorni_sadrzaj>
    <derivirana_varijabla naziv="DomainObject.Predmet.StrankaFormatedWithAdressOIB_1"> Holcim (Hrvatska) d.o.o., OIB 60131430579, Koromačno 7b, 52 222 Koromačno</derivirana_varijabla>
  </DomainObject.Predmet.StrankaFormatedWithAdressOIB>
  <DomainObject.Predmet.StrankaWithAdress>
    <izvorni_sadrzaj>Holcim (Hrvatska) d.o.o. Koromačno 7b,52 222 Koromačno</izvorni_sadrzaj>
    <derivirana_varijabla naziv="DomainObject.Predmet.StrankaWithAdress_1">Holcim (Hrvatska) d.o.o. Koromačno 7b,52 222 Koromačno</derivirana_varijabla>
  </DomainObject.Predmet.StrankaWithAdress>
  <DomainObject.Predmet.StrankaWithAdressOIB>
    <izvorni_sadrzaj>Holcim (Hrvatska) d.o.o., OIB 60131430579, Koromačno 7b,52 222 Koromačno</izvorni_sadrzaj>
    <derivirana_varijabla naziv="DomainObject.Predmet.StrankaWithAdressOIB_1">Holcim (Hrvatska) d.o.o., OIB 60131430579, Koromačno 7b,52 222 Koromačno</derivirana_varijabla>
  </DomainObject.Predmet.StrankaWithAdressOIB>
  <DomainObject.Predmet.StrankaNazivFormated>
    <izvorni_sadrzaj>Holcim (Hrvatska) d.o.o.</izvorni_sadrzaj>
    <derivirana_varijabla naziv="DomainObject.Predmet.StrankaNazivFormated_1">Holcim (Hrvatska) d.o.o.</derivirana_varijabla>
  </DomainObject.Predmet.StrankaNazivFormated>
  <DomainObject.Predmet.StrankaNazivFormatedOIB>
    <izvorni_sadrzaj>Holcim (Hrvatska) d.o.o., OIB 60131430579</izvorni_sadrzaj>
    <derivirana_varijabla naziv="DomainObject.Predmet.StrankaNazivFormatedOIB_1">Holcim (Hrvatska)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Holcim (Hrvatska) d.o.o.</item>
    </izvorni_sadrzaj>
    <derivirana_varijabla naziv="DomainObject.Predmet.StrankaListFormated_1">
      <item>Holcim (Hrvatska) d.o.o.</item>
    </derivirana_varijabla>
  </DomainObject.Predmet.StrankaListFormated>
  <DomainObject.Predmet.StrankaListFormatedOIB>
    <izvorni_sadrzaj>
      <item>Holcim (Hrvatska) d.o.o., OIB 60131430579</item>
    </izvorni_sadrzaj>
    <derivirana_varijabla naziv="DomainObject.Predmet.StrankaListFormatedOIB_1">
      <item>Holcim (Hrvatska) d.o.o., OIB 60131430579</item>
    </derivirana_varijabla>
  </DomainObject.Predmet.StrankaListFormatedOIB>
  <DomainObject.Predmet.StrankaListFormatedWithAdress>
    <izvorni_sadrzaj>
      <item>Holcim (Hrvatska) d.o.o., Koromačno 7b, 52 222 Koromačno</item>
    </izvorni_sadrzaj>
    <derivirana_varijabla naziv="DomainObject.Predmet.StrankaListFormatedWithAdress_1">
      <item>Holcim (Hrvatska) d.o.o., Koromačno 7b, 52 222 Koromačno</item>
    </derivirana_varijabla>
  </DomainObject.Predmet.StrankaListFormatedWithAdress>
  <DomainObject.Predmet.StrankaListFormatedWithAdressOIB>
    <izvorni_sadrzaj>
      <item>Holcim (Hrvatska) d.o.o., OIB 60131430579, Koromačno 7b, 52 222 Koromačno</item>
    </izvorni_sadrzaj>
    <derivirana_varijabla naziv="DomainObject.Predmet.StrankaListFormatedWithAdressOIB_1">
      <item>Holcim (Hrvatska) d.o.o., OIB 60131430579, Koromačno 7b, 52 222 Koromačno</item>
    </derivirana_varijabla>
  </DomainObject.Predmet.StrankaListFormatedWithAdressOIB>
  <DomainObject.Predmet.StrankaListNazivFormated>
    <izvorni_sadrzaj>
      <item>Holcim (Hrvatska) d.o.o.</item>
    </izvorni_sadrzaj>
    <derivirana_varijabla naziv="DomainObject.Predmet.StrankaListNazivFormated_1">
      <item>Holcim (Hrvatska) d.o.o.</item>
    </derivirana_varijabla>
  </DomainObject.Predmet.StrankaListNazivFormated>
  <DomainObject.Predmet.StrankaListNazivFormatedOIB>
    <izvorni_sadrzaj>
      <item>Holcim (Hrvatska) d.o.o., OIB 60131430579</item>
    </izvorni_sadrzaj>
    <derivirana_varijabla naziv="DomainObject.Predmet.StrankaListNazivFormatedOIB_1">
      <item>Holcim (Hrvatska) d.o.o., OIB 60131430579</item>
    </derivirana_varijabla>
  </DomainObject.Predmet.StrankaListNazivFormatedOIB>
  <DomainObject.Predmet.ProtuStrankaListFormated>
    <izvorni_sadrzaj>
      <item>ISTRAGRADNJA d.o.o.  Pula</item>
    </izvorni_sadrzaj>
    <derivirana_varijabla naziv="DomainObject.Predmet.ProtuStrankaListFormated_1">
      <item>ISTRAGRADNJA d.o.o.  Pula</item>
    </derivirana_varijabla>
  </DomainObject.Predmet.ProtuStrankaListFormated>
  <DomainObject.Predmet.ProtuStrankaListFormatedOIB>
    <izvorni_sadrzaj>
      <item>ISTRAGRADNJA d.o.o.  Pula, OIB 57830493228</item>
    </izvorni_sadrzaj>
    <derivirana_varijabla naziv="DomainObject.Predmet.ProtuStrankaListFormatedOIB_1">
      <item>ISTRAGRADNJA d.o.o.  Pula, OIB 57830493228</item>
    </derivirana_varijabla>
  </DomainObject.Predmet.ProtuStrankaListFormatedOIB>
  <DomainObject.Predmet.ProtuStrankaListFormatedWithAdress>
    <izvorni_sadrzaj>
      <item>ISTRAGRADNJA d.o.o.  Pula, M. Marulića 3, 52 100 Pula</item>
    </izvorni_sadrzaj>
    <derivirana_varijabla naziv="DomainObject.Predmet.ProtuStrankaListFormatedWithAdress_1">
      <item>ISTRAGRADNJA d.o.o.  Pula, M. Marulića 3, 52 100 Pula</item>
    </derivirana_varijabla>
  </DomainObject.Predmet.ProtuStrankaListFormatedWithAdress>
  <DomainObject.Predmet.ProtuStrankaListFormatedWithAdressOIB>
    <izvorni_sadrzaj>
      <item>ISTRAGRADNJA d.o.o.  Pula, OIB 57830493228, M. Marulića 3, 52 100 Pula</item>
    </izvorni_sadrzaj>
    <derivirana_varijabla naziv="DomainObject.Predmet.ProtuStrankaListFormatedWithAdressOIB_1">
      <item>ISTRAGRADNJA d.o.o.  Pula, OIB 57830493228, M. Marulića 3, 52 100 Pula</item>
    </derivirana_varijabla>
  </DomainObject.Predmet.ProtuStrankaListFormatedWithAdressOIB>
  <DomainObject.Predmet.ProtuStrankaListNazivFormated>
    <izvorni_sadrzaj>
      <item>ISTRAGRADNJA d.o.o.  Pula</item>
    </izvorni_sadrzaj>
    <derivirana_varijabla naziv="DomainObject.Predmet.ProtuStrankaListNazivFormated_1">
      <item>ISTRAGRADNJA d.o.o.  Pula</item>
    </derivirana_varijabla>
  </DomainObject.Predmet.ProtuStrankaListNazivFormated>
  <DomainObject.Predmet.ProtuStrankaListNazivFormatedOIB>
    <izvorni_sadrzaj>
      <item>ISTRAGRADNJA d.o.o.  Pula, OIB 57830493228</item>
    </izvorni_sadrzaj>
    <derivirana_varijabla naziv="DomainObject.Predmet.ProtuStrankaListNazivFormatedOIB_1">
      <item>ISTRAGRADNJA d.o.o.  Pula, OIB 57830493228</item>
    </derivirana_varijabla>
  </DomainObject.Predmet.ProtuStrankaListNazivFormatedOIB>
  <DomainObject.Predmet.OstaliList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izvorni_sadrzaj>
    <derivirana_varijabla naziv="DomainObject.Predmet.OstaliList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derivirana_varijabla>
  </DomainObject.Predmet.OstaliListFormated>
  <DomainObject.Predmet.OstaliList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</izvorni_sadrzaj>
    <derivirana_varijabla naziv="DomainObject.Predmet.OstaliList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</derivirana_varijabla>
  </DomainObject.Predmet.OstaliListFormatedOIB>
  <DomainObject.Predmet.OstaliListFormatedWithAdress>
    <izvorni_sadrzaj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I.G-LAB d.o.o., Lošinjska 30, 52100 Pula</item>
      <item>Odvjetnički ured Tomić &amp; Šušnjar, Zelinska 2/1, 10 000 Zagreb</item>
    </izvorni_sadrzaj>
    <derivirana_varijabla naziv="DomainObject.Predmet.OstaliListFormatedWithAdress_1"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I.G-LAB d.o.o., Lošinjska 30, 52100 Pula</item>
      <item>Odvjetnički ured Tomić &amp; Šušnjar, Zelinska 2/1, 10 000 Zagreb</item>
    </derivirana_varijabla>
  </DomainObject.Predmet.OstaliListFormatedWithAdress>
  <DomainObject.Predmet.OstaliListFormatedWithAdressOIB>
    <izvorni_sadrzaj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I.G-LAB d.o.o., OIB 20478295831, Lošinjska 30, 52100 Pula</item>
      <item>Odvjetnički ured Tomić &amp; Šušnjar, Zelinska 2/1, 10 000 Zagreb</item>
    </izvorni_sadrzaj>
    <derivirana_varijabla naziv="DomainObject.Predmet.OstaliListFormatedWithAdressOIB_1"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I.G-LAB d.o.o., OIB 20478295831, Lošinjska 30, 52100 Pula</item>
      <item>Odvjetnički ured Tomić &amp; Šušnjar, Zelinska 2/1, 10 000 Zagreb</item>
    </derivirana_varijabla>
  </DomainObject.Predmet.OstaliListFormatedWithAdressOIB>
  <DomainObject.Predmet.OstaliListNaziv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izvorni_sadrzaj>
    <derivirana_varijabla naziv="DomainObject.Predmet.OstaliListNaziv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derivirana_varijabla>
  </DomainObject.Predmet.OstaliListNazivFormated>
  <DomainObject.Predmet.OstaliListNaziv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</izvorni_sadrzaj>
    <derivirana_varijabla naziv="DomainObject.Predmet.OstaliListNaziv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 d.o.o.</izvorni_sadrzaj>
    <derivirana_varijabla naziv="DomainObject.Predmet.StrankaIDrugi_1">Holcim (Hrvatska) d.o.o.</derivirana_varijabla>
  </DomainObject.Predmet.StrankaIDrugi>
  <DomainObject.Predmet.ProtustrankaIDrugi>
    <izvorni_sadrzaj>ISTRAGRADNJA d.o.o.  Pula</izvorni_sadrzaj>
    <derivirana_varijabla naziv="DomainObject.Predmet.ProtustrankaIDrugi_1">ISTRAGRADNJA d.o.o.  Pula</derivirana_varijabla>
  </DomainObject.Predmet.ProtustrankaIDrugi>
  <DomainObject.Predmet.StrankaIDrugiAdressOIB>
    <izvorni_sadrzaj>Holcim (Hrvatska) d.o.o., OIB 60131430579, Koromačno 7b, 52 222 Koromačno</izvorni_sadrzaj>
    <derivirana_varijabla naziv="DomainObject.Predmet.StrankaIDrugiAdressOIB_1">Holcim (Hrvatska) d.o.o., OIB 60131430579, Koromačno 7b, 52 222 Koromačno</derivirana_varijabla>
  </DomainObject.Predmet.StrankaIDrugiAdressOIB>
  <DomainObject.Predmet.ProtustrankaIDrugiAdressOIB>
    <izvorni_sadrzaj>ISTRAGRADNJA d.o.o.  Pula, OIB 57830493228, M. Marulića 3, 52 100 Pula</izvorni_sadrzaj>
    <derivirana_varijabla naziv="DomainObject.Predmet.ProtustrankaIDrugiAdressOIB_1">ISTRAGRADNJA d.o.o.  Pula, OIB 57830493228, M. Marulića 3,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izvorni_sadrzaj>
    <derivirana_varijabla naziv="DomainObject.Predmet.SudioniciListNaziv_1"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derivirana_varijabla>
  </DomainObject.Predmet.SudioniciListNaziv>
  <DomainObject.Predmet.SudioniciListAdressOIB>
    <izvorni_sadrzaj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I.G-LAB d.o.o., OIB 20478295831, Lošinjska 30,52100 Pula</item>
      <item>Odvjetnički ured Tomić &amp; Šušnjar, Zelinska 2/1,10 000 Zagreb</item>
    </izvorni_sadrzaj>
    <derivirana_varijabla naziv="DomainObject.Predmet.SudioniciListAdressOIB_1"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I.G-LAB d.o.o., OIB 20478295831, Lošinjska 30,52100 Pula</item>
      <item>Odvjetnički ured Tomić &amp; Šušnjar, Zelinska 2/1,10 000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</izvorni_sadrzaj>
    <derivirana_varijabla naziv="DomainObject.Predmet.SudioniciListNazivOIB_1"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326013-18B9-454C-8145-BAF8FD972E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999</properties:Words>
  <properties:Characters>5553</properties:Characters>
  <properties:Lines>137</properties:Lines>
  <properties:Paragraphs>38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6804</properties:CharactersWithSpaces>
  <properties:SharedDoc>false</properties:SharedDoc>
  <properties:HLinks>
    <vt:vector size="48" baseType="variant">
      <vt:variant>
        <vt:i4>7929971</vt:i4>
      </vt:variant>
      <vt:variant>
        <vt:i4>21</vt:i4>
      </vt:variant>
      <vt:variant>
        <vt:i4>0</vt:i4>
      </vt:variant>
      <vt:variant>
        <vt:i4>5</vt:i4>
      </vt:variant>
      <vt:variant>
        <vt:lpwstr>http://www.zakon.hr/cms.htm?id=204</vt:lpwstr>
      </vt:variant>
      <vt:variant>
        <vt:lpwstr/>
      </vt:variant>
      <vt:variant>
        <vt:i4>8257651</vt:i4>
      </vt:variant>
      <vt:variant>
        <vt:i4>18</vt:i4>
      </vt:variant>
      <vt:variant>
        <vt:i4>0</vt:i4>
      </vt:variant>
      <vt:variant>
        <vt:i4>5</vt:i4>
      </vt:variant>
      <vt:variant>
        <vt:lpwstr>http://www.zakon.hr/cms.htm?id=203</vt:lpwstr>
      </vt:variant>
      <vt:variant>
        <vt:lpwstr/>
      </vt:variant>
      <vt:variant>
        <vt:i4>8323187</vt:i4>
      </vt:variant>
      <vt:variant>
        <vt:i4>15</vt:i4>
      </vt:variant>
      <vt:variant>
        <vt:i4>0</vt:i4>
      </vt:variant>
      <vt:variant>
        <vt:i4>5</vt:i4>
      </vt:variant>
      <vt:variant>
        <vt:lpwstr>http://www.zakon.hr/cms.htm?id=202</vt:lpwstr>
      </vt:variant>
      <vt:variant>
        <vt:lpwstr/>
      </vt:variant>
      <vt:variant>
        <vt:i4>8126579</vt:i4>
      </vt:variant>
      <vt:variant>
        <vt:i4>12</vt:i4>
      </vt:variant>
      <vt:variant>
        <vt:i4>0</vt:i4>
      </vt:variant>
      <vt:variant>
        <vt:i4>5</vt:i4>
      </vt:variant>
      <vt:variant>
        <vt:lpwstr>http://www.zakon.hr/cms.htm?id=201</vt:lpwstr>
      </vt:variant>
      <vt:variant>
        <vt:lpwstr/>
      </vt:variant>
      <vt:variant>
        <vt:i4>8192115</vt:i4>
      </vt:variant>
      <vt:variant>
        <vt:i4>9</vt:i4>
      </vt:variant>
      <vt:variant>
        <vt:i4>0</vt:i4>
      </vt:variant>
      <vt:variant>
        <vt:i4>5</vt:i4>
      </vt:variant>
      <vt:variant>
        <vt:lpwstr>http://www.zakon.hr/cms.htm?id=200</vt:lpwstr>
      </vt:variant>
      <vt:variant>
        <vt:lpwstr/>
      </vt:variant>
      <vt:variant>
        <vt:i4>7798906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http://www.zakon.hr/cms.htm?id=199</vt:lpwstr>
      </vt:variant>
      <vt:variant>
        <vt:lpwstr/>
      </vt:variant>
      <vt:variant>
        <vt:i4>7733370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http://www.zakon.hr/cms.htm?id=198</vt:lpwstr>
      </vt:variant>
      <vt:variant>
        <vt:lpwstr/>
      </vt:variant>
      <vt:variant>
        <vt:i4>7929978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http://www.zakon.hr/cms.htm?id=197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2016-06-02T08:26:00Z</dcterms:created>
  <dc:creator>Liljana Ugrin</dc:creator>
  <cp:lastModifiedBy>Tanja Fidel</cp:lastModifiedBy>
  <cp:lastPrinted>2016-06-03T05:58:00Z</cp:lastPrinted>
  <dcterms:modified xmlns:xsi="http://www.w3.org/2001/XMLSchema-instance" xsi:type="dcterms:W3CDTF">2016-06-03T06:07:00Z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