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D61240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61240">
              <w:rPr>
                <w:noProof/>
              </w:rPr>
              <w:t>308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2D003C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de644f1" w14:textId="de644f1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D61240" w:rsidR="00D61240">
        <w:t>ROSMARINUS NUTRIO d.o.o., OIB: 78244523692, Split, Rooseveltova 48</w:t>
      </w:r>
      <w:r w:rsidR="001C6440">
        <w:t>,</w:t>
      </w:r>
      <w:r w:rsidR="00E25E3D">
        <w:t xml:space="preserve"> </w:t>
      </w:r>
      <w:r w:rsidR="00E35FB8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D61240" w:rsidR="00D61240">
        <w:t>ROSMARINUS NUTRIO d.o.o., OIB: 78244523692, Split, Rooseveltova 48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D61240">
        <w:t>1. srpnja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D61240">
        <w:t>7.429,</w:t>
      </w:r>
      <w:r w:rsidR="00D439D8">
        <w:t>3</w:t>
      </w:r>
      <w:r w:rsidR="00D61240">
        <w:t>9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E35FB8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1766D0" w:rsidP="001766D0" w:rsidRDefault="007108CB">
      <w:pPr>
        <w:ind w:left="6372"/>
        <w:jc w:val="center"/>
      </w:pPr>
      <w:r>
        <w:t>Ana Golub Gruić</w:t>
      </w:r>
      <w:r w:rsidR="001766D0">
        <w:t>, v.r.</w:t>
      </w:r>
    </w:p>
    <w:p w:rsidR="001766D0" w:rsidP="001766D0" w:rsidRDefault="001766D0">
      <w:pPr>
        <w:jc w:val="right"/>
      </w:pPr>
      <w:r>
        <w:t>za točnost otpravka – ovlašteni službenik</w:t>
      </w:r>
    </w:p>
    <w:p w:rsidR="001766D0" w:rsidP="001766D0" w:rsidRDefault="001766D0">
      <w:pPr>
        <w:ind w:left="4956" w:firstLine="708"/>
        <w:jc w:val="center"/>
      </w:pPr>
      <w:r>
        <w:t>Ana Bosančić</w:t>
      </w:r>
    </w:p>
    <w:p w:rsidRPr="00513BC5" w:rsidR="00CA5C34" w:rsidP="001766D0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766D0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003C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1240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35FB8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418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2019.</izvorni_sadrzaj>
    <derivirana_varijabla naziv="DomainObject.Predmet.DatumOsnivanja_1">10.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St-308/2019</izvorni_sadrzaj>
    <derivirana_varijabla naziv="DomainObject.Predmet.OznakaBroj_1">St-308/2019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ROSMARINUS NUTRIO društvo s ograničenom odgovornošću, za trgovinu i usluge</izvorni_sadrzaj>
    <derivirana_varijabla naziv="DomainObject.Predmet.ProtustrankaFormated_1">  ROSMARINUS NUTRIO društvo s ograničenom odgovornošću, za trgovinu i usluge</derivirana_varijabla>
  </DomainObject.Predmet.ProtustrankaFormated>
  <DomainObject.Predmet.ProtustrankaFormatedOIB>
    <izvorni_sadrzaj>  ROSMARINUS NUTRIO društvo s ograničenom odgovornošću, za trgovinu i usluge, OIB 78244523692</izvorni_sadrzaj>
    <derivirana_varijabla naziv="DomainObject.Predmet.ProtustrankaFormatedOIB_1">  ROSMARINUS NUTRIO društvo s ograničenom odgovornošću, za trgovinu i usluge, OIB 78244523692</derivirana_varijabla>
  </DomainObject.Predmet.ProtustrankaFormatedOIB>
  <DomainObject.Predmet.ProtustrankaFormatedWithAdress>
    <izvorni_sadrzaj> ROSMARINUS NUTRIO društvo s ograničenom odgovornošću, za trgovinu i usluge, Rooseveltova 48, 21000 Split</izvorni_sadrzaj>
    <derivirana_varijabla naziv="DomainObject.Predmet.ProtustrankaFormatedWithAdress_1"> ROSMARINUS NUTRIO društvo s ograničenom odgovornošću, za trgovinu i usluge, Rooseveltova 48, 21000 Split</derivirana_varijabla>
  </DomainObject.Predmet.ProtustrankaFormatedWithAdress>
  <DomainObject.Predmet.ProtustrankaFormatedWithAdressOIB>
    <izvorni_sadrzaj> ROSMARINUS NUTRIO društvo s ograničenom odgovornošću, za trgovinu i usluge, OIB 78244523692, Rooseveltova 48, 21000 Split</izvorni_sadrzaj>
    <derivirana_varijabla naziv="DomainObject.Predmet.ProtustrankaFormatedWithAdressOIB_1"> ROSMARINUS NUTRIO društvo s ograničenom odgovornošću, za trgovinu i usluge, OIB 78244523692, Rooseveltova 48, 21000 Split</derivirana_varijabla>
  </DomainObject.Predmet.ProtustrankaFormatedWithAdressOIB>
  <DomainObject.Predmet.ProtustrankaWithAdress>
    <izvorni_sadrzaj>ROSMARINUS NUTRIO društvo s ograničenom odgovornošću, za trgovinu i usluge Rooseveltova 48, 21000 Split</izvorni_sadrzaj>
    <derivirana_varijabla naziv="DomainObject.Predmet.ProtustrankaWithAdress_1">ROSMARINUS NUTRIO društvo s ograničenom odgovornošću, za trgovinu i usluge Rooseveltova 48, 21000 Split</derivirana_varijabla>
  </DomainObject.Predmet.ProtustrankaWithAdress>
  <DomainObject.Predmet.ProtustrankaWithAdressOIB>
    <izvorni_sadrzaj>ROSMARINUS NUTRIO društvo s ograničenom odgovornošću, za trgovinu i usluge, OIB 78244523692, Rooseveltova 48, 21000 Split</izvorni_sadrzaj>
    <derivirana_varijabla naziv="DomainObject.Predmet.ProtustrankaWithAdressOIB_1">ROSMARINUS NUTRIO društvo s ograničenom odgovornošću, za trgovinu i usluge, OIB 78244523692, Rooseveltova 48, 21000 Split</derivirana_varijabla>
  </DomainObject.Predmet.ProtustrankaWithAdressOIB>
  <DomainObject.Predmet.ProtustrankaNazivFormated>
    <izvorni_sadrzaj>ROSMARINUS NUTRIO društvo s ograničenom odgovornošću, za trgovinu i usluge</izvorni_sadrzaj>
    <derivirana_varijabla naziv="DomainObject.Predmet.ProtustrankaNazivFormated_1">ROSMARINUS NUTRIO društvo s ograničenom odgovornošću, za trgovinu i usluge</derivirana_varijabla>
  </DomainObject.Predmet.ProtustrankaNazivFormated>
  <DomainObject.Predmet.ProtustrankaNazivFormatedOIB>
    <izvorni_sadrzaj>ROSMARINUS NUTRIO društvo s ograničenom odgovornošću, za trgovinu i usluge, OIB 78244523692</izvorni_sadrzaj>
    <derivirana_varijabla naziv="DomainObject.Predmet.ProtustrankaNazivFormatedOIB_1">ROSMARINUS NUTRIO društvo s ograničenom odgovornošću, za trgovinu i usluge, OIB 78244523692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7429.39</izvorni_sadrzaj>
    <derivirana_varijabla naziv="DomainObject.Predmet.TrenutnaVrijednost_1">7429.39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ROSMARINUS NUTRIO društvo s ograničenom odgovornošću, za trgovinu i usluge</item>
    </izvorni_sadrzaj>
    <derivirana_varijabla naziv="DomainObject.Predmet.ProtuStrankaListFormated_1">
      <item>ROSMARINUS NUTRIO društvo s ograničenom odgovornošću, za trgovinu i usluge</item>
    </derivirana_varijabla>
  </DomainObject.Predmet.ProtuStrankaListFormated>
  <DomainObject.Predmet.ProtuStrankaListFormatedOIB>
    <izvorni_sadrzaj>
      <item>ROSMARINUS NUTRIO društvo s ograničenom odgovornošću, za trgovinu i usluge, OIB 78244523692</item>
    </izvorni_sadrzaj>
    <derivirana_varijabla naziv="DomainObject.Predmet.ProtuStrankaListFormatedOIB_1">
      <item>ROSMARINUS NUTRIO društvo s ograničenom odgovornošću, za trgovinu i usluge, OIB 78244523692</item>
    </derivirana_varijabla>
  </DomainObject.Predmet.ProtuStrankaListFormatedOIB>
  <DomainObject.Predmet.ProtuStrankaListFormatedWithAdress>
    <izvorni_sadrzaj>
      <item>ROSMARINUS NUTRIO društvo s ograničenom odgovornošću, za trgovinu i usluge, Rooseveltova 48, 21000 Split</item>
    </izvorni_sadrzaj>
    <derivirana_varijabla naziv="DomainObject.Predmet.ProtuStrankaListFormatedWithAdress_1">
      <item>ROSMARINUS NUTRIO društvo s ograničenom odgovornošću, za trgovinu i usluge, Rooseveltova 48, 21000 Split</item>
    </derivirana_varijabla>
  </DomainObject.Predmet.ProtuStrankaListFormatedWithAdress>
  <DomainObject.Predmet.ProtuStrankaListFormatedWithAdressOIB>
    <izvorni_sadrzaj>
      <item>ROSMARINUS NUTRIO društvo s ograničenom odgovornošću, za trgovinu i usluge, OIB 78244523692, Rooseveltova 48, 21000 Split</item>
    </izvorni_sadrzaj>
    <derivirana_varijabla naziv="DomainObject.Predmet.ProtuStrankaListFormatedWithAdressOIB_1">
      <item>ROSMARINUS NUTRIO društvo s ograničenom odgovornošću, za trgovinu i usluge, OIB 78244523692, Rooseveltova 48, 21000 Split</item>
    </derivirana_varijabla>
  </DomainObject.Predmet.ProtuStrankaListFormatedWithAdressOIB>
  <DomainObject.Predmet.ProtuStrankaListNazivFormated>
    <izvorni_sadrzaj>
      <item>ROSMARINUS NUTRIO društvo s ograničenom odgovornošću, za trgovinu i usluge</item>
    </izvorni_sadrzaj>
    <derivirana_varijabla naziv="DomainObject.Predmet.ProtuStrankaListNazivFormated_1">
      <item>ROSMARINUS NUTRIO društvo s ograničenom odgovornošću, za trgovinu i usluge</item>
    </derivirana_varijabla>
  </DomainObject.Predmet.ProtuStrankaListNazivFormated>
  <DomainObject.Predmet.ProtuStrankaListNazivFormatedOIB>
    <izvorni_sadrzaj>
      <item>ROSMARINUS NUTRIO društvo s ograničenom odgovornošću, za trgovinu i usluge, OIB 78244523692</item>
    </izvorni_sadrzaj>
    <derivirana_varijabla naziv="DomainObject.Predmet.ProtuStrankaListNazivFormatedOIB_1">
      <item>ROSMARINUS NUTRIO društvo s ograničenom odgovornošću, za trgovinu i usluge, OIB 78244523692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ROSMARINUS NUTRIO društvo s ograničenom odgovornošću, za trgovinu i usluge</izvorni_sadrzaj>
    <derivirana_varijabla naziv="DomainObject.Predmet.ProtustrankaIDrugi_1">ROSMARINUS NUTRIO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ROSMARINUS NUTRIO društvo s ograničenom odgovornošću, za trgovinu i usluge, OIB 78244523692, Rooseveltova 48, 21000 Split</izvorni_sadrzaj>
    <derivirana_varijabla naziv="DomainObject.Predmet.ProtustrankaIDrugiAdressOIB_1">ROSMARINUS NUTRIO društvo s ograničenom odgovornošću, za trgovinu i usluge, OIB 78244523692, Rooseveltova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ROSMARINUS NUTRIO društvo s ograničenom odgovornošću, za trgovinu i usluge</item>
      <item>FINANCIJSKA AGENCIJA, RC SPLIT</item>
    </izvorni_sadrzaj>
    <derivirana_varijabla naziv="DomainObject.Predmet.SudioniciListNaziv_1">
      <item>ROSMARINUS NUTRIO društvo s ograničenom odgovornošću, za trgovinu i usluge</item>
      <item>FINANCIJSKA AGENCIJA, RC SPLIT</item>
    </derivirana_varijabla>
  </DomainObject.Predmet.SudioniciListNaziv>
  <DomainObject.Predmet.SudioniciListAdressOIB>
    <izvorni_sadrzaj>
      <item>ROSMARINUS NUTRIO društvo s ograničenom odgovornošću, za trgovinu i usluge, OIB 78244523692, Rooseveltova 48,21000 Split</item>
      <item>FINANCIJSKA AGENCIJA, RC SPLIT, OIB 85821130368, Mažuranićevo šetalište 24 b,21000 Split</item>
    </izvorni_sadrzaj>
    <derivirana_varijabla naziv="DomainObject.Predmet.SudioniciListAdressOIB_1">
      <item>ROSMARINUS NUTRIO društvo s ograničenom odgovornošću, za trgovinu i usluge, OIB 78244523692, Rooseveltova 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78244523692</item>
      <item>, OIB 85821130368</item>
    </izvorni_sadrzaj>
    <derivirana_varijabla naziv="DomainObject.Predmet.SudioniciListNazivOIB_1">
      <item>, OIB 78244523692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77845-8C1D-42F1-9B80-CF612ADEDCE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1833</properties:Characters>
  <properties:Lines>44</properties:Lines>
  <properties:Paragraphs>15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2019-09-30T08:12:00Z</cp:lastPrinted>
  <dcterms:modified xmlns:xsi="http://www.w3.org/2001/XMLSchema-instance" xsi:type="dcterms:W3CDTF">2019-09-30T08:23:00Z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(St-308-2019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