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286fb4" w14:paraId="0286fb4" w:rsidRDefault="003A1961" w:rsidP="003A1961" w:rsidR="003A1961">
      <w:pPr>
        <w15:collapsed w:val="false"/>
        <w:rPr>
          <w:b/>
        </w:rPr>
      </w:pPr>
      <w:bookmarkStart w:name="_GoBack" w:id="0"/>
      <w:bookmarkEnd w:id="0"/>
      <w:r w:rsidRPr="002D7633">
        <w:rPr>
          <w:b/>
          <w:sz w:val="16"/>
          <w:szCs w:val="16"/>
        </w:rPr>
        <w:t xml:space="preserve">         </w:t>
      </w:r>
      <w:r>
        <w:rPr>
          <w:b/>
          <w:sz w:val="16"/>
          <w:szCs w:val="16"/>
        </w:rPr>
        <w:t xml:space="preserve">           </w:t>
      </w:r>
      <w:r w:rsidRPr="002D7633">
        <w:rPr>
          <w:b/>
          <w:sz w:val="16"/>
          <w:szCs w:val="16"/>
        </w:rPr>
        <w:t xml:space="preserve">     </w:t>
      </w:r>
      <w:r>
        <w:rPr>
          <w:b/>
          <w:sz w:val="16"/>
          <w:szCs w:val="16"/>
        </w:rPr>
        <w:t xml:space="preserve">  </w:t>
      </w:r>
      <w:r w:rsidRPr="002D7633">
        <w:rPr>
          <w:b/>
          <w:sz w:val="16"/>
          <w:szCs w:val="16"/>
        </w:rPr>
        <w:t xml:space="preserve"> </w:t>
      </w:r>
      <w:r>
        <w:rPr>
          <w:b/>
          <w:sz w:val="16"/>
          <w:szCs w:val="16"/>
        </w:rPr>
        <w:t xml:space="preserve"> </w:t>
      </w:r>
      <w:r>
        <w:rPr>
          <w:b/>
          <w:noProof/>
          <w:sz w:val="16"/>
          <w:szCs w:val="16"/>
        </w:rPr>
        <w:drawing>
          <wp:inline distR="0" distL="0" distB="0" distT="0">
            <wp:extent cy="673100" cx="526415"/>
            <wp:effectExtent b="0" r="698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100" cx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D7633">
        <w:rPr>
          <w:b/>
          <w:sz w:val="16"/>
          <w:szCs w:val="16"/>
        </w:rPr>
        <w:t xml:space="preserve">                   </w:t>
      </w:r>
      <w:r w:rsidRPr="002D7633">
        <w:rPr>
          <w:b/>
        </w:rPr>
        <w:t xml:space="preserve">                                         </w:t>
      </w:r>
    </w:p>
    <w:p w:rsidRDefault="003A1961" w:rsidP="003A1961" w:rsidR="003A1961" w:rsidRPr="004D3099">
      <w:r w:rsidRPr="004D3099">
        <w:t xml:space="preserve">    REPUBLIKA HRVATSKA </w:t>
      </w:r>
      <w:r w:rsidRPr="004D3099">
        <w:tab/>
      </w:r>
      <w:r w:rsidRPr="004D3099">
        <w:tab/>
      </w:r>
      <w:r w:rsidRPr="004D3099">
        <w:tab/>
      </w:r>
      <w:r w:rsidRPr="004D3099">
        <w:tab/>
      </w:r>
      <w:r w:rsidRPr="004D3099">
        <w:tab/>
      </w:r>
    </w:p>
    <w:p w:rsidRDefault="003A1961" w:rsidP="003A1961" w:rsidR="003A1961" w:rsidRPr="004D3099">
      <w:r w:rsidRPr="004D3099">
        <w:t xml:space="preserve"> TRGOVAČKI SUD U PAZINU</w:t>
      </w:r>
    </w:p>
    <w:p w:rsidRDefault="003A1961" w:rsidP="003A1961" w:rsidR="003A1961" w:rsidRPr="004D3099">
      <w:r w:rsidRPr="004D3099">
        <w:t xml:space="preserve">     52000 PAZIN, Dršćevk</w:t>
      </w:r>
      <w:r>
        <w:t>a 1</w:t>
      </w:r>
      <w:r>
        <w:tab/>
      </w:r>
      <w:r>
        <w:tab/>
      </w:r>
      <w:r>
        <w:tab/>
      </w:r>
      <w:r>
        <w:tab/>
      </w:r>
      <w:r>
        <w:tab/>
        <w:t xml:space="preserve">      Posl.br.: 2 St-898</w:t>
      </w:r>
      <w:r w:rsidRPr="004D3099">
        <w:t>/16-</w:t>
      </w:r>
      <w:r w:rsidRPr="00BB1EC9">
        <w:t>11</w:t>
      </w:r>
    </w:p>
    <w:p w:rsidRDefault="003A1961" w:rsidP="003A1961" w:rsidR="003A1961" w:rsidRPr="004D3099">
      <w:pPr>
        <w:jc w:val="both"/>
      </w:pPr>
    </w:p>
    <w:p w:rsidRDefault="003A1961" w:rsidP="003A1961" w:rsidR="003A1961">
      <w:pPr>
        <w:jc w:val="center"/>
      </w:pPr>
      <w:r w:rsidRPr="004D3099">
        <w:t>R E P U B L I K A   H R V A T S K A</w:t>
      </w:r>
    </w:p>
    <w:p w:rsidRDefault="003A1961" w:rsidP="003A1961" w:rsidR="003A1961" w:rsidRPr="004D3099">
      <w:pPr>
        <w:jc w:val="center"/>
      </w:pPr>
    </w:p>
    <w:p w:rsidRDefault="003A1961" w:rsidP="003A1961" w:rsidR="003A1961" w:rsidRPr="004D3099">
      <w:pPr>
        <w:jc w:val="center"/>
      </w:pPr>
      <w:r w:rsidRPr="004D3099">
        <w:t>R J E Š E N J E</w:t>
      </w:r>
    </w:p>
    <w:p w:rsidRDefault="003A1961" w:rsidP="003A1961" w:rsidR="003A1961" w:rsidRPr="004D3099">
      <w:pPr>
        <w:jc w:val="both"/>
      </w:pPr>
    </w:p>
    <w:p w:rsidRDefault="003A1961" w:rsidP="003A1961" w:rsidR="003A1961" w:rsidRPr="00294B6C">
      <w:pPr>
        <w:jc w:val="both"/>
      </w:pPr>
      <w:r w:rsidRPr="00294B6C">
        <w:tab/>
        <w:t xml:space="preserve">Trgovački sud u Pazinu, po stečajnom sucu Adrijani Labinjan Skok, po prijedlogu predlagatelja </w:t>
      </w:r>
      <w:r w:rsidRPr="009F3674">
        <w:t>Alana Košića iz Varaždin Brega, Mostečka 6, OIB: 08697980263, Erwina Katarinčića iz Zagreba, Peruanska ulica 2, OIB: 39963229146 i Predraga Štromara iz Vinica Brega 8, OIB: 34903439121, svi zastupani po punomoćnicima u ZOU Damir Barišić – Vedran Barišić, Koprivnica, Basaričekova 27</w:t>
      </w:r>
      <w:r w:rsidRPr="00294B6C">
        <w:t xml:space="preserve">, radi </w:t>
      </w:r>
      <w:r w:rsidR="00BB1EC9">
        <w:t>naknadne diobe u</w:t>
      </w:r>
      <w:r w:rsidRPr="00294B6C">
        <w:t xml:space="preserve"> stečajno</w:t>
      </w:r>
      <w:r w:rsidR="00BB1EC9">
        <w:t>m postupku</w:t>
      </w:r>
      <w:r w:rsidRPr="00294B6C">
        <w:t xml:space="preserve"> </w:t>
      </w:r>
      <w:r w:rsidR="00DA176A">
        <w:t xml:space="preserve">nad </w:t>
      </w:r>
      <w:r w:rsidR="00BB1EC9">
        <w:t>S</w:t>
      </w:r>
      <w:r w:rsidR="00DA176A">
        <w:t>tečajnom masom iza</w:t>
      </w:r>
      <w:r w:rsidR="00BB1EC9">
        <w:t xml:space="preserve"> </w:t>
      </w:r>
      <w:r w:rsidRPr="009F3674">
        <w:t>OSTENTO d.o.o.</w:t>
      </w:r>
      <w:r w:rsidR="00DA176A">
        <w:t xml:space="preserve"> u stečaju</w:t>
      </w:r>
      <w:r w:rsidRPr="009F3674">
        <w:t xml:space="preserve">, </w:t>
      </w:r>
      <w:r w:rsidR="00BB1EC9" w:rsidRPr="00BB1EC9">
        <w:t>30</w:t>
      </w:r>
      <w:r w:rsidRPr="00BB1EC9">
        <w:t>. rujna 20</w:t>
      </w:r>
      <w:r w:rsidRPr="00294B6C">
        <w:t>16.</w:t>
      </w:r>
    </w:p>
    <w:p w:rsidRDefault="003A1961" w:rsidP="003A1961" w:rsidR="003A1961" w:rsidRPr="00294B6C">
      <w:pPr>
        <w:jc w:val="both"/>
      </w:pPr>
    </w:p>
    <w:p w:rsidRDefault="003A1961" w:rsidP="003A1961" w:rsidR="003A1961" w:rsidRPr="004D3099">
      <w:pPr>
        <w:jc w:val="center"/>
      </w:pPr>
      <w:r w:rsidRPr="004D3099">
        <w:t>r i j e š i o  j e</w:t>
      </w:r>
    </w:p>
    <w:p w:rsidRDefault="003A1961" w:rsidP="003A1961" w:rsidR="003A1961" w:rsidRPr="004D3099">
      <w:pPr>
        <w:jc w:val="center"/>
      </w:pPr>
    </w:p>
    <w:p w:rsidRDefault="003A1961" w:rsidP="003A1961" w:rsidR="003A1961" w:rsidRPr="00B61A0B">
      <w:pPr>
        <w:jc w:val="both"/>
      </w:pPr>
      <w:r w:rsidRPr="008B2467">
        <w:tab/>
      </w:r>
      <w:r w:rsidRPr="00B61A0B">
        <w:t>I.</w:t>
      </w:r>
      <w:r w:rsidRPr="00B61A0B">
        <w:tab/>
      </w:r>
      <w:r w:rsidR="00DA176A" w:rsidRPr="00B61A0B">
        <w:t xml:space="preserve">Određuje se nastavak postupka radi naknadne diobe u stečajnom postupku nad Stečajnom masom iza OSTENTO d.o.o. u stečaju, </w:t>
      </w:r>
      <w:r w:rsidRPr="00B61A0B">
        <w:t xml:space="preserve">dana </w:t>
      </w:r>
      <w:r w:rsidR="00DA176A" w:rsidRPr="00B61A0B">
        <w:t>30</w:t>
      </w:r>
      <w:r w:rsidR="00B61A0B" w:rsidRPr="00B61A0B">
        <w:t>. rujna 2016. u 10</w:t>
      </w:r>
      <w:r w:rsidRPr="00B61A0B">
        <w:t>:</w:t>
      </w:r>
      <w:r w:rsidR="00B61A0B" w:rsidRPr="00B61A0B">
        <w:t>2</w:t>
      </w:r>
      <w:r w:rsidRPr="00B61A0B">
        <w:t>0 sati.</w:t>
      </w:r>
    </w:p>
    <w:p w:rsidRDefault="003A1961" w:rsidP="003A1961" w:rsidR="003A1961" w:rsidRPr="00B61A0B">
      <w:pPr>
        <w:jc w:val="both"/>
      </w:pPr>
    </w:p>
    <w:p w:rsidRDefault="003A1961" w:rsidP="003A1961" w:rsidR="003A1961">
      <w:pPr>
        <w:jc w:val="both"/>
        <w:rPr>
          <w:rStyle w:val="f01"/>
          <w:color w:val="auto"/>
        </w:rPr>
      </w:pPr>
      <w:r w:rsidRPr="00B61A0B">
        <w:tab/>
        <w:t>II.</w:t>
      </w:r>
      <w:r w:rsidRPr="00B61A0B">
        <w:tab/>
        <w:t xml:space="preserve">Za stečajnog upravitelja </w:t>
      </w:r>
      <w:r w:rsidR="00DA176A" w:rsidRPr="00B61A0B">
        <w:t xml:space="preserve">Stečajne mase iza OSTENTO d.o.o. u stečaju </w:t>
      </w:r>
      <w:r w:rsidRPr="00B61A0B">
        <w:t xml:space="preserve">imenuje se </w:t>
      </w:r>
      <w:r w:rsidR="00B61A0B" w:rsidRPr="00B61A0B">
        <w:t>Milena Veljović iz Pule</w:t>
      </w:r>
      <w:r w:rsidRPr="00B61A0B">
        <w:t xml:space="preserve">, </w:t>
      </w:r>
      <w:r w:rsidR="00B61A0B" w:rsidRPr="00B61A0B">
        <w:t>Dobrilina 9</w:t>
      </w:r>
      <w:r w:rsidRPr="00B61A0B">
        <w:t xml:space="preserve">, OIB: </w:t>
      </w:r>
      <w:r w:rsidR="00B61A0B" w:rsidRPr="00B61A0B">
        <w:t>90523902370</w:t>
      </w:r>
      <w:r w:rsidRPr="00B61A0B">
        <w:rPr>
          <w:rStyle w:val="f01"/>
          <w:color w:val="auto"/>
        </w:rPr>
        <w:t>.</w:t>
      </w:r>
    </w:p>
    <w:p w:rsidRDefault="00DA176A" w:rsidP="003A1961" w:rsidR="00DA176A">
      <w:pPr>
        <w:jc w:val="both"/>
        <w:rPr>
          <w:rStyle w:val="f01"/>
          <w:color w:val="auto"/>
        </w:rPr>
      </w:pPr>
    </w:p>
    <w:p w:rsidRDefault="00DA176A" w:rsidP="00DA176A" w:rsidR="00DA176A" w:rsidRPr="00287A9C">
      <w:pPr>
        <w:jc w:val="both"/>
      </w:pPr>
      <w:r>
        <w:tab/>
        <w:t>III.</w:t>
      </w:r>
      <w:r>
        <w:tab/>
        <w:t xml:space="preserve">Nalaže se sudskom registru </w:t>
      </w:r>
      <w:r w:rsidRPr="00396A5E">
        <w:t>Trgovačk</w:t>
      </w:r>
      <w:r>
        <w:t>og</w:t>
      </w:r>
      <w:r w:rsidRPr="00396A5E">
        <w:t xml:space="preserve"> sud</w:t>
      </w:r>
      <w:r>
        <w:t>a</w:t>
      </w:r>
      <w:r w:rsidRPr="00396A5E">
        <w:t xml:space="preserve"> u Pazinu </w:t>
      </w:r>
      <w:r>
        <w:t xml:space="preserve">da </w:t>
      </w:r>
      <w:r w:rsidR="00E25754">
        <w:t xml:space="preserve">u sudski registar </w:t>
      </w:r>
      <w:r>
        <w:t>upiše S</w:t>
      </w:r>
      <w:r w:rsidRPr="00FB2EEA">
        <w:t>tečajn</w:t>
      </w:r>
      <w:r>
        <w:t>u</w:t>
      </w:r>
      <w:r w:rsidRPr="00FB2EEA">
        <w:t xml:space="preserve"> mas</w:t>
      </w:r>
      <w:r>
        <w:t>u</w:t>
      </w:r>
      <w:r w:rsidRPr="00FB2EEA">
        <w:t xml:space="preserve"> iza </w:t>
      </w:r>
      <w:r w:rsidRPr="009F3674">
        <w:t>OSTENTO d.o.o.</w:t>
      </w:r>
      <w:r>
        <w:t xml:space="preserve"> u stečaju, sa sjedištem prema adresi stečajnog upravitelja iz točke II. izreke ove odluke.</w:t>
      </w:r>
    </w:p>
    <w:p w:rsidRDefault="003A1961" w:rsidP="003A1961" w:rsidR="003A1961" w:rsidRPr="004D3099">
      <w:pPr>
        <w:jc w:val="both"/>
      </w:pPr>
    </w:p>
    <w:p w:rsidRDefault="00DA176A" w:rsidP="003A1961" w:rsidR="003A1961" w:rsidRPr="004D3099">
      <w:pPr>
        <w:jc w:val="both"/>
      </w:pPr>
      <w:r>
        <w:tab/>
        <w:t>IV</w:t>
      </w:r>
      <w:r w:rsidR="003A1961" w:rsidRPr="004D3099">
        <w:t>.</w:t>
      </w:r>
      <w:r w:rsidR="003A1961" w:rsidRPr="004D3099">
        <w:tab/>
        <w:t>Poziv</w:t>
      </w:r>
      <w:r>
        <w:t>aju se vjerovnici da u roku od 3</w:t>
      </w:r>
      <w:r w:rsidR="003A1961" w:rsidRPr="004D3099">
        <w:t>0 dana od dana objave ovog rješenja na mrežnoj stranici e-Oglasna ploča Trgovačkog suda u Pazinu, prijave svoje tražbine na adresu stečajnog upravitelja na propisanom obrascu u dva primjerka, sa sadržajem prijave i prilogom isprava propisanim odredbom čl. 257. st. 1. i 2. Stečajnog zakona (Narodne novine br. 71/15, dalje: SZ).</w:t>
      </w:r>
    </w:p>
    <w:p w:rsidRDefault="003A1961" w:rsidP="003A1961" w:rsidR="003A1961" w:rsidRPr="004D3099">
      <w:pPr>
        <w:jc w:val="both"/>
      </w:pPr>
      <w:r w:rsidRPr="004D3099">
        <w:tab/>
        <w:t xml:space="preserve">Prijavi treba priložiti dokaz o plaćanju pristojbe u visini od 2% prijavljene tražbine, ali ne više od 500,00 kn i to u korist Državnog proračuna </w:t>
      </w:r>
      <w:r w:rsidRPr="004D3099">
        <w:rPr>
          <w:bCs/>
        </w:rPr>
        <w:t>HR12 1001005 1863000160</w:t>
      </w:r>
      <w:r>
        <w:t xml:space="preserve"> poziv na broj 64 5045-487</w:t>
      </w:r>
      <w:r w:rsidRPr="00DA176A">
        <w:t>52-8982016. Z</w:t>
      </w:r>
      <w:r w:rsidRPr="004D3099">
        <w:t xml:space="preserve">aposlenici koji prijavljuju svoja potraživanja po osnovu rada ne moraju platiti pristojbu. </w:t>
      </w:r>
    </w:p>
    <w:p w:rsidRDefault="003A1961" w:rsidP="003A1961" w:rsidR="003A1961" w:rsidRPr="004D3099">
      <w:pPr>
        <w:jc w:val="both"/>
      </w:pPr>
    </w:p>
    <w:p w:rsidRDefault="00DA176A" w:rsidP="003A1961" w:rsidR="003A1961" w:rsidRPr="004D3099">
      <w:pPr>
        <w:jc w:val="both"/>
      </w:pPr>
      <w:r>
        <w:tab/>
      </w:r>
      <w:r w:rsidR="003A1961" w:rsidRPr="004D3099">
        <w:t>V.</w:t>
      </w:r>
      <w:r w:rsidR="003A1961" w:rsidRPr="004D3099">
        <w:tab/>
        <w:t>Prijavu tražbine podnesenu nakon isteka roka za prijavljivanje sud će odbaciti rješenjem (čl. 257. st. 6. SZ-a).</w:t>
      </w:r>
    </w:p>
    <w:p w:rsidRDefault="003A1961" w:rsidP="003A1961" w:rsidR="003A1961" w:rsidRPr="004D3099">
      <w:pPr>
        <w:jc w:val="both"/>
      </w:pPr>
      <w:r w:rsidRPr="004D3099">
        <w:tab/>
        <w:t>Samo prijave dostavljene na način koji je naveden u točki I</w:t>
      </w:r>
      <w:r w:rsidR="00DA176A">
        <w:t>V</w:t>
      </w:r>
      <w:r w:rsidRPr="004D3099">
        <w:t xml:space="preserve">. ovog rješenja smatraju se urednima i pravovremenima. </w:t>
      </w:r>
    </w:p>
    <w:p w:rsidRDefault="003A1961" w:rsidP="003A1961" w:rsidR="003A1961" w:rsidRPr="004D3099">
      <w:pPr>
        <w:jc w:val="both"/>
      </w:pPr>
      <w:r w:rsidRPr="004D3099">
        <w:tab/>
      </w:r>
    </w:p>
    <w:p w:rsidRDefault="003A1961" w:rsidP="003A1961" w:rsidR="003A1961" w:rsidRPr="004D3099">
      <w:pPr>
        <w:jc w:val="both"/>
      </w:pPr>
      <w:r w:rsidRPr="004D3099">
        <w:tab/>
        <w:t>V</w:t>
      </w:r>
      <w:r w:rsidR="00DA176A">
        <w:t>I</w:t>
      </w:r>
      <w:r w:rsidRPr="004D3099">
        <w:t>.</w:t>
      </w:r>
      <w:r w:rsidRPr="004D3099">
        <w:tab/>
        <w:t>Razlučni i izlučni vjerovni</w:t>
      </w:r>
      <w:r w:rsidR="00DA176A">
        <w:t xml:space="preserve">ci se pozivaju da u roku iz t. </w:t>
      </w:r>
      <w:r w:rsidRPr="004D3099">
        <w:t>I</w:t>
      </w:r>
      <w:r w:rsidR="00DA176A">
        <w:t>V</w:t>
      </w:r>
      <w:r w:rsidRPr="004D3099">
        <w:t xml:space="preserve">. ovog rješenja obavijeste stečajnog upravitelja o svojim pravima, sukladno odredbi čl. 258. st. 1. i 2. SZ-a. </w:t>
      </w:r>
    </w:p>
    <w:p w:rsidRDefault="00E25754" w:rsidP="00E25754" w:rsidR="00E25754">
      <w:pPr>
        <w:jc w:val="both"/>
      </w:pPr>
      <w:r>
        <w:tab/>
      </w:r>
    </w:p>
    <w:p w:rsidRDefault="00E25754" w:rsidP="00E25754" w:rsidR="003A1961" w:rsidRPr="008B2467">
      <w:pPr>
        <w:jc w:val="both"/>
      </w:pPr>
      <w:r>
        <w:lastRenderedPageBreak/>
        <w:tab/>
        <w:t>VI</w:t>
      </w:r>
      <w:r w:rsidR="003A1961" w:rsidRPr="008B2467">
        <w:t>I.</w:t>
      </w:r>
      <w:r w:rsidR="003A1961" w:rsidRPr="008B2467">
        <w:tab/>
        <w:t xml:space="preserve">Ispitno ročište na kojem će se ispitivati prijavljene tražbine određuje se za dan </w:t>
      </w:r>
    </w:p>
    <w:p w:rsidRDefault="003A1961" w:rsidP="003A1961" w:rsidR="003A1961" w:rsidRPr="008B2467">
      <w:pPr>
        <w:jc w:val="center"/>
      </w:pPr>
    </w:p>
    <w:p w:rsidRDefault="00E25754" w:rsidP="003A1961" w:rsidR="003A1961" w:rsidRPr="00E25754">
      <w:pPr>
        <w:jc w:val="center"/>
      </w:pPr>
      <w:r w:rsidRPr="00E25754">
        <w:t>20. prosinca</w:t>
      </w:r>
      <w:r w:rsidR="003A1961" w:rsidRPr="00E25754">
        <w:t xml:space="preserve"> 2016. u 12:30 sati,</w:t>
      </w:r>
    </w:p>
    <w:p w:rsidRDefault="003A1961" w:rsidP="003A1961" w:rsidR="003A1961" w:rsidRPr="00E25754">
      <w:pPr>
        <w:jc w:val="center"/>
      </w:pPr>
      <w:r w:rsidRPr="00E25754">
        <w:t>sudnica broj 5,</w:t>
      </w:r>
    </w:p>
    <w:p w:rsidRDefault="003A1961" w:rsidP="003A1961" w:rsidR="003A1961" w:rsidRPr="00E25754">
      <w:pPr>
        <w:jc w:val="center"/>
      </w:pPr>
      <w:r w:rsidRPr="00E25754">
        <w:t xml:space="preserve">u Trgovačkom sudu u Pazinu, Dršćevka 1. </w:t>
      </w:r>
    </w:p>
    <w:p w:rsidRDefault="003A1961" w:rsidP="003A1961" w:rsidR="003A1961" w:rsidRPr="00E25754"/>
    <w:p w:rsidRDefault="00E25754" w:rsidP="003A1961" w:rsidR="003A1961" w:rsidRPr="00E25754">
      <w:pPr>
        <w:jc w:val="both"/>
      </w:pPr>
      <w:r w:rsidRPr="00E25754">
        <w:tab/>
        <w:t>VIII</w:t>
      </w:r>
      <w:r w:rsidR="003A1961" w:rsidRPr="00E25754">
        <w:t>.</w:t>
      </w:r>
      <w:r w:rsidR="003A1961" w:rsidRPr="00E25754">
        <w:tab/>
        <w:t xml:space="preserve">Izvještajno ročište na kojem će se na temelju izvješća stečajnog upravitelja odlučivati o daljnjem tijeku stečajnog postupka određuje se za dan </w:t>
      </w:r>
    </w:p>
    <w:p w:rsidRDefault="003A1961" w:rsidP="003A1961" w:rsidR="003A1961" w:rsidRPr="00E25754">
      <w:pPr>
        <w:jc w:val="center"/>
      </w:pPr>
    </w:p>
    <w:p w:rsidRDefault="00E25754" w:rsidP="003A1961" w:rsidR="003A1961" w:rsidRPr="00E25754">
      <w:pPr>
        <w:jc w:val="center"/>
      </w:pPr>
      <w:r w:rsidRPr="00E25754">
        <w:t>20. prosinca</w:t>
      </w:r>
      <w:r w:rsidR="003A1961" w:rsidRPr="00E25754">
        <w:t xml:space="preserve"> 2016. u 13:00 sati</w:t>
      </w:r>
    </w:p>
    <w:p w:rsidRDefault="003A1961" w:rsidP="003A1961" w:rsidR="003A1961" w:rsidRPr="008B2467">
      <w:pPr>
        <w:jc w:val="center"/>
      </w:pPr>
      <w:r w:rsidRPr="00E25754">
        <w:t>sudnica broj 5</w:t>
      </w:r>
    </w:p>
    <w:p w:rsidRDefault="003A1961" w:rsidP="003A1961" w:rsidR="003A1961" w:rsidRPr="008B2467">
      <w:pPr>
        <w:jc w:val="center"/>
      </w:pPr>
      <w:r w:rsidRPr="008B2467">
        <w:t>u Trgovačkom sudu u Pazinu, Dršćevka 1.</w:t>
      </w:r>
    </w:p>
    <w:p w:rsidRDefault="003A1961" w:rsidP="003A1961" w:rsidR="003A1961" w:rsidRPr="004D3099">
      <w:pPr>
        <w:jc w:val="center"/>
      </w:pPr>
    </w:p>
    <w:p w:rsidRDefault="003A1961" w:rsidP="003A1961" w:rsidR="003A1961">
      <w:pPr>
        <w:jc w:val="both"/>
      </w:pPr>
      <w:r w:rsidRPr="004D3099">
        <w:tab/>
      </w:r>
      <w:r w:rsidR="00E25754">
        <w:t>I</w:t>
      </w:r>
      <w:r w:rsidRPr="004D3099">
        <w:t>X.</w:t>
      </w:r>
      <w:r w:rsidRPr="004D3099">
        <w:tab/>
        <w:t xml:space="preserve">Nalaže se zemljišnoknjižnom odjelu Općinskog suda u Puli-Pola da izvrši upis </w:t>
      </w:r>
      <w:r w:rsidR="00E25754">
        <w:t xml:space="preserve">nastavka postupka radi naknadne diobe u stečajnom postupku nad Stečajnom masom iza </w:t>
      </w:r>
      <w:r w:rsidRPr="009F3674">
        <w:t>OSTENTO d.o.o.</w:t>
      </w:r>
      <w:r w:rsidR="00E25754">
        <w:t xml:space="preserve"> u stečaju</w:t>
      </w:r>
      <w:r w:rsidRPr="009F3674">
        <w:t xml:space="preserve">, </w:t>
      </w:r>
      <w:r w:rsidRPr="004D3099">
        <w:t>na nekretninama tog društva kako slijedi:</w:t>
      </w:r>
    </w:p>
    <w:p w:rsidRDefault="00E25754" w:rsidP="003A1961" w:rsidR="00E25754" w:rsidRPr="004D3099">
      <w:pPr>
        <w:jc w:val="both"/>
      </w:pPr>
      <w:r>
        <w:tab/>
        <w:t>k.č. 632/14 upisane u zk.ul. 1823 i k.č. 632/12 upisane u zk.ul. 1826, sve k.o. Sutivanac.</w:t>
      </w:r>
    </w:p>
    <w:p w:rsidRDefault="003A1961" w:rsidP="003A1961" w:rsidR="003A1961" w:rsidRPr="004D3099">
      <w:pPr>
        <w:jc w:val="both"/>
      </w:pPr>
    </w:p>
    <w:p w:rsidRDefault="003A1961" w:rsidP="003A1961" w:rsidR="003A1961" w:rsidRPr="004D3099">
      <w:pPr>
        <w:jc w:val="center"/>
      </w:pPr>
      <w:r w:rsidRPr="004D3099">
        <w:t>Obrazloženje</w:t>
      </w:r>
    </w:p>
    <w:p w:rsidRDefault="003A1961" w:rsidP="003A1961" w:rsidR="003A1961" w:rsidRPr="004D3099">
      <w:pPr>
        <w:jc w:val="both"/>
      </w:pPr>
    </w:p>
    <w:p w:rsidRDefault="003A1961" w:rsidP="003A1961" w:rsidR="00E25754">
      <w:pPr>
        <w:jc w:val="both"/>
      </w:pPr>
      <w:r w:rsidRPr="004D3099">
        <w:tab/>
      </w:r>
      <w:r w:rsidR="00E25754">
        <w:t>Predlagatelji su predložili nastavak</w:t>
      </w:r>
      <w:r w:rsidRPr="004D3099">
        <w:t xml:space="preserve"> stečajnog postupka</w:t>
      </w:r>
      <w:r w:rsidR="00E25754">
        <w:t xml:space="preserve"> radi naknadne diobe</w:t>
      </w:r>
      <w:r w:rsidRPr="004D3099">
        <w:t xml:space="preserve"> </w:t>
      </w:r>
      <w:r w:rsidR="00E25754">
        <w:t xml:space="preserve">s obzirom da je društvo </w:t>
      </w:r>
      <w:r w:rsidR="004F03EE" w:rsidRPr="009F3674">
        <w:t xml:space="preserve">OSTENTO d.o.o., Ližnjan, Ližnjan 3a, OIB: 31154103792, </w:t>
      </w:r>
      <w:r w:rsidR="00E25754">
        <w:t>nad kojim je stečajni postupak otvoren i zaključen,</w:t>
      </w:r>
      <w:r w:rsidR="00811C9F">
        <w:t xml:space="preserve"> upisano kao vlasnik nekretnina u k.o. Ližnjan, na koju okolnost su dostavljeni izvatci iz zemljišne knjige. </w:t>
      </w:r>
      <w:r w:rsidR="00E25754">
        <w:t xml:space="preserve"> </w:t>
      </w:r>
    </w:p>
    <w:p w:rsidRDefault="00F654B0" w:rsidP="003A1961" w:rsidR="00F654B0">
      <w:pPr>
        <w:jc w:val="both"/>
      </w:pPr>
      <w:r>
        <w:tab/>
      </w:r>
      <w:r w:rsidRPr="004D3099">
        <w:t>Slijedom navedenog</w:t>
      </w:r>
      <w:r>
        <w:t xml:space="preserve"> a po odredbi čl. 289. st. 1. i 5. te čl. 133. st. 5. i 6. kao i čl. 84. st. 1. i 85. st. 1. Stečajnog zakona (NN 71/15), donesena je odluka kao u izreci.</w:t>
      </w:r>
    </w:p>
    <w:p w:rsidRDefault="003A1961" w:rsidP="003A1961" w:rsidR="003A1961" w:rsidRPr="004D3099">
      <w:pPr>
        <w:jc w:val="both"/>
      </w:pPr>
    </w:p>
    <w:p w:rsidRDefault="003A1961" w:rsidP="003A1961" w:rsidR="003A1961" w:rsidRPr="004D3099">
      <w:pPr>
        <w:jc w:val="center"/>
      </w:pPr>
      <w:r w:rsidRPr="004D3099">
        <w:t>U Pazi</w:t>
      </w:r>
      <w:r w:rsidRPr="00E25754">
        <w:t xml:space="preserve">nu, </w:t>
      </w:r>
      <w:r w:rsidR="00E25754" w:rsidRPr="00E25754">
        <w:t>30</w:t>
      </w:r>
      <w:r w:rsidRPr="00E25754">
        <w:t>. rujna 201</w:t>
      </w:r>
      <w:r w:rsidRPr="00294B6C">
        <w:t>6</w:t>
      </w:r>
      <w:r w:rsidRPr="004D3099">
        <w:t>.</w:t>
      </w:r>
    </w:p>
    <w:p w:rsidRDefault="003A1961" w:rsidP="003A1961" w:rsidR="003A1961" w:rsidRPr="004D3099">
      <w:pPr>
        <w:jc w:val="center"/>
      </w:pPr>
    </w:p>
    <w:p w:rsidRDefault="003A1961" w:rsidP="003A1961" w:rsidR="003A1961" w:rsidRPr="004D3099">
      <w:pPr>
        <w:jc w:val="both"/>
      </w:pPr>
      <w:r w:rsidRPr="004D3099">
        <w:tab/>
      </w:r>
      <w:r w:rsidRPr="004D3099">
        <w:tab/>
      </w:r>
      <w:r w:rsidRPr="004D3099">
        <w:tab/>
      </w:r>
      <w:r w:rsidRPr="004D3099">
        <w:tab/>
      </w:r>
      <w:r w:rsidRPr="004D3099">
        <w:tab/>
      </w:r>
      <w:r w:rsidRPr="004D3099">
        <w:tab/>
      </w:r>
      <w:r w:rsidRPr="004D3099">
        <w:tab/>
      </w:r>
      <w:r w:rsidRPr="004D3099">
        <w:tab/>
      </w:r>
      <w:r w:rsidRPr="004D3099">
        <w:tab/>
        <w:t xml:space="preserve">       Stečajni sudac</w:t>
      </w:r>
    </w:p>
    <w:p w:rsidRDefault="003A1961" w:rsidP="003A1961" w:rsidR="003A1961">
      <w:pPr>
        <w:jc w:val="both"/>
      </w:pPr>
      <w:r w:rsidRPr="004D3099">
        <w:tab/>
      </w:r>
      <w:r w:rsidRPr="004D3099">
        <w:tab/>
      </w:r>
      <w:r w:rsidRPr="004D3099">
        <w:tab/>
      </w:r>
      <w:r w:rsidRPr="004D3099">
        <w:tab/>
      </w:r>
      <w:r w:rsidRPr="004D3099">
        <w:tab/>
      </w:r>
      <w:r w:rsidRPr="004D3099">
        <w:tab/>
      </w:r>
      <w:r w:rsidRPr="004D3099">
        <w:tab/>
      </w:r>
      <w:r w:rsidRPr="004D3099">
        <w:tab/>
        <w:t xml:space="preserve">        Adrijana Labinjan Skok, v.r. </w:t>
      </w:r>
    </w:p>
    <w:p w:rsidRDefault="003A1961" w:rsidP="003A1961" w:rsidR="003A1961" w:rsidRPr="004D3099">
      <w:pPr>
        <w:jc w:val="both"/>
      </w:pPr>
    </w:p>
    <w:p w:rsidRDefault="003A1961" w:rsidP="003A1961" w:rsidR="003A1961" w:rsidRPr="004D3099">
      <w:r w:rsidRPr="004D3099">
        <w:t xml:space="preserve">UPUTA O PRAVNOM LIJEKU: </w:t>
      </w:r>
    </w:p>
    <w:p w:rsidRDefault="003A1961" w:rsidP="003A1961" w:rsidR="003A1961" w:rsidRPr="004D3099">
      <w:pPr>
        <w:jc w:val="both"/>
      </w:pPr>
      <w:r w:rsidRPr="004D3099">
        <w:t xml:space="preserve">Protiv rješenja o otvaranju stečajnog postupka žalbu može podnijeti osoba ovlaštena za zastupanje dužnika po zakonu do dana nastupanja pravnih posljedica otvaranja stečajnog postupka i dužnik pojedinac (čl.128.st.8.SZ). Žalba se podnosi ovom sudu u dva primjerka u roku od 8 dana od dana dostave pisanog otpravka rješenja, a o žalbi odlučuje Visoki trgovački sud Republike Hrvatske. </w:t>
      </w:r>
    </w:p>
    <w:p w:rsidRDefault="003A1961" w:rsidP="003A1961" w:rsidR="003A1961" w:rsidRPr="00E605C9">
      <w:pPr>
        <w:jc w:val="both"/>
      </w:pPr>
    </w:p>
    <w:p w:rsidRDefault="003A1961" w:rsidP="003A1961" w:rsidR="003A1961" w:rsidRPr="004D3099">
      <w:pPr>
        <w:jc w:val="both"/>
      </w:pPr>
      <w:r w:rsidRPr="004D3099">
        <w:t>DNA:</w:t>
      </w:r>
    </w:p>
    <w:p w:rsidRDefault="003A1961" w:rsidP="00BA441F" w:rsidR="003A1961">
      <w:pPr>
        <w:jc w:val="both"/>
      </w:pPr>
      <w:r w:rsidRPr="004D3099">
        <w:rPr>
          <w:lang w:val="sv-SE"/>
        </w:rPr>
        <w:t>- predlagatelj</w:t>
      </w:r>
      <w:r w:rsidR="00BA441F">
        <w:t>i pp</w:t>
      </w:r>
    </w:p>
    <w:p w:rsidRDefault="00F654B0" w:rsidP="00BA441F" w:rsidR="00F654B0" w:rsidRPr="004D3099">
      <w:pPr>
        <w:jc w:val="both"/>
      </w:pPr>
      <w:r>
        <w:t>- ŽDO Pula, Pula, Kranjčevićeva 8</w:t>
      </w:r>
    </w:p>
    <w:p w:rsidRDefault="003A1961" w:rsidP="003A1961" w:rsidR="003A1961" w:rsidRPr="004D3099">
      <w:pPr>
        <w:jc w:val="both"/>
      </w:pPr>
      <w:r w:rsidRPr="004D3099">
        <w:t xml:space="preserve">- FINA, Poslovnica </w:t>
      </w:r>
      <w:r w:rsidRPr="00F654B0">
        <w:t>Pazin</w:t>
      </w:r>
    </w:p>
    <w:p w:rsidRDefault="003A1961" w:rsidP="003A1961" w:rsidR="003A1961" w:rsidRPr="004D3099">
      <w:pPr>
        <w:jc w:val="both"/>
      </w:pPr>
      <w:r w:rsidRPr="004D3099">
        <w:t xml:space="preserve">- Porezna uprava – Područni ured Istra, Primorje, Lika, Pazin, M. B. Rašana 2/4, p.p. 60  </w:t>
      </w:r>
    </w:p>
    <w:p w:rsidRDefault="003A1961" w:rsidP="00F654B0" w:rsidR="003A1961" w:rsidRPr="00B61A0B">
      <w:pPr>
        <w:jc w:val="both"/>
      </w:pPr>
      <w:r w:rsidRPr="00B61A0B">
        <w:t xml:space="preserve">- stečajnom upravitelju </w:t>
      </w:r>
      <w:r w:rsidR="00B61A0B" w:rsidRPr="00B61A0B">
        <w:t>Mileni Veljović iz Pule, Dobrilina 9</w:t>
      </w:r>
      <w:r w:rsidR="00912ACA" w:rsidRPr="00B61A0B">
        <w:t xml:space="preserve"> </w:t>
      </w:r>
    </w:p>
    <w:p w:rsidRDefault="003A1961" w:rsidP="003A1961" w:rsidR="003A1961" w:rsidRPr="004D3099">
      <w:pPr>
        <w:jc w:val="both"/>
      </w:pPr>
      <w:r w:rsidRPr="004D3099">
        <w:softHyphen/>
        <w:t>- sudski registar ovoga suda</w:t>
      </w:r>
    </w:p>
    <w:p w:rsidRDefault="003A1961" w:rsidP="003A1961" w:rsidR="00F654B0" w:rsidRPr="004D3099">
      <w:r w:rsidRPr="00F654B0">
        <w:t>- zemljišnoknjižni odjel Općinskog suda u Puli-Pola, Pula, Kranjčevićeva 8</w:t>
      </w:r>
    </w:p>
    <w:p w:rsidRDefault="003A1961" w:rsidP="00B61A0B" w:rsidR="00500701">
      <w:pPr>
        <w:jc w:val="both"/>
      </w:pPr>
      <w:r w:rsidRPr="004D3099">
        <w:t>- e-oglasna ploča 8 dana</w:t>
      </w:r>
    </w:p>
    <w:sectPr w:rsidSect="001A1476" w:rsidR="00500701">
      <w:headerReference w:type="even" r:id="rId9"/>
      <w:headerReference w:type="default" r:id="rId10"/>
      <w:headerReference w:type="first" r:id="rId11"/>
      <w:pgSz w:h="16838" w:w="11906"/>
      <w:pgMar w:gutter="0" w:footer="708" w:header="708" w:left="1417" w:bottom="1702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A1961" w:rsidP="003A1961" w:rsidR="003A1961">
      <w:r>
        <w:separator/>
      </w:r>
    </w:p>
  </w:endnote>
  <w:endnote w:id="0" w:type="continuationSeparator">
    <w:p w:rsidRDefault="003A1961" w:rsidP="003A1961" w:rsidR="003A196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A1961" w:rsidP="003A1961" w:rsidR="003A1961">
      <w:r>
        <w:separator/>
      </w:r>
    </w:p>
  </w:footnote>
  <w:footnote w:id="0" w:type="continuationSeparator">
    <w:p w:rsidRDefault="003A1961" w:rsidP="003A1961" w:rsidR="003A196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441F" w:rsidP="0051129C" w:rsidR="008A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E344B" w:rsidR="008A416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441F" w:rsidP="0051129C" w:rsidR="008A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E344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A441F" w:rsidP="00294B6C" w:rsidR="00294B6C" w:rsidRPr="004D3099"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  <w:t xml:space="preserve">      </w:t>
    </w:r>
    <w:r w:rsidR="003A1961">
      <w:t>Posl.br.: 2 St-898</w:t>
    </w:r>
    <w:r w:rsidR="003A1961" w:rsidRPr="004D3099">
      <w:t>/16-</w:t>
    </w:r>
    <w:r w:rsidR="003A1961" w:rsidRPr="00BB1EC9">
      <w:t>11</w:t>
    </w:r>
  </w:p>
  <w:p w:rsidRDefault="004E344B" w:rsidP="00DD3FB1" w:rsidR="008A4163" w:rsidRPr="008B2467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441F" w:rsidR="00E84C66">
    <w:pPr>
      <w:pStyle w:val="Zaglavlje"/>
    </w:pPr>
    <w:r>
      <w:tab/>
    </w:r>
    <w:r>
      <w:tab/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A1961"/>
    <w:rsid w:val="003A1961"/>
    <w:rsid w:val="004E344B"/>
    <w:rsid w:val="004F03EE"/>
    <w:rsid w:val="00554328"/>
    <w:rsid w:val="00811C9F"/>
    <w:rsid w:val="00912ACA"/>
    <w:rsid w:val="00985388"/>
    <w:rsid w:val="00B61A0B"/>
    <w:rsid w:val="00BA441F"/>
    <w:rsid w:val="00BB1EC9"/>
    <w:rsid w:val="00DA176A"/>
    <w:rsid w:val="00E25754"/>
    <w:rsid w:val="00F654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A1961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3A196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3A1961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3A1961"/>
  </w:style>
  <w:style w:customStyle="true" w:styleId="f01" w:type="character">
    <w:name w:val="f01"/>
    <w:rsid w:val="003A1961"/>
    <w:rPr>
      <w:rFonts w:cs="Times New Roman" w:hAnsi="Times New Roman" w:ascii="Times New Roman" w:hint="default"/>
      <w:color w:val="00000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A196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A1961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A196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A1961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E344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E344B"/>
    <w:rPr>
      <w:rFonts w:cs="Times New Roman" w:hAnsi="Times New Roman" w:ascii="Times New Roman"/>
      <w:b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E344B"/>
    <w:rPr>
      <w:b/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E344B"/>
    <w:rPr>
      <w:rFonts w:cs="Times New Roman" w:hAnsi="Times New Roman" w:ascii="Times New Roman"/>
      <w:b w:val="false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E344B"/>
    <w:rPr>
      <w:rFonts w:cs="Times New Roman" w:hAnsi="Times New Roman" w:ascii="Times New Roman"/>
      <w:b w:val="false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A1961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3A196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3A1961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3A1961"/>
  </w:style>
  <w:style w:customStyle="1" w:styleId="f01" w:type="character">
    <w:name w:val="f01"/>
    <w:rsid w:val="003A1961"/>
    <w:rPr>
      <w:rFonts w:ascii="Times New Roman" w:cs="Times New Roman" w:hAnsi="Times New Roman" w:hint="default"/>
      <w:color w:val="00000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A196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A1961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A196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A1961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E344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E344B"/>
    <w:rPr>
      <w:rFonts w:ascii="Times New Roman" w:cs="Times New Roman" w:hAnsi="Times New Roman"/>
      <w:b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E344B"/>
    <w:rPr>
      <w:b/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E344B"/>
    <w:rPr>
      <w:rFonts w:ascii="Times New Roman" w:cs="Times New Roman" w:hAnsi="Times New Roman"/>
      <w:b w:val="0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E344B"/>
    <w:rPr>
      <w:rFonts w:ascii="Times New Roman" w:cs="Times New Roman" w:hAnsi="Times New Roman"/>
      <w:b w:val="0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rujna 2016.</izvorni_sadrzaj>
    <derivirana_varijabla naziv="DomainObject.DatumDonosenjaOdluke_1">30.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898</izvorni_sadrzaj>
    <derivirana_varijabla naziv="DomainObject.Predmet.Broj_1">898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lipnja 2016.</izvorni_sadrzaj>
    <derivirana_varijabla naziv="DomainObject.Predmet.DatumOsnivanja_1">30.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St-898/2016</izvorni_sadrzaj>
    <derivirana_varijabla naziv="DomainObject.Predmet.OznakaBroj_1">St-898/2016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OSTENTO d.o.o. LIŽNJAN</izvorni_sadrzaj>
    <derivirana_varijabla naziv="DomainObject.Predmet.ProtustrankaFormated_1">  OSTENTO d.o.o. LIŽNJAN</derivirana_varijabla>
  </DomainObject.Predmet.ProtustrankaFormated>
  <DomainObject.Predmet.ProtustrankaFormatedOIB>
    <izvorni_sadrzaj>  OSTENTO d.o.o. LIŽNJAN, OIB 31154103792</izvorni_sadrzaj>
    <derivirana_varijabla naziv="DomainObject.Predmet.ProtustrankaFormatedOIB_1">  OSTENTO d.o.o. LIŽNJAN, OIB 31154103792</derivirana_varijabla>
  </DomainObject.Predmet.ProtustrankaFormatedOIB>
  <DomainObject.Predmet.ProtustrankaFormatedWithAdress>
    <izvorni_sadrzaj> OSTENTO d.o.o. LIŽNJAN, Ližnjan 3 A, 52204 Ližnjan</izvorni_sadrzaj>
    <derivirana_varijabla naziv="DomainObject.Predmet.ProtustrankaFormatedWithAdress_1"> OSTENTO d.o.o. LIŽNJAN, Ližnjan 3 A, 52204 Ližnjan</derivirana_varijabla>
  </DomainObject.Predmet.ProtustrankaFormatedWithAdress>
  <DomainObject.Predmet.ProtustrankaFormatedWithAdressOIB>
    <izvorni_sadrzaj> OSTENTO d.o.o. LIŽNJAN, OIB 31154103792, Ližnjan 3 A, 52204 Ližnjan</izvorni_sadrzaj>
    <derivirana_varijabla naziv="DomainObject.Predmet.ProtustrankaFormatedWithAdressOIB_1"> OSTENTO d.o.o. LIŽNJAN, OIB 31154103792, Ližnjan 3 A, 52204 Ližnjan</derivirana_varijabla>
  </DomainObject.Predmet.ProtustrankaFormatedWithAdressOIB>
  <DomainObject.Predmet.ProtustrankaWithAdress>
    <izvorni_sadrzaj>OSTENTO d.o.o. LIŽNJAN Ližnjan 3 A, 52204 Ližnjan</izvorni_sadrzaj>
    <derivirana_varijabla naziv="DomainObject.Predmet.ProtustrankaWithAdress_1">OSTENTO d.o.o. LIŽNJAN Ližnjan 3 A, 52204 Ližnjan</derivirana_varijabla>
  </DomainObject.Predmet.ProtustrankaWithAdress>
  <DomainObject.Predmet.ProtustrankaWithAdressOIB>
    <izvorni_sadrzaj>OSTENTO d.o.o. LIŽNJAN, OIB 31154103792, Ližnjan 3 A, 52204 Ližnjan</izvorni_sadrzaj>
    <derivirana_varijabla naziv="DomainObject.Predmet.ProtustrankaWithAdressOIB_1">OSTENTO d.o.o. LIŽNJAN, OIB 31154103792, Ližnjan 3 A, 52204 Ližnjan</derivirana_varijabla>
  </DomainObject.Predmet.ProtustrankaWithAdressOIB>
  <DomainObject.Predmet.ProtustrankaNazivFormated>
    <izvorni_sadrzaj>OSTENTO d.o.o. LIŽNJAN</izvorni_sadrzaj>
    <derivirana_varijabla naziv="DomainObject.Predmet.ProtustrankaNazivFormated_1">OSTENTO d.o.o. LIŽNJAN</derivirana_varijabla>
  </DomainObject.Predmet.ProtustrankaNazivFormated>
  <DomainObject.Predmet.ProtustrankaNazivFormatedOIB>
    <izvorni_sadrzaj>OSTENTO d.o.o. LIŽNJAN, OIB 31154103792</izvorni_sadrzaj>
    <derivirana_varijabla naziv="DomainObject.Predmet.ProtustrankaNazivFormatedOIB_1">OSTENTO d.o.o. LIŽNJAN, OIB 31154103792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ALAN KOŠIĆ, VARAŽDIN BREG zastupanog po punomoćniku ZOU DAMIR BARIŠIĆ I VEDRAN BARIŠIĆ; ERWIN KATARINČIĆ, ZAGREB zastupanog po punomoćniku ZOU DAMIR BARIŠIĆ I VEDRAN BARIŠIĆ; PREDRAG ŠTROMAR, VINICA BREG zastupanog po punomoćniku ZOU DAMIR BARIŠIĆ I VEDRAN BARIŠIĆ</izvorni_sadrzaj>
    <derivirana_varijabla naziv="DomainObject.Predmet.StrankaFormated_1">  ALAN KOŠIĆ, VARAŽDIN BREG zastupanog po punomoćniku ZOU DAMIR BARIŠIĆ I VEDRAN BARIŠIĆ; ERWIN KATARINČIĆ, ZAGREB zastupanog po punomoćniku ZOU DAMIR BARIŠIĆ I VEDRAN BARIŠIĆ; PREDRAG ŠTROMAR, VINICA BREG zastupanog po punomoćniku ZOU DAMIR BARIŠIĆ I VEDRAN BARIŠIĆ</derivirana_varijabla>
  </DomainObject.Predmet.StrankaFormated>
  <DomainObject.Predmet.StrankaFormatedOIB>
    <izvorni_sadrzaj>  ALAN KOŠIĆ, VARAŽDIN BREG, OIB 08697980263 zastupanog po punomoćniku ZOU DAMIR BARIŠIĆ I VEDRAN BARIŠIĆ; ERWIN KATARINČIĆ, ZAGREB, OIB 39963229146 zastupanog po punomoćniku ZOU DAMIR BARIŠIĆ I VEDRAN BARIŠIĆ; PREDRAG ŠTROMAR, VINICA BREG, OIB 34903439121 zastupanog po punomoćniku ZOU DAMIR BARIŠIĆ I VEDRAN BARIŠIĆ</izvorni_sadrzaj>
    <derivirana_varijabla naziv="DomainObject.Predmet.StrankaFormatedOIB_1">  ALAN KOŠIĆ, VARAŽDIN BREG, OIB 08697980263 zastupanog po punomoćniku ZOU DAMIR BARIŠIĆ I VEDRAN BARIŠIĆ; ERWIN KATARINČIĆ, ZAGREB, OIB 39963229146 zastupanog po punomoćniku ZOU DAMIR BARIŠIĆ I VEDRAN BARIŠIĆ; PREDRAG ŠTROMAR, VINICA BREG, OIB 34903439121 zastupanog po punomoćniku ZOU DAMIR BARIŠIĆ I VEDRAN BARIŠIĆ</derivirana_varijabla>
  </DomainObject.Predmet.StrankaFormatedOIB>
  <DomainObject.Predmet.StrankaFormatedWithAdress>
    <izvorni_sadrzaj> ALAN KOŠIĆ, VARAŽDIN BREG, Mostečka 6, 42204 Varaždin Breg zastupanog po punomoćniku ZOU DAMIR BARIŠIĆ I VEDRAN BARIŠIĆ; ERWIN KATARINČIĆ, ZAGREB, Peruanska Ulica 2, 10000 Zagreb zastupanog po punomoćniku ZOU DAMIR BARIŠIĆ I VEDRAN BARIŠIĆ; PREDRAG ŠTROMAR, VINICA BREG, Vinica Breg 8, 42207 Vinica Breg zastupanog po punomoćniku ZOU DAMIR BARIŠIĆ I VEDRAN BARIŠIĆ</izvorni_sadrzaj>
    <derivirana_varijabla naziv="DomainObject.Predmet.StrankaFormatedWithAdress_1"> ALAN KOŠIĆ, VARAŽDIN BREG, Mostečka 6, 42204 Varaždin Breg zastupanog po punomoćniku ZOU DAMIR BARIŠIĆ I VEDRAN BARIŠIĆ; ERWIN KATARINČIĆ, ZAGREB, Peruanska Ulica 2, 10000 Zagreb zastupanog po punomoćniku ZOU DAMIR BARIŠIĆ I VEDRAN BARIŠIĆ; PREDRAG ŠTROMAR, VINICA BREG, Vinica Breg 8, 42207 Vinica Breg zastupanog po punomoćniku ZOU DAMIR BARIŠIĆ I VEDRAN BARIŠIĆ</derivirana_varijabla>
  </DomainObject.Predmet.StrankaFormatedWithAdress>
  <DomainObject.Predmet.StrankaFormatedWithAdressOIB>
    <izvorni_sadrzaj> ALAN KOŠIĆ, VARAŽDIN BREG, OIB 08697980263, Mostečka 6, 42204 Varaždin Breg zastupanog po punomoćniku ZOU DAMIR BARIŠIĆ I VEDRAN BARIŠIĆ; ERWIN KATARINČIĆ, ZAGREB, OIB 39963229146, Peruanska Ulica 2, 10000 Zagreb zastupanog po punomoćniku ZOU DAMIR BARIŠIĆ I VEDRAN BARIŠIĆ; PREDRAG ŠTROMAR, VINICA BREG, OIB 34903439121, Vinica Breg 8, 42207 Vinica Breg zastupanog po punomoćniku ZOU DAMIR BARIŠIĆ I VEDRAN BARIŠIĆ</izvorni_sadrzaj>
    <derivirana_varijabla naziv="DomainObject.Predmet.StrankaFormatedWithAdressOIB_1"> ALAN KOŠIĆ, VARAŽDIN BREG, OIB 08697980263, Mostečka 6, 42204 Varaždin Breg zastupanog po punomoćniku ZOU DAMIR BARIŠIĆ I VEDRAN BARIŠIĆ; ERWIN KATARINČIĆ, ZAGREB, OIB 39963229146, Peruanska Ulica 2, 10000 Zagreb zastupanog po punomoćniku ZOU DAMIR BARIŠIĆ I VEDRAN BARIŠIĆ; PREDRAG ŠTROMAR, VINICA BREG, OIB 34903439121, Vinica Breg 8, 42207 Vinica Breg zastupanog po punomoćniku ZOU DAMIR BARIŠIĆ I VEDRAN BARIŠIĆ</derivirana_varijabla>
  </DomainObject.Predmet.StrankaFormatedWithAdressOIB>
  <DomainObject.Predmet.StrankaWithAdress>
    <izvorni_sadrzaj>ALAN KOŠIĆ, VARAŽDIN BREG Mostečka 6,42204 Varaždin Breg,ERWIN KATARINČIĆ, ZAGREB Peruanska Ulica 2,10000 Zagreb,PREDRAG ŠTROMAR, VINICA BREG Vinica Breg 8,42207 Vinica Breg</izvorni_sadrzaj>
    <derivirana_varijabla naziv="DomainObject.Predmet.StrankaWithAdress_1">ALAN KOŠIĆ, VARAŽDIN BREG Mostečka 6,42204 Varaždin Breg,ERWIN KATARINČIĆ, ZAGREB Peruanska Ulica 2,10000 Zagreb,PREDRAG ŠTROMAR, VINICA BREG Vinica Breg 8,42207 Vinica Breg</derivirana_varijabla>
  </DomainObject.Predmet.StrankaWithAdress>
  <DomainObject.Predmet.StrankaWithAdressOIB>
    <izvorni_sadrzaj>ALAN KOŠIĆ, VARAŽDIN BREG, OIB 08697980263, Mostečka 6,42204 Varaždin Breg,ERWIN KATARINČIĆ, ZAGREB, OIB 39963229146, Peruanska Ulica 2,10000 Zagreb,PREDRAG ŠTROMAR, VINICA BREG, OIB 34903439121, Vinica Breg 8,42207 Vinica Breg</izvorni_sadrzaj>
    <derivirana_varijabla naziv="DomainObject.Predmet.StrankaWithAdressOIB_1">ALAN KOŠIĆ, VARAŽDIN BREG, OIB 08697980263, Mostečka 6,42204 Varaždin Breg,ERWIN KATARINČIĆ, ZAGREB, OIB 39963229146, Peruanska Ulica 2,10000 Zagreb,PREDRAG ŠTROMAR, VINICA BREG, OIB 34903439121, Vinica Breg 8,42207 Vinica Breg</derivirana_varijabla>
  </DomainObject.Predmet.StrankaWithAdressOIB>
  <DomainObject.Predmet.StrankaNazivFormated>
    <izvorni_sadrzaj>ALAN KOŠIĆ, VARAŽDIN BREG,ERWIN KATARINČIĆ, ZAGREB,PREDRAG ŠTROMAR, VINICA BREG</izvorni_sadrzaj>
    <derivirana_varijabla naziv="DomainObject.Predmet.StrankaNazivFormated_1">ALAN KOŠIĆ, VARAŽDIN BREG,ERWIN KATARINČIĆ, ZAGREB,PREDRAG ŠTROMAR, VINICA BREG</derivirana_varijabla>
  </DomainObject.Predmet.StrankaNazivFormated>
  <DomainObject.Predmet.StrankaNazivFormatedOIB>
    <izvorni_sadrzaj>ALAN KOŠIĆ, VARAŽDIN BREG, OIB 08697980263,ERWIN KATARINČIĆ, ZAGREB, OIB 39963229146,PREDRAG ŠTROMAR, VINICA BREG, OIB 34903439121</izvorni_sadrzaj>
    <derivirana_varijabla naziv="DomainObject.Predmet.StrankaNazivFormatedOIB_1">ALAN KOŠIĆ, VARAŽDIN BREG, OIB 08697980263,ERWIN KATARINČIĆ, ZAGREB, OIB 39963229146,PREDRAG ŠTROMAR, VINICA BREG, OIB 34903439121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ALAN KOŠIĆ, VARAŽDIN BREG zastupanog po punomoćniku ZOU DAMIR BARIŠIĆ I VEDRAN BARIŠIĆ</item>
      <item>ERWIN KATARINČIĆ, ZAGREB zastupanog po punomoćniku ZOU DAMIR BARIŠIĆ I VEDRAN BARIŠIĆ</item>
      <item>PREDRAG ŠTROMAR, VINICA BREG zastupanog po punomoćniku ZOU DAMIR BARIŠIĆ I VEDRAN BARIŠIĆ</item>
    </izvorni_sadrzaj>
    <derivirana_varijabla naziv="DomainObject.Predmet.StrankaListFormated_1">
      <item>ALAN KOŠIĆ, VARAŽDIN BREG zastupanog po punomoćniku ZOU DAMIR BARIŠIĆ I VEDRAN BARIŠIĆ</item>
      <item>ERWIN KATARINČIĆ, ZAGREB zastupanog po punomoćniku ZOU DAMIR BARIŠIĆ I VEDRAN BARIŠIĆ</item>
      <item>PREDRAG ŠTROMAR, VINICA BREG zastupanog po punomoćniku ZOU DAMIR BARIŠIĆ I VEDRAN BARIŠIĆ</item>
    </derivirana_varijabla>
  </DomainObject.Predmet.StrankaListFormated>
  <DomainObject.Predmet.StrankaListFormatedOIB>
    <izvorni_sadrzaj>
      <item>ALAN KOŠIĆ, VARAŽDIN BREG, OIB 08697980263 zastupanog po punomoćniku ZOU DAMIR BARIŠIĆ I VEDRAN BARIŠIĆ</item>
      <item>ERWIN KATARINČIĆ, ZAGREB, OIB 39963229146 zastupanog po punomoćniku ZOU DAMIR BARIŠIĆ I VEDRAN BARIŠIĆ</item>
      <item>PREDRAG ŠTROMAR, VINICA BREG, OIB 34903439121 zastupanog po punomoćniku ZOU DAMIR BARIŠIĆ I VEDRAN BARIŠIĆ</item>
    </izvorni_sadrzaj>
    <derivirana_varijabla naziv="DomainObject.Predmet.StrankaListFormatedOIB_1">
      <item>ALAN KOŠIĆ, VARAŽDIN BREG, OIB 08697980263 zastupanog po punomoćniku ZOU DAMIR BARIŠIĆ I VEDRAN BARIŠIĆ</item>
      <item>ERWIN KATARINČIĆ, ZAGREB, OIB 39963229146 zastupanog po punomoćniku ZOU DAMIR BARIŠIĆ I VEDRAN BARIŠIĆ</item>
      <item>PREDRAG ŠTROMAR, VINICA BREG, OIB 34903439121 zastupanog po punomoćniku ZOU DAMIR BARIŠIĆ I VEDRAN BARIŠIĆ</item>
    </derivirana_varijabla>
  </DomainObject.Predmet.StrankaListFormatedOIB>
  <DomainObject.Predmet.StrankaListFormatedWithAdress>
    <izvorni_sadrzaj>
      <item>ALAN KOŠIĆ, VARAŽDIN BREG, Mostečka 6, 42204 Varaždin Breg zastupanog po punomoćniku ZOU DAMIR BARIŠIĆ I VEDRAN BARIŠIĆ</item>
      <item>ERWIN KATARINČIĆ, ZAGREB, Peruanska Ulica 2, 10000 Zagreb zastupanog po punomoćniku ZOU DAMIR BARIŠIĆ I VEDRAN BARIŠIĆ</item>
      <item>PREDRAG ŠTROMAR, VINICA BREG, Vinica Breg 8, 42207 Vinica Breg zastupanog po punomoćniku ZOU DAMIR BARIŠIĆ I VEDRAN BARIŠIĆ</item>
    </izvorni_sadrzaj>
    <derivirana_varijabla naziv="DomainObject.Predmet.StrankaListFormatedWithAdress_1">
      <item>ALAN KOŠIĆ, VARAŽDIN BREG, Mostečka 6, 42204 Varaždin Breg zastupanog po punomoćniku ZOU DAMIR BARIŠIĆ I VEDRAN BARIŠIĆ</item>
      <item>ERWIN KATARINČIĆ, ZAGREB, Peruanska Ulica 2, 10000 Zagreb zastupanog po punomoćniku ZOU DAMIR BARIŠIĆ I VEDRAN BARIŠIĆ</item>
      <item>PREDRAG ŠTROMAR, VINICA BREG, Vinica Breg 8, 42207 Vinica Breg zastupanog po punomoćniku ZOU DAMIR BARIŠIĆ I VEDRAN BARIŠIĆ</item>
    </derivirana_varijabla>
  </DomainObject.Predmet.StrankaListFormatedWithAdress>
  <DomainObject.Predmet.StrankaListFormatedWithAdressOIB>
    <izvorni_sadrzaj>
      <item>ALAN KOŠIĆ, VARAŽDIN BREG, OIB 08697980263, Mostečka 6, 42204 Varaždin Breg zastupanog po punomoćniku ZOU DAMIR BARIŠIĆ I VEDRAN BARIŠIĆ</item>
      <item>ERWIN KATARINČIĆ, ZAGREB, OIB 39963229146, Peruanska Ulica 2, 10000 Zagreb zastupanog po punomoćniku ZOU DAMIR BARIŠIĆ I VEDRAN BARIŠIĆ</item>
      <item>PREDRAG ŠTROMAR, VINICA BREG, OIB 34903439121, Vinica Breg 8, 42207 Vinica Breg zastupanog po punomoćniku ZOU DAMIR BARIŠIĆ I VEDRAN BARIŠIĆ</item>
    </izvorni_sadrzaj>
    <derivirana_varijabla naziv="DomainObject.Predmet.StrankaListFormatedWithAdressOIB_1">
      <item>ALAN KOŠIĆ, VARAŽDIN BREG, OIB 08697980263, Mostečka 6, 42204 Varaždin Breg zastupanog po punomoćniku ZOU DAMIR BARIŠIĆ I VEDRAN BARIŠIĆ</item>
      <item>ERWIN KATARINČIĆ, ZAGREB, OIB 39963229146, Peruanska Ulica 2, 10000 Zagreb zastupanog po punomoćniku ZOU DAMIR BARIŠIĆ I VEDRAN BARIŠIĆ</item>
      <item>PREDRAG ŠTROMAR, VINICA BREG, OIB 34903439121, Vinica Breg 8, 42207 Vinica Breg zastupanog po punomoćniku ZOU DAMIR BARIŠIĆ I VEDRAN BARIŠIĆ</item>
    </derivirana_varijabla>
  </DomainObject.Predmet.StrankaListFormatedWithAdressOIB>
  <DomainObject.Predmet.StrankaListNazivFormated>
    <izvorni_sadrzaj>
      <item>ALAN KOŠIĆ, VARAŽDIN BREG</item>
      <item>ERWIN KATARINČIĆ, ZAGREB</item>
      <item>PREDRAG ŠTROMAR, VINICA BREG</item>
    </izvorni_sadrzaj>
    <derivirana_varijabla naziv="DomainObject.Predmet.StrankaListNazivFormated_1">
      <item>ALAN KOŠIĆ, VARAŽDIN BREG</item>
      <item>ERWIN KATARINČIĆ, ZAGREB</item>
      <item>PREDRAG ŠTROMAR, VINICA BREG</item>
    </derivirana_varijabla>
  </DomainObject.Predmet.StrankaListNazivFormated>
  <DomainObject.Predmet.StrankaListNazivFormatedOIB>
    <izvorni_sadrzaj>
      <item>ALAN KOŠIĆ, VARAŽDIN BREG, OIB 08697980263</item>
      <item>ERWIN KATARINČIĆ, ZAGREB, OIB 39963229146</item>
      <item>PREDRAG ŠTROMAR, VINICA BREG, OIB 34903439121</item>
    </izvorni_sadrzaj>
    <derivirana_varijabla naziv="DomainObject.Predmet.StrankaListNazivFormatedOIB_1">
      <item>ALAN KOŠIĆ, VARAŽDIN BREG, OIB 08697980263</item>
      <item>ERWIN KATARINČIĆ, ZAGREB, OIB 39963229146</item>
      <item>PREDRAG ŠTROMAR, VINICA BREG, OIB 34903439121</item>
    </derivirana_varijabla>
  </DomainObject.Predmet.StrankaListNazivFormatedOIB>
  <DomainObject.Predmet.ProtuStrankaListFormated>
    <izvorni_sadrzaj>
      <item>OSTENTO d.o.o. LIŽNJAN</item>
    </izvorni_sadrzaj>
    <derivirana_varijabla naziv="DomainObject.Predmet.ProtuStrankaListFormated_1">
      <item>OSTENTO d.o.o. LIŽNJAN</item>
    </derivirana_varijabla>
  </DomainObject.Predmet.ProtuStrankaListFormated>
  <DomainObject.Predmet.ProtuStrankaListFormatedOIB>
    <izvorni_sadrzaj>
      <item>OSTENTO d.o.o. LIŽNJAN, OIB 31154103792</item>
    </izvorni_sadrzaj>
    <derivirana_varijabla naziv="DomainObject.Predmet.ProtuStrankaListFormatedOIB_1">
      <item>OSTENTO d.o.o. LIŽNJAN, OIB 31154103792</item>
    </derivirana_varijabla>
  </DomainObject.Predmet.ProtuStrankaListFormatedOIB>
  <DomainObject.Predmet.ProtuStrankaListFormatedWithAdress>
    <izvorni_sadrzaj>
      <item>OSTENTO d.o.o. LIŽNJAN, Ližnjan 3 A, 52204 Ližnjan</item>
    </izvorni_sadrzaj>
    <derivirana_varijabla naziv="DomainObject.Predmet.ProtuStrankaListFormatedWithAdress_1">
      <item>OSTENTO d.o.o. LIŽNJAN, Ližnjan 3 A, 52204 Ližnjan</item>
    </derivirana_varijabla>
  </DomainObject.Predmet.ProtuStrankaListFormatedWithAdress>
  <DomainObject.Predmet.ProtuStrankaListFormatedWithAdressOIB>
    <izvorni_sadrzaj>
      <item>OSTENTO d.o.o. LIŽNJAN, OIB 31154103792, Ližnjan 3 A, 52204 Ližnjan</item>
    </izvorni_sadrzaj>
    <derivirana_varijabla naziv="DomainObject.Predmet.ProtuStrankaListFormatedWithAdressOIB_1">
      <item>OSTENTO d.o.o. LIŽNJAN, OIB 31154103792, Ližnjan 3 A, 52204 Ližnjan</item>
    </derivirana_varijabla>
  </DomainObject.Predmet.ProtuStrankaListFormatedWithAdressOIB>
  <DomainObject.Predmet.ProtuStrankaListNazivFormated>
    <izvorni_sadrzaj>
      <item>OSTENTO d.o.o. LIŽNJAN</item>
    </izvorni_sadrzaj>
    <derivirana_varijabla naziv="DomainObject.Predmet.ProtuStrankaListNazivFormated_1">
      <item>OSTENTO d.o.o. LIŽNJAN</item>
    </derivirana_varijabla>
  </DomainObject.Predmet.ProtuStrankaListNazivFormated>
  <DomainObject.Predmet.ProtuStrankaListNazivFormatedOIB>
    <izvorni_sadrzaj>
      <item>OSTENTO d.o.o. LIŽNJAN, OIB 31154103792</item>
    </izvorni_sadrzaj>
    <derivirana_varijabla naziv="DomainObject.Predmet.ProtuStrankaListNazivFormatedOIB_1">
      <item>OSTENTO d.o.o. LIŽNJAN, OIB 31154103792</item>
    </derivirana_varijabla>
  </DomainObject.Predmet.ProtuStrankaListNazivFormatedOIB>
  <DomainObject.Predmet.OstaliListFormated>
    <izvorni_sadrzaj>
      <item>ZOU DAMIR BARIŠIĆ I VEDRAN BARIŠIĆ punomoćnik sudionika u postupku ERWIN KATARINČIĆ, ZAGREB; ALAN KOŠIĆ, VARAŽDIN BREG; PREDRAG ŠTROMAR, VINICA BREG</item>
    </izvorni_sadrzaj>
    <derivirana_varijabla naziv="DomainObject.Predmet.OstaliListFormated_1">
      <item>ZOU DAMIR BARIŠIĆ I VEDRAN BARIŠIĆ punomoćnik sudionika u postupku ERWIN KATARINČIĆ, ZAGREB; ALAN KOŠIĆ, VARAŽDIN BREG; PREDRAG ŠTROMAR, VINICA BREG</item>
    </derivirana_varijabla>
  </DomainObject.Predmet.OstaliListFormated>
  <DomainObject.Predmet.OstaliListFormatedOIB>
    <izvorni_sadrzaj>
      <item>ZOU DAMIR BARIŠIĆ I VEDRAN BARIŠIĆ punomoćnik sudionika u postupku ERWIN KATARINČIĆ, ZAGREB; ALAN KOŠIĆ, VARAŽDIN BREG; PREDRAG ŠTROMAR, VINICA BREG</item>
    </izvorni_sadrzaj>
    <derivirana_varijabla naziv="DomainObject.Predmet.OstaliListFormatedOIB_1">
      <item>ZOU DAMIR BARIŠIĆ I VEDRAN BARIŠIĆ punomoćnik sudionika u postupku ERWIN KATARINČIĆ, ZAGREB; ALAN KOŠIĆ, VARAŽDIN BREG; PREDRAG ŠTROMAR, VINICA BREG</item>
    </derivirana_varijabla>
  </DomainObject.Predmet.OstaliListFormatedOIB>
  <DomainObject.Predmet.OstaliListFormatedWithAdress>
    <izvorni_sadrzaj>
      <item>ZOU DAMIR BARIŠIĆ I VEDRAN BARIŠIĆ, Basaričekova 27, 48000 Koprivnica punomoćnik sudionika u postupku ERWIN KATARINČIĆ, ZAGREB; ALAN KOŠIĆ, VARAŽDIN BREG; PREDRAG ŠTROMAR, VINICA BREG</item>
    </izvorni_sadrzaj>
    <derivirana_varijabla naziv="DomainObject.Predmet.OstaliListFormatedWithAdress_1">
      <item>ZOU DAMIR BARIŠIĆ I VEDRAN BARIŠIĆ, Basaričekova 27, 48000 Koprivnica punomoćnik sudionika u postupku ERWIN KATARINČIĆ, ZAGREB; ALAN KOŠIĆ, VARAŽDIN BREG; PREDRAG ŠTROMAR, VINICA BREG</item>
    </derivirana_varijabla>
  </DomainObject.Predmet.OstaliListFormatedWithAdress>
  <DomainObject.Predmet.OstaliListFormatedWithAdressOIB>
    <izvorni_sadrzaj>
      <item>ZOU DAMIR BARIŠIĆ I VEDRAN BARIŠIĆ, Basaričekova 27, 48000 Koprivnica punomoćnik sudionika u postupku ERWIN KATARINČIĆ, ZAGREB; ALAN KOŠIĆ, VARAŽDIN BREG; PREDRAG ŠTROMAR, VINICA BREG</item>
    </izvorni_sadrzaj>
    <derivirana_varijabla naziv="DomainObject.Predmet.OstaliListFormatedWithAdressOIB_1">
      <item>ZOU DAMIR BARIŠIĆ I VEDRAN BARIŠIĆ, Basaričekova 27, 48000 Koprivnica punomoćnik sudionika u postupku ERWIN KATARINČIĆ, ZAGREB; ALAN KOŠIĆ, VARAŽDIN BREG; PREDRAG ŠTROMAR, VINICA BREG</item>
    </derivirana_varijabla>
  </DomainObject.Predmet.OstaliListFormatedWithAdressOIB>
  <DomainObject.Predmet.OstaliListNazivFormated>
    <izvorni_sadrzaj>
      <item>ZOU DAMIR BARIŠIĆ I VEDRAN BARIŠIĆ</item>
    </izvorni_sadrzaj>
    <derivirana_varijabla naziv="DomainObject.Predmet.OstaliListNazivFormated_1">
      <item>ZOU DAMIR BARIŠIĆ I VEDRAN BARIŠIĆ</item>
    </derivirana_varijabla>
  </DomainObject.Predmet.OstaliListNazivFormated>
  <DomainObject.Predmet.OstaliListNazivFormatedOIB>
    <izvorni_sadrzaj>
      <item>ZOU DAMIR BARIŠIĆ I VEDRAN BARIŠIĆ</item>
    </izvorni_sadrzaj>
    <derivirana_varijabla naziv="DomainObject.Predmet.OstaliListNazivFormatedOIB_1">
      <item>ZOU DAMIR BARIŠIĆ I VEDRAN BARIŠIĆ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rujna 2016.</izvorni_sadrzaj>
    <derivirana_varijabla naziv="DomainObject.Datum_1">30.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ALAN KOŠIĆ, VARAŽDIN BREG i dr.</izvorni_sadrzaj>
    <derivirana_varijabla naziv="DomainObject.Predmet.StrankaIDrugi_1">ALAN KOŠIĆ, VARAŽDIN BREG i dr.</derivirana_varijabla>
  </DomainObject.Predmet.StrankaIDrugi>
  <DomainObject.Predmet.ProtustrankaIDrugi>
    <izvorni_sadrzaj>OSTENTO d.o.o. LIŽNJAN</izvorni_sadrzaj>
    <derivirana_varijabla naziv="DomainObject.Predmet.ProtustrankaIDrugi_1">OSTENTO d.o.o. LIŽNJAN</derivirana_varijabla>
  </DomainObject.Predmet.ProtustrankaIDrugi>
  <DomainObject.Predmet.StrankaIDrugiAdressOIB>
    <izvorni_sadrzaj>ALAN KOŠIĆ, VARAŽDIN BREG, OIB 08697980263, Mostečka 6, 42204 Varaždin Breg i dr.</izvorni_sadrzaj>
    <derivirana_varijabla naziv="DomainObject.Predmet.StrankaIDrugiAdressOIB_1">ALAN KOŠIĆ, VARAŽDIN BREG, OIB 08697980263, Mostečka 6, 42204 Varaždin Breg i dr.</derivirana_varijabla>
  </DomainObject.Predmet.StrankaIDrugiAdressOIB>
  <DomainObject.Predmet.ProtustrankaIDrugiAdressOIB>
    <izvorni_sadrzaj>OSTENTO d.o.o. LIŽNJAN, OIB 31154103792, Ližnjan 3 A, 52204 Ližnjan</izvorni_sadrzaj>
    <derivirana_varijabla naziv="DomainObject.Predmet.ProtustrankaIDrugiAdressOIB_1">OSTENTO d.o.o. LIŽNJAN, OIB 31154103792, Ližnjan 3 A, 52204 Ližnjan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OSTENTO d.o.o. LIŽNJAN</item>
      <item>ALAN KOŠIĆ, VARAŽDIN BREG</item>
      <item>ERWIN KATARINČIĆ, ZAGREB</item>
      <item>PREDRAG ŠTROMAR, VINICA BREG</item>
      <item>ZOU DAMIR BARIŠIĆ I VEDRAN BARIŠIĆ</item>
    </izvorni_sadrzaj>
    <derivirana_varijabla naziv="DomainObject.Predmet.SudioniciListNaziv_1">
      <item>OSTENTO d.o.o. LIŽNJAN</item>
      <item>ALAN KOŠIĆ, VARAŽDIN BREG</item>
      <item>ERWIN KATARINČIĆ, ZAGREB</item>
      <item>PREDRAG ŠTROMAR, VINICA BREG</item>
      <item>ZOU DAMIR BARIŠIĆ I VEDRAN BARIŠIĆ</item>
    </derivirana_varijabla>
  </DomainObject.Predmet.SudioniciListNaziv>
  <DomainObject.Predmet.SudioniciListAdressOIB>
    <izvorni_sadrzaj>
      <item>OSTENTO d.o.o. LIŽNJAN, OIB 31154103792, Ližnjan 3 A,52204 Ližnjan</item>
      <item>ALAN KOŠIĆ, VARAŽDIN BREG, OIB 08697980263, Mostečka 6,42204 Varaždin Breg</item>
      <item>ERWIN KATARINČIĆ, ZAGREB, OIB 39963229146, Peruanska Ulica 2,10000 Zagreb</item>
      <item>PREDRAG ŠTROMAR, VINICA BREG, OIB 34903439121, Vinica Breg 8,42207 Vinica Breg</item>
      <item>ZOU DAMIR BARIŠIĆ I VEDRAN BARIŠIĆ, Basaričekova 27,48000 Koprivnica</item>
    </izvorni_sadrzaj>
    <derivirana_varijabla naziv="DomainObject.Predmet.SudioniciListAdressOIB_1">
      <item>OSTENTO d.o.o. LIŽNJAN, OIB 31154103792, Ližnjan 3 A,52204 Ližnjan</item>
      <item>ALAN KOŠIĆ, VARAŽDIN BREG, OIB 08697980263, Mostečka 6,42204 Varaždin Breg</item>
      <item>ERWIN KATARINČIĆ, ZAGREB, OIB 39963229146, Peruanska Ulica 2,10000 Zagreb</item>
      <item>PREDRAG ŠTROMAR, VINICA BREG, OIB 34903439121, Vinica Breg 8,42207 Vinica Breg</item>
      <item>ZOU DAMIR BARIŠIĆ I VEDRAN BARIŠIĆ, Basaričekova 27,48000 Koprivnica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31154103792</item>
      <item>, OIB 08697980263</item>
      <item>, OIB 39963229146</item>
      <item>, OIB 34903439121</item>
      <item>, OIB null</item>
    </izvorni_sadrzaj>
    <derivirana_varijabla naziv="DomainObject.Predmet.SudioniciListNazivOIB_1">
      <item>, OIB 31154103792</item>
      <item>, OIB 08697980263</item>
      <item>, OIB 39963229146</item>
      <item>, OIB 34903439121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Milena Veljović, OIB 90523902370, Dobrilina 9 Pula</item>
    </izvorni_sadrzaj>
    <derivirana_varijabla naziv="DomainObject.Predmet.StecajniUpraviteljiListAddressOIB_1">
      <item>Milena Veljović, OIB 90523902370, Dobrilina 9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698</properties:Words>
  <properties:Characters>3601</properties:Characters>
  <properties:Lines>95</properties:Lines>
  <properties:Paragraphs>42</properties:Paragraphs>
  <properties:TotalTime>62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4440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2016-09-06T09:48:00Z</dcterms:created>
  <dc:creator>Jasmina Matika</dc:creator>
  <cp:lastModifiedBy>Jasmina Matika</cp:lastModifiedBy>
  <dcterms:modified xmlns:xsi="http://www.w3.org/2001/XMLSchema-instance" xsi:type="dcterms:W3CDTF">2016-09-30T08:27:00Z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