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987473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88da08b" w14:paraId="88da08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E15DA">
        <w:rPr>
          <w:sz w:val="24"/>
        </w:rPr>
        <w:t>857</w:t>
      </w:r>
      <w:r w:rsidR="00F03255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F03255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CE15DA">
        <w:t>UGO TANJA j.d.o.o., Zagreb, Vrapčanska putina 9 (OIB 38103371011)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 w:rsidR="001C4143">
        <w:rPr>
          <w:sz w:val="24"/>
          <w:szCs w:val="24"/>
        </w:rPr>
        <w:t xml:space="preserve"> v.r.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1C4143" w:rsidR="001C4143">
      <w:r>
        <w:t>Za točnost otpravka-ovlašteni službenik:</w:t>
      </w:r>
    </w:p>
    <w:p w:rsidRDefault="001C4143" w:rsidR="001C4143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1B6D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1EA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48C"/>
    <w:rsid w:val="001B5C35"/>
    <w:rsid w:val="001C1529"/>
    <w:rsid w:val="001C4143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D5264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473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15DA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58B4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0325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7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7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4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4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4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4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UGO-TANJA jednostavno društvo s ograničenom odgovornošću za usluge i trgovinu</izvorni_sadrzaj>
    <derivirana_varijabla naziv="DomainObject.Predmet.ProtustrankaFormated_1">  UGO-TANJA jednostavno društvo s ograničenom odgovornošću za usluge i trgovinu</derivirana_varijabla>
  </DomainObject.Predmet.ProtustrankaFormated>
  <DomainObject.Predmet.ProtustrankaFormatedOIB>
    <izvorni_sadrzaj>  UGO-TANJA jednostavno društvo s ograničenom odgovornošću za usluge i trgovinu, OIB 38103371011</izvorni_sadrzaj>
    <derivirana_varijabla naziv="DomainObject.Predmet.ProtustrankaFormatedOIB_1">  UGO-TANJA jednostavno društvo s ograničenom odgovornošću za usluge i trgovinu, OIB 38103371011</derivirana_varijabla>
  </DomainObject.Predmet.ProtustrankaFormatedOIB>
  <DomainObject.Predmet.ProtustrankaFormatedWithAdress>
    <izvorni_sadrzaj> UGO-TANJA jednostavno društvo s ograničenom odgovornošću za usluge i trgovinu, Vrapčanska putina 9, 10000 Zagreb</izvorni_sadrzaj>
    <derivirana_varijabla naziv="DomainObject.Predmet.ProtustrankaFormatedWithAdress_1"> UGO-TANJA jednostavno društvo s ograničenom odgovornošću za usluge i trgovinu, Vrapčanska putina 9, 10000 Zagreb</derivirana_varijabla>
  </DomainObject.Predmet.ProtustrankaFormatedWithAdress>
  <DomainObject.Predmet.ProtustrankaFormatedWithAdressOIB>
    <izvorni_sadrzaj> UGO-TANJA jednostavno društvo s ograničenom odgovornošću za usluge i trgovinu, OIB 38103371011, Vrapčanska putina 9, 10000 Zagreb</izvorni_sadrzaj>
    <derivirana_varijabla naziv="DomainObject.Predmet.ProtustrankaFormatedWithAdressOIB_1"> UGO-TANJA jednostavno društvo s ograničenom odgovornošću za usluge i trgovinu, OIB 38103371011, Vrapčanska putina 9, 10000 Zagreb</derivirana_varijabla>
  </DomainObject.Predmet.ProtustrankaFormatedWithAdressOIB>
  <DomainObject.Predmet.ProtustrankaWithAdress>
    <izvorni_sadrzaj>UGO-TANJA jednostavno društvo s ograničenom odgovornošću za usluge i trgovinu Vrapčanska putina 9, 10000 Zagreb</izvorni_sadrzaj>
    <derivirana_varijabla naziv="DomainObject.Predmet.ProtustrankaWithAdress_1">UGO-TANJA jednostavno društvo s ograničenom odgovornošću za usluge i trgovinu Vrapčanska putina 9, 10000 Zagreb</derivirana_varijabla>
  </DomainObject.Predmet.ProtustrankaWithAdress>
  <DomainObject.Predmet.ProtustrankaWithAdressOIB>
    <izvorni_sadrzaj>UGO-TANJA jednostavno društvo s ograničenom odgovornošću za usluge i trgovinu, OIB 38103371011, Vrapčanska putina 9, 10000 Zagreb</izvorni_sadrzaj>
    <derivirana_varijabla naziv="DomainObject.Predmet.ProtustrankaWithAdressOIB_1">UGO-TANJA jednostavno društvo s ograničenom odgovornošću za usluge i trgovinu, OIB 38103371011, Vrapčanska putina 9, 10000 Zagreb</derivirana_varijabla>
  </DomainObject.Predmet.ProtustrankaWithAdressOIB>
  <DomainObject.Predmet.ProtustrankaNazivFormated>
    <izvorni_sadrzaj>UGO-TANJA jednostavno društvo s ograničenom odgovornošću za usluge i trgovinu</izvorni_sadrzaj>
    <derivirana_varijabla naziv="DomainObject.Predmet.ProtustrankaNazivFormated_1">UGO-TANJA jednostavno društvo s ograničenom odgovornošću za usluge i trgovinu</derivirana_varijabla>
  </DomainObject.Predmet.ProtustrankaNazivFormated>
  <DomainObject.Predmet.ProtustrankaNazivFormatedOIB>
    <izvorni_sadrzaj>UGO-TANJA jednostavno društvo s ograničenom odgovornošću za usluge i trgovinu, OIB 38103371011</izvorni_sadrzaj>
    <derivirana_varijabla naziv="DomainObject.Predmet.ProtustrankaNazivFormatedOIB_1">UGO-TANJA jednostavno društvo s ograničenom odgovornošću za usluge i trgovinu, OIB 38103371011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UGO-TANJA jednostavno društvo s ograničenom odgovornošću za usluge i trgovinu</item>
    </izvorni_sadrzaj>
    <derivirana_varijabla naziv="DomainObject.Predmet.ProtuStrankaListFormated_1">
      <item>UGO-TANJA jednostavno društvo s ograničenom odgovornošću za usluge i trgovinu</item>
    </derivirana_varijabla>
  </DomainObject.Predmet.ProtuStrankaListFormated>
  <DomainObject.Predmet.ProtuStrankaListFormatedOIB>
    <izvorni_sadrzaj>
      <item>UGO-TANJA jednostavno društvo s ograničenom odgovornošću za usluge i trgovinu, OIB 38103371011</item>
    </izvorni_sadrzaj>
    <derivirana_varijabla naziv="DomainObject.Predmet.ProtuStrankaListFormatedOIB_1">
      <item>UGO-TANJA jednostavno društvo s ograničenom odgovornošću za usluge i trgovinu, OIB 38103371011</item>
    </derivirana_varijabla>
  </DomainObject.Predmet.ProtuStrankaListFormatedOIB>
  <DomainObject.Predmet.ProtuStrankaListFormatedWithAdress>
    <izvorni_sadrzaj>
      <item>UGO-TANJA jednostavno društvo s ograničenom odgovornošću za usluge i trgovinu, Vrapčanska putina 9, 10000 Zagreb</item>
    </izvorni_sadrzaj>
    <derivirana_varijabla naziv="DomainObject.Predmet.ProtuStrankaListFormatedWithAdress_1">
      <item>UGO-TANJA jednostavno društvo s ograničenom odgovornošću za usluge i trgovinu, Vrapčanska putina 9, 10000 Zagreb</item>
    </derivirana_varijabla>
  </DomainObject.Predmet.ProtuStrankaListFormatedWithAdress>
  <DomainObject.Predmet.ProtuStrankaListFormatedWithAdressOIB>
    <izvorni_sadrzaj>
      <item>UGO-TANJA jednostavno društvo s ograničenom odgovornošću za usluge i trgovinu, OIB 38103371011, Vrapčanska putina 9, 10000 Zagreb</item>
    </izvorni_sadrzaj>
    <derivirana_varijabla naziv="DomainObject.Predmet.ProtuStrankaListFormatedWithAdressOIB_1">
      <item>UGO-TANJA jednostavno društvo s ograničenom odgovornošću za usluge i trgovinu, OIB 38103371011, Vrapčanska putina 9, 10000 Zagreb</item>
    </derivirana_varijabla>
  </DomainObject.Predmet.ProtuStrankaListFormatedWithAdressOIB>
  <DomainObject.Predmet.ProtuStrankaListNazivFormated>
    <izvorni_sadrzaj>
      <item>UGO-TANJA jednostavno društvo s ograničenom odgovornošću za usluge i trgovinu</item>
    </izvorni_sadrzaj>
    <derivirana_varijabla naziv="DomainObject.Predmet.ProtuStrankaListNazivFormated_1">
      <item>UGO-TANJA jednostavno društvo s ograničenom odgovornošću za usluge i trgovinu</item>
    </derivirana_varijabla>
  </DomainObject.Predmet.ProtuStrankaListNazivFormated>
  <DomainObject.Predmet.ProtuStrankaListNazivFormatedOIB>
    <izvorni_sadrzaj>
      <item>UGO-TANJA jednostavno društvo s ograničenom odgovornošću za usluge i trgovinu, OIB 38103371011</item>
    </izvorni_sadrzaj>
    <derivirana_varijabla naziv="DomainObject.Predmet.ProtuStrankaListNazivFormatedOIB_1">
      <item>UGO-TANJA jednostavno društvo s ograničenom odgovornošću za usluge i trgovinu, OIB 38103371011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UGO-TANJA jednostavno društvo s ograničenom odgovornošću za usluge i trgovinu</izvorni_sadrzaj>
    <derivirana_varijabla naziv="DomainObject.Predmet.ProtustrankaIDrugi_1">UGO-TANJA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UGO-TANJA jednostavno društvo s ograničenom odgovornošću za usluge i trgovinu, OIB 38103371011, Vrapčanska putina 9, 10000 Zagreb</izvorni_sadrzaj>
    <derivirana_varijabla naziv="DomainObject.Predmet.ProtustrankaIDrugiAdressOIB_1">UGO-TANJA jednostavno društvo s ograničenom odgovornošću za usluge i trgovinu, OIB 38103371011, Vrapčanska putina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UGO-TANJA jednostavno društvo s ograničenom odgovornošću za usluge i trgovinu</item>
      <item>FINA Regionalni centar Zagreb</item>
    </izvorni_sadrzaj>
    <derivirana_varijabla naziv="DomainObject.Predmet.SudioniciListNaziv_1">
      <item>UGO-TANJA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UGO-TANJA jednostavno društvo s ograničenom odgovornošću za usluge i trgovinu, OIB 38103371011, Vrapčanska putina 9,10000 Zagreb</item>
      <item>FINA Regionalni centar Zagreb, OIB 85821130368, Trg svibanjskih žrtava 1995. br. 1,10000 Zagreb</item>
    </izvorni_sadrzaj>
    <derivirana_varijabla naziv="DomainObject.Predmet.SudioniciListAdressOIB_1">
      <item>UGO-TANJA jednostavno društvo s ograničenom odgovornošću za usluge i trgovinu, OIB 38103371011, Vrapčanska putina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38103371011</item>
      <item>, OIB 85821130368</item>
    </izvorni_sadrzaj>
    <derivirana_varijabla naziv="DomainObject.Predmet.SudioniciListNazivOIB_1">
      <item>, OIB 38103371011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443F3-FE16-425D-8577-D393894DB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2010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2016-02-23T12:27:00Z</dcterms:created>
  <dc:creator>Korisnik</dc:creator>
  <cp:lastModifiedBy>Ivanka Lukač</cp:lastModifiedBy>
  <cp:lastPrinted>2016-02-23T12:27:00Z</cp:lastPrinted>
  <dcterms:modified xmlns:xsi="http://www.w3.org/2001/XMLSchema-instance" xsi:type="dcterms:W3CDTF">2016-02-23T13:40:00Z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