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62447b8" w14:paraId="62447b8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720482" w:rsidRPr="00720482">
        <w:rPr>
          <w:sz w:val="24"/>
          <w:szCs w:val="24"/>
        </w:rPr>
        <w:t>ELPA PROM j.d.o.o.</w:t>
      </w:r>
      <w:r w:rsidR="00720482">
        <w:rPr>
          <w:sz w:val="24"/>
          <w:szCs w:val="24"/>
        </w:rPr>
        <w:t xml:space="preserve">, </w:t>
      </w:r>
      <w:r w:rsidR="00720482" w:rsidRPr="00720482">
        <w:rPr>
          <w:sz w:val="24"/>
          <w:szCs w:val="24"/>
        </w:rPr>
        <w:t>Bunarska bb</w:t>
      </w:r>
      <w:r w:rsidR="00720482">
        <w:rPr>
          <w:sz w:val="24"/>
          <w:szCs w:val="24"/>
        </w:rPr>
        <w:t xml:space="preserve">, </w:t>
      </w:r>
      <w:r w:rsidR="00720482" w:rsidRPr="00720482">
        <w:rPr>
          <w:sz w:val="24"/>
          <w:szCs w:val="24"/>
        </w:rPr>
        <w:t>Čepelovac</w:t>
      </w:r>
      <w:r w:rsidR="00594D50" w:rsidRPr="00594D50">
        <w:rPr>
          <w:sz w:val="24"/>
          <w:szCs w:val="24"/>
        </w:rPr>
        <w:t xml:space="preserve">, OIB: </w:t>
      </w:r>
      <w:r w:rsidR="00720482" w:rsidRPr="00720482">
        <w:rPr>
          <w:sz w:val="24"/>
          <w:szCs w:val="24"/>
        </w:rPr>
        <w:t>68069683908</w:t>
      </w:r>
      <w:r w:rsidRPr="00594D50">
        <w:rPr>
          <w:sz w:val="24"/>
          <w:szCs w:val="24"/>
        </w:rPr>
        <w:t xml:space="preserve">, </w:t>
      </w:r>
      <w:r w:rsidR="00DC58F6">
        <w:rPr>
          <w:sz w:val="24"/>
          <w:szCs w:val="24"/>
        </w:rPr>
        <w:t xml:space="preserve">12. veljače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720482" w:rsidRPr="00720482">
        <w:rPr>
          <w:sz w:val="24"/>
          <w:szCs w:val="24"/>
        </w:rPr>
        <w:t>ELPA PROM j.d.o.o.</w:t>
      </w:r>
      <w:r w:rsidR="00720482">
        <w:rPr>
          <w:sz w:val="24"/>
          <w:szCs w:val="24"/>
        </w:rPr>
        <w:t xml:space="preserve">, </w:t>
      </w:r>
      <w:r w:rsidR="00720482" w:rsidRPr="00720482">
        <w:rPr>
          <w:sz w:val="24"/>
          <w:szCs w:val="24"/>
        </w:rPr>
        <w:t>Bunarska bb</w:t>
      </w:r>
      <w:r w:rsidR="00720482">
        <w:rPr>
          <w:sz w:val="24"/>
          <w:szCs w:val="24"/>
        </w:rPr>
        <w:t xml:space="preserve">, </w:t>
      </w:r>
      <w:r w:rsidR="00720482" w:rsidRPr="00720482">
        <w:rPr>
          <w:sz w:val="24"/>
          <w:szCs w:val="24"/>
        </w:rPr>
        <w:t>Čepelovac</w:t>
      </w:r>
      <w:r w:rsidR="00720482" w:rsidRPr="00594D50">
        <w:rPr>
          <w:sz w:val="24"/>
          <w:szCs w:val="24"/>
        </w:rPr>
        <w:t xml:space="preserve">, OIB: </w:t>
      </w:r>
      <w:r w:rsidR="00720482" w:rsidRPr="00720482">
        <w:rPr>
          <w:sz w:val="24"/>
          <w:szCs w:val="24"/>
        </w:rPr>
        <w:t>68069683908</w:t>
      </w:r>
      <w:r w:rsidRPr="00594D50">
        <w:rPr>
          <w:sz w:val="24"/>
          <w:szCs w:val="24"/>
        </w:rPr>
        <w:t xml:space="preserve">, iznosi </w:t>
      </w:r>
      <w:r w:rsidR="00720482">
        <w:rPr>
          <w:sz w:val="24"/>
          <w:szCs w:val="24"/>
        </w:rPr>
        <w:t>37.598,57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720482" w:rsidRPr="00720482">
        <w:rPr>
          <w:sz w:val="24"/>
          <w:szCs w:val="24"/>
        </w:rPr>
        <w:t>ELPA PROM j.d.o.o.</w:t>
      </w:r>
      <w:r w:rsidR="00720482">
        <w:rPr>
          <w:sz w:val="24"/>
          <w:szCs w:val="24"/>
        </w:rPr>
        <w:t xml:space="preserve">, </w:t>
      </w:r>
      <w:r w:rsidR="00594D50" w:rsidRPr="00594D50">
        <w:rPr>
          <w:sz w:val="24"/>
          <w:szCs w:val="24"/>
        </w:rPr>
        <w:t xml:space="preserve">OIB: </w:t>
      </w:r>
      <w:r w:rsidR="00720482" w:rsidRPr="00720482">
        <w:rPr>
          <w:sz w:val="24"/>
          <w:szCs w:val="24"/>
        </w:rPr>
        <w:t>68069683908</w:t>
      </w:r>
      <w:r w:rsidRPr="00594D50">
        <w:rPr>
          <w:sz w:val="24"/>
          <w:szCs w:val="24"/>
        </w:rPr>
        <w:t xml:space="preserve">, </w:t>
      </w:r>
      <w:r w:rsidR="00720482">
        <w:rPr>
          <w:sz w:val="24"/>
          <w:szCs w:val="24"/>
          <w:u w:val="single"/>
        </w:rPr>
        <w:t>Damir Prevedan iz Đurđevca, Starogradska 17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720482">
        <w:rPr>
          <w:sz w:val="24"/>
          <w:szCs w:val="24"/>
          <w:u w:val="single"/>
        </w:rPr>
        <w:t>61512671618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720482">
        <w:rPr>
          <w:sz w:val="24"/>
          <w:szCs w:val="24"/>
        </w:rPr>
        <w:t>3918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720482">
        <w:rPr>
          <w:sz w:val="24"/>
          <w:szCs w:val="24"/>
          <w:lang w:val="hr-HR"/>
        </w:rPr>
        <w:t>26. siječnja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720482" w:rsidRPr="00720482">
        <w:rPr>
          <w:sz w:val="24"/>
          <w:szCs w:val="24"/>
        </w:rPr>
        <w:t>ELPA PROM j.d.o.o.</w:t>
      </w:r>
      <w:r w:rsidR="00720482">
        <w:rPr>
          <w:sz w:val="24"/>
          <w:szCs w:val="24"/>
        </w:rPr>
        <w:t xml:space="preserve">, </w:t>
      </w:r>
      <w:r w:rsidR="00720482" w:rsidRPr="00720482">
        <w:rPr>
          <w:sz w:val="24"/>
          <w:szCs w:val="24"/>
        </w:rPr>
        <w:t>Bunarska bb</w:t>
      </w:r>
      <w:r w:rsidR="00720482">
        <w:rPr>
          <w:sz w:val="24"/>
          <w:szCs w:val="24"/>
        </w:rPr>
        <w:t xml:space="preserve">, </w:t>
      </w:r>
      <w:r w:rsidR="00720482" w:rsidRPr="00720482">
        <w:rPr>
          <w:sz w:val="24"/>
          <w:szCs w:val="24"/>
        </w:rPr>
        <w:t>Čepelovac</w:t>
      </w:r>
      <w:r w:rsidR="00720482" w:rsidRPr="00594D50">
        <w:rPr>
          <w:sz w:val="24"/>
          <w:szCs w:val="24"/>
        </w:rPr>
        <w:t xml:space="preserve">, OIB: </w:t>
      </w:r>
      <w:r w:rsidR="00720482" w:rsidRPr="00720482">
        <w:rPr>
          <w:sz w:val="24"/>
          <w:szCs w:val="24"/>
        </w:rPr>
        <w:t>68069683908</w:t>
      </w:r>
      <w:r w:rsidR="00720482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720482">
        <w:rPr>
          <w:sz w:val="24"/>
          <w:szCs w:val="24"/>
        </w:rPr>
        <w:t>25. siječnja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720482">
        <w:rPr>
          <w:sz w:val="24"/>
          <w:szCs w:val="24"/>
        </w:rPr>
        <w:t>37.598,57</w:t>
      </w:r>
      <w:r w:rsidRPr="00594D50">
        <w:rPr>
          <w:sz w:val="24"/>
          <w:szCs w:val="24"/>
        </w:rPr>
        <w:t xml:space="preserve"> 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044B16">
        <w:rPr>
          <w:sz w:val="24"/>
          <w:szCs w:val="24"/>
          <w:lang w:val="hr-HR"/>
        </w:rPr>
        <w:t>12. veljače</w:t>
      </w:r>
      <w:r w:rsidR="00D77BF5">
        <w:rPr>
          <w:sz w:val="24"/>
          <w:szCs w:val="24"/>
          <w:lang w:val="hr-HR"/>
        </w:rPr>
        <w:t xml:space="preserve"> 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DD3F02" w:rsidRPr="00DD3F02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720482">
      <w:rPr>
        <w:sz w:val="24"/>
        <w:szCs w:val="24"/>
      </w:rPr>
      <w:t>39/2018-3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54FEC"/>
    <w:rsid w:val="00594D50"/>
    <w:rsid w:val="00720482"/>
    <w:rsid w:val="00797787"/>
    <w:rsid w:val="009A4EFA"/>
    <w:rsid w:val="009C72C0"/>
    <w:rsid w:val="00D77BF5"/>
    <w:rsid w:val="00D95EE1"/>
    <w:rsid w:val="00DB1E76"/>
    <w:rsid w:val="00DC58F6"/>
    <w:rsid w:val="00DD3F02"/>
    <w:rsid w:val="00E1782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D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F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F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F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F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D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F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F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F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F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ELPA PROM j.d.o.o. za proizvodnju, trgovinu i usluge zastupanog po punomoćniku Damir Prevedan</izvorni_sadrzaj>
    <derivirana_varijabla naziv="DomainObject.Predmet.ProtustrankaFormated_1">  ELPA PROM j.d.o.o. za proizvodnju, trgovinu i usluge zastupanog po punomoćniku Damir Prevedan</derivirana_varijabla>
  </DomainObject.Predmet.ProtustrankaFormated>
  <DomainObject.Predmet.ProtustrankaFormatedOIB>
    <izvorni_sadrzaj>  ELPA PROM j.d.o.o. za proizvodnju, trgovinu i usluge, OIB 68069683908 zastupanog po punomoćniku Damir Prevedan</izvorni_sadrzaj>
    <derivirana_varijabla naziv="DomainObject.Predmet.ProtustrankaFormatedOIB_1">  ELPA PROM j.d.o.o. za proizvodnju, trgovinu i usluge, OIB 68069683908 zastupanog po punomoćniku Damir Prevedan</derivirana_varijabla>
  </DomainObject.Predmet.ProtustrankaFormatedOIB>
  <DomainObject.Predmet.ProtustrankaFormatedWithAdress>
    <izvorni_sadrzaj> ELPA PROM j.d.o.o. za proizvodnju, trgovinu i usluge, Bunarska bb, 48350 Čepelovac zastupanog po punomoćniku Damir Prevedan</izvorni_sadrzaj>
    <derivirana_varijabla naziv="DomainObject.Predmet.ProtustrankaFormatedWithAdress_1"> ELPA PROM j.d.o.o. za proizvodnju, trgovinu i usluge, Bunarska bb, 48350 Čepelovac zastupanog po punomoćniku Damir Prevedan</derivirana_varijabla>
  </DomainObject.Predmet.ProtustrankaFormatedWithAdress>
  <DomainObject.Predmet.ProtustrankaFormatedWithAdressOIB>
    <izvorni_sadrzaj> ELPA PROM j.d.o.o. za proizvodnju, trgovinu i usluge, OIB 68069683908, Bunarska bb, 48350 Čepelovac zastupanog po punomoćniku Damir Prevedan</izvorni_sadrzaj>
    <derivirana_varijabla naziv="DomainObject.Predmet.ProtustrankaFormatedWithAdressOIB_1"> ELPA PROM j.d.o.o. za proizvodnju, trgovinu i usluge, OIB 68069683908, Bunarska bb, 48350 Čepelovac zastupanog po punomoćniku Damir Prevedan</derivirana_varijabla>
  </DomainObject.Predmet.ProtustrankaFormatedWithAdressOIB>
  <DomainObject.Predmet.ProtustrankaWithAdress>
    <izvorni_sadrzaj>ELPA PROM j.d.o.o. za proizvodnju, trgovinu i usluge Bunarska bb, 48350 Čepelovac</izvorni_sadrzaj>
    <derivirana_varijabla naziv="DomainObject.Predmet.ProtustrankaWithAdress_1">ELPA PROM j.d.o.o. za proizvodnju, trgovinu i usluge Bunarska bb, 48350 Čepelovac</derivirana_varijabla>
  </DomainObject.Predmet.ProtustrankaWithAdress>
  <DomainObject.Predmet.ProtustrankaWithAdressOIB>
    <izvorni_sadrzaj>ELPA PROM j.d.o.o. za proizvodnju, trgovinu i usluge, OIB 68069683908, Bunarska bb, 48350 Čepelovac</izvorni_sadrzaj>
    <derivirana_varijabla naziv="DomainObject.Predmet.ProtustrankaWithAdressOIB_1">ELPA PROM j.d.o.o. za proizvodnju, trgovinu i usluge, OIB 68069683908, Bunarska bb, 48350 Čepelovac</derivirana_varijabla>
  </DomainObject.Predmet.ProtustrankaWithAdressOIB>
  <DomainObject.Predmet.ProtustrankaNazivFormated>
    <izvorni_sadrzaj>ELPA PROM j.d.o.o. za proizvodnju, trgovinu i usluge</izvorni_sadrzaj>
    <derivirana_varijabla naziv="DomainObject.Predmet.ProtustrankaNazivFormated_1">ELPA PROM j.d.o.o. za proizvodnju, trgovinu i usluge</derivirana_varijabla>
  </DomainObject.Predmet.ProtustrankaNazivFormated>
  <DomainObject.Predmet.ProtustrankaNazivFormatedOIB>
    <izvorni_sadrzaj>ELPA PROM j.d.o.o. za proizvodnju, trgovinu i usluge, OIB 68069683908</izvorni_sadrzaj>
    <derivirana_varijabla naziv="DomainObject.Predmet.ProtustrankaNazivFormatedOIB_1">ELPA PROM j.d.o.o. za proizvodnju, trgovinu i usluge, OIB 68069683908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37598.57</izvorni_sadrzaj>
    <derivirana_varijabla naziv="DomainObject.Predmet.TrenutnaVrijednost_1">37598.57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ELPA PROM j.d.o.o. za proizvodnju, trgovinu i usluge zastupanog po punomoćniku Damir Prevedan</item>
    </izvorni_sadrzaj>
    <derivirana_varijabla naziv="DomainObject.Predmet.ProtuStrankaListFormated_1">
      <item>ELPA PROM j.d.o.o. za proizvodnju, trgovinu i usluge zastupanog po punomoćniku Damir Prevedan</item>
    </derivirana_varijabla>
  </DomainObject.Predmet.ProtuStrankaListFormated>
  <DomainObject.Predmet.ProtuStrankaListFormatedOIB>
    <izvorni_sadrzaj>
      <item>ELPA PROM j.d.o.o. za proizvodnju, trgovinu i usluge, OIB 68069683908 zastupanog po punomoćniku Damir Prevedan</item>
    </izvorni_sadrzaj>
    <derivirana_varijabla naziv="DomainObject.Predmet.ProtuStrankaListFormatedOIB_1">
      <item>ELPA PROM j.d.o.o. za proizvodnju, trgovinu i usluge, OIB 68069683908 zastupanog po punomoćniku Damir Prevedan</item>
    </derivirana_varijabla>
  </DomainObject.Predmet.ProtuStrankaListFormatedOIB>
  <DomainObject.Predmet.ProtuStrankaListFormatedWithAdress>
    <izvorni_sadrzaj>
      <item>ELPA PROM j.d.o.o. za proizvodnju, trgovinu i usluge, Bunarska bb, 48350 Čepelovac zastupanog po punomoćniku Damir Prevedan</item>
    </izvorni_sadrzaj>
    <derivirana_varijabla naziv="DomainObject.Predmet.ProtuStrankaListFormatedWithAdress_1">
      <item>ELPA PROM j.d.o.o. za proizvodnju, trgovinu i usluge, Bunarska bb, 48350 Čepelovac zastupanog po punomoćniku Damir Prevedan</item>
    </derivirana_varijabla>
  </DomainObject.Predmet.ProtuStrankaListFormatedWithAdress>
  <DomainObject.Predmet.ProtuStrankaListFormatedWithAdressOIB>
    <izvorni_sadrzaj>
      <item>ELPA PROM j.d.o.o. za proizvodnju, trgovinu i usluge, OIB 68069683908, Bunarska bb, 48350 Čepelovac zastupanog po punomoćniku Damir Prevedan</item>
    </izvorni_sadrzaj>
    <derivirana_varijabla naziv="DomainObject.Predmet.ProtuStrankaListFormatedWithAdressOIB_1">
      <item>ELPA PROM j.d.o.o. za proizvodnju, trgovinu i usluge, OIB 68069683908, Bunarska bb, 48350 Čepelovac zastupanog po punomoćniku Damir Prevedan</item>
    </derivirana_varijabla>
  </DomainObject.Predmet.ProtuStrankaListFormatedWithAdressOIB>
  <DomainObject.Predmet.ProtuStrankaListNazivFormated>
    <izvorni_sadrzaj>
      <item>ELPA PROM j.d.o.o. za proizvodnju, trgovinu i usluge</item>
    </izvorni_sadrzaj>
    <derivirana_varijabla naziv="DomainObject.Predmet.ProtuStrankaListNazivFormated_1">
      <item>ELPA PROM j.d.o.o. za proizvodnju, trgovinu i usluge</item>
    </derivirana_varijabla>
  </DomainObject.Predmet.ProtuStrankaListNazivFormated>
  <DomainObject.Predmet.ProtuStrankaListNazivFormatedOIB>
    <izvorni_sadrzaj>
      <item>ELPA PROM j.d.o.o. za proizvodnju, trgovinu i usluge, OIB 68069683908</item>
    </izvorni_sadrzaj>
    <derivirana_varijabla naziv="DomainObject.Predmet.ProtuStrankaListNazivFormatedOIB_1">
      <item>ELPA PROM j.d.o.o. za proizvodnju, trgovinu i usluge, OIB 68069683908</item>
    </derivirana_varijabla>
  </DomainObject.Predmet.ProtuStrankaListNazivFormatedOIB>
  <DomainObject.Predmet.OstaliListFormated>
    <izvorni_sadrzaj>
      <item>Sudski registar</item>
      <item>Damir Prevedan punomoćnik sudionika u postupku ELPA PROM j.d.o.o. za proizvodnju, trgovinu i usluge</item>
    </izvorni_sadrzaj>
    <derivirana_varijabla naziv="DomainObject.Predmet.OstaliListFormated_1">
      <item>Sudski registar</item>
      <item>Damir Prevedan punomoćnik sudionika u postupku ELPA PROM j.d.o.o. za proizvodnju, trgovinu i usluge</item>
    </derivirana_varijabla>
  </DomainObject.Predmet.OstaliListFormated>
  <DomainObject.Predmet.OstaliListFormatedOIB>
    <izvorni_sadrzaj>
      <item>Sudski registar</item>
      <item>Damir Prevedan, OIB 61512671618 punomoćnik sudionika u postupku ELPA PROM j.d.o.o. za proizvodnju, trgovinu i usluge</item>
    </izvorni_sadrzaj>
    <derivirana_varijabla naziv="DomainObject.Predmet.OstaliListFormatedOIB_1">
      <item>Sudski registar</item>
      <item>Damir Prevedan, OIB 61512671618 punomoćnik sudionika u postupku ELPA PROM j.d.o.o. za proizvodnju, trgovinu i usluge</item>
    </derivirana_varijabla>
  </DomainObject.Predmet.OstaliListFormatedOIB>
  <DomainObject.Predmet.OstaliListFormatedWithAdress>
    <izvorni_sadrzaj>
      <item>Sudski registar</item>
      <item>Damir Prevedan, Starogradska 17, 48350 Đurđevac punomoćnik sudionika u postupku ELPA PROM j.d.o.o. za proizvodnju, trgovinu i usluge</item>
    </izvorni_sadrzaj>
    <derivirana_varijabla naziv="DomainObject.Predmet.OstaliListFormatedWithAdress_1">
      <item>Sudski registar</item>
      <item>Damir Prevedan, Starogradska 17, 48350 Đurđevac punomoćnik sudionika u postupku ELPA PROM j.d.o.o. za proizvodnju, trgovinu i usluge</item>
    </derivirana_varijabla>
  </DomainObject.Predmet.OstaliListFormatedWithAdress>
  <DomainObject.Predmet.OstaliListFormatedWithAdressOIB>
    <izvorni_sadrzaj>
      <item>Sudski registar</item>
      <item>Damir Prevedan, OIB 61512671618, Starogradska 17, 48350 Đurđevac punomoćnik sudionika u postupku ELPA PROM j.d.o.o. za proizvodnju, trgovinu i usluge</item>
    </izvorni_sadrzaj>
    <derivirana_varijabla naziv="DomainObject.Predmet.OstaliListFormatedWithAdressOIB_1">
      <item>Sudski registar</item>
      <item>Damir Prevedan, OIB 61512671618, Starogradska 17, 48350 Đurđevac punomoćnik sudionika u postupku ELPA PROM j.d.o.o. za proizvodnju, trgovinu i usluge</item>
    </derivirana_varijabla>
  </DomainObject.Predmet.OstaliListFormatedWithAdressOIB>
  <DomainObject.Predmet.OstaliListNazivFormated>
    <izvorni_sadrzaj>
      <item>Sudski registar</item>
      <item>Damir Prevedan</item>
    </izvorni_sadrzaj>
    <derivirana_varijabla naziv="DomainObject.Predmet.OstaliListNazivFormated_1">
      <item>Sudski registar</item>
      <item>Damir Prevedan</item>
    </derivirana_varijabla>
  </DomainObject.Predmet.OstaliListNazivFormated>
  <DomainObject.Predmet.OstaliListNazivFormatedOIB>
    <izvorni_sadrzaj>
      <item>Sudski registar</item>
      <item>Damir Prevedan, OIB 61512671618</item>
    </izvorni_sadrzaj>
    <derivirana_varijabla naziv="DomainObject.Predmet.OstaliListNazivFormatedOIB_1">
      <item>Sudski registar</item>
      <item>Damir Prevedan, OIB 61512671618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ELPA PROM j.d.o.o. za proizvodnju, trgovinu i usluge</izvorni_sadrzaj>
    <derivirana_varijabla naziv="DomainObject.Predmet.ProtustrankaIDrugi_1">ELPA PROM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ELPA PROM j.d.o.o. za proizvodnju, trgovinu i usluge, OIB 68069683908, Bunarska bb, 48350 Čepelovac</izvorni_sadrzaj>
    <derivirana_varijabla naziv="DomainObject.Predmet.ProtustrankaIDrugiAdressOIB_1">ELPA PROM j.d.o.o. za proizvodnju, trgovinu i usluge, OIB 68069683908, Bunarska bb,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ELPA PROM j.d.o.o. za proizvodnju, trgovinu i usluge</item>
      <item>Sudski registar</item>
      <item>Damir Prevedan</item>
    </izvorni_sadrzaj>
    <derivirana_varijabla naziv="DomainObject.Predmet.SudioniciListNaziv_1">
      <item>Financijska agencija</item>
      <item>ELPA PROM j.d.o.o. za proizvodnju, trgovinu i usluge</item>
      <item>Sudski registar</item>
      <item>Damir Prevedan</item>
    </derivirana_varijabla>
  </DomainObject.Predmet.SudioniciListNaziv>
  <DomainObject.Predmet.SudioniciListAdressOIB>
    <izvorni_sadrzaj>
      <item>Financijska agencija, OIB 85821130368, Ulica grada Vukovara 70,10000 Zagreb</item>
      <item>ELPA PROM j.d.o.o. za proizvodnju, trgovinu i usluge, OIB 68069683908, Bunarska bb,48350 Čepelovac</item>
      <item>Sudski registar</item>
      <item>Damir Prevedan, OIB 61512671618, Starogradska 17,48350 Đurđevac</item>
    </izvorni_sadrzaj>
    <derivirana_varijabla naziv="DomainObject.Predmet.SudioniciListAdressOIB_1">
      <item>Financijska agencija, OIB 85821130368, Ulica grada Vukovara 70,10000 Zagreb</item>
      <item>ELPA PROM j.d.o.o. za proizvodnju, trgovinu i usluge, OIB 68069683908, Bunarska bb,48350 Čepelovac</item>
      <item>Sudski registar</item>
      <item>Damir Prevedan, OIB 61512671618, Starogradska 17,48350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68069683908</item>
      <item>, OIB null</item>
      <item>, OIB 61512671618</item>
    </izvorni_sadrzaj>
    <derivirana_varijabla naziv="DomainObject.Predmet.SudioniciListNazivOIB_1">
      <item>, OIB 85821130368</item>
      <item>, OIB 68069683908</item>
      <item>, OIB null</item>
      <item>, OIB 61512671618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2478</properties:Characters>
  <properties:Lines>79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2018-02-12T12:02:00Z</cp:lastPrinted>
  <dcterms:modified xmlns:xsi="http://www.w3.org/2001/XMLSchema-instance" xsi:type="dcterms:W3CDTF">2018-02-12T12:15:00Z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