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d9cc" w14:paraId="693d9cc" w:rsidRDefault="00A2103A" w:rsidP="00A2103A" w:rsidR="00A2103A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A2103A" w:rsidP="00A2103A" w:rsidR="00A2103A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A2103A" w:rsidP="00A2103A" w:rsidR="00A2103A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A2103A" w:rsidP="00A2103A" w:rsidR="00A2103A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A2103A" w:rsidP="00A2103A" w:rsidR="00A2103A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St-8508/2015</w:t>
      </w:r>
    </w:p>
    <w:p w:rsidRDefault="00A2103A" w:rsidP="00A2103A" w:rsidR="00A2103A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A2103A" w:rsidP="00A2103A" w:rsidR="00A2103A">
      <w:pPr>
        <w:jc w:val="center"/>
        <w:rPr>
          <w:rFonts w:hAnsi="Times New Roman" w:ascii="Times New Roman"/>
          <w:szCs w:val="24"/>
          <w:lang w:val="hr-HR"/>
        </w:rPr>
      </w:pPr>
    </w:p>
    <w:p w:rsidRDefault="00A2103A" w:rsidP="00A2103A" w:rsidR="00A2103A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2103A" w:rsidP="00A2103A" w:rsidR="00A2103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2103A" w:rsidP="00A2103A" w:rsidR="00A2103A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2103A" w:rsidP="00A2103A" w:rsidR="00A2103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2103A" w:rsidP="00A2103A" w:rsidR="00A210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OLIVA TRAVEL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77214340115, </w:t>
      </w:r>
      <w:proofErr w:type="spellStart"/>
      <w:r>
        <w:rPr>
          <w:rFonts w:hAnsi="Times New Roman" w:ascii="Times New Roman"/>
          <w:szCs w:val="24"/>
        </w:rPr>
        <w:t>Velika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Gorica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Zagrebačka</w:t>
      </w:r>
      <w:proofErr w:type="spellEnd"/>
      <w:r>
        <w:rPr>
          <w:rFonts w:hAnsi="Times New Roman" w:ascii="Times New Roman"/>
          <w:szCs w:val="24"/>
        </w:rPr>
        <w:t xml:space="preserve"> 62/</w:t>
      </w:r>
      <w:proofErr w:type="gramStart"/>
      <w:r>
        <w:rPr>
          <w:rFonts w:hAnsi="Times New Roman" w:ascii="Times New Roman"/>
          <w:szCs w:val="24"/>
        </w:rPr>
        <w:t>1 ,</w:t>
      </w:r>
      <w:proofErr w:type="gramEnd"/>
      <w:r>
        <w:rPr>
          <w:rFonts w:hAnsi="Times New Roman" w:ascii="Times New Roman"/>
          <w:szCs w:val="24"/>
        </w:rPr>
        <w:t xml:space="preserve">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A2103A" w:rsidP="00A2103A" w:rsidR="00A2103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2103A" w:rsidP="00A2103A" w:rsidR="00A2103A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A2103A" w:rsidP="00A2103A" w:rsidR="00A2103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2103A" w:rsidP="00A2103A" w:rsidR="00A2103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OLIVA TRAVEL d.o.o., OIB: 77214340115, Velika Gorica, Zagrebačka 62/1.</w:t>
      </w:r>
    </w:p>
    <w:p w:rsidRDefault="00A2103A" w:rsidP="00A2103A" w:rsidR="00A210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2103A" w:rsidP="00A2103A" w:rsidR="00A2103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15. travnja 2016. godine u 13 sati i 20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A2103A" w:rsidP="00A2103A" w:rsidR="00A2103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2103A" w:rsidP="00A2103A" w:rsidR="00A2103A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Zdravka Bošković, OIB: 45297566962, iz Samobora, Ćirilometodska 26a .</w:t>
      </w:r>
    </w:p>
    <w:p w:rsidRDefault="00A2103A" w:rsidP="00A2103A" w:rsidR="00A2103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2103A" w:rsidP="00A2103A" w:rsidR="00A2103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OLIVA TRAVEL d.o.o., OIB: 77214340115, Velika Gorica, Zagrebačka 62/1.</w:t>
      </w:r>
    </w:p>
    <w:p w:rsidRDefault="00A2103A" w:rsidP="00A2103A" w:rsidR="00A210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2103A" w:rsidP="00A2103A" w:rsidR="00A2103A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A2103A" w:rsidP="00A2103A" w:rsidR="00A2103A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2103A" w:rsidP="00A2103A" w:rsidR="00A2103A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2103A" w:rsidP="00A2103A" w:rsidR="00A2103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2103A" w:rsidP="00A2103A" w:rsidR="00A2103A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A2103A" w:rsidP="00A2103A" w:rsidR="00A2103A">
      <w:pPr>
        <w:jc w:val="both"/>
        <w:rPr>
          <w:rFonts w:hAnsi="Times New Roman" w:ascii="Times New Roman"/>
          <w:lang w:val="hr-HR"/>
        </w:rPr>
      </w:pPr>
    </w:p>
    <w:p w:rsidRDefault="00A2103A" w:rsidP="00A2103A" w:rsidR="00A2103A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12.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A2103A" w:rsidP="00A2103A" w:rsidR="00A2103A">
      <w:pPr>
        <w:jc w:val="both"/>
        <w:rPr>
          <w:rFonts w:hAnsi="Times New Roman" w:ascii="Times New Roman"/>
        </w:rPr>
      </w:pPr>
    </w:p>
    <w:p w:rsidRDefault="00A2103A" w:rsidP="00A2103A" w:rsidR="00A2103A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A2103A" w:rsidP="00A2103A" w:rsidR="00A2103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2103A" w:rsidP="00A2103A" w:rsidR="00A2103A">
      <w:pPr>
        <w:jc w:val="both"/>
        <w:rPr>
          <w:rFonts w:hAnsi="Times New Roman" w:ascii="Times New Roman"/>
          <w:lang w:val="hr-HR"/>
        </w:rPr>
      </w:pPr>
    </w:p>
    <w:p w:rsidRDefault="00A2103A" w:rsidP="00A2103A" w:rsidR="00A2103A">
      <w:pPr>
        <w:jc w:val="both"/>
        <w:rPr>
          <w:rFonts w:hAnsi="Times New Roman" w:ascii="Times New Roman"/>
          <w:lang w:val="hr-HR"/>
        </w:rPr>
      </w:pPr>
    </w:p>
    <w:p w:rsidRDefault="00A2103A" w:rsidP="00A2103A" w:rsidR="00A2103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15. travnja 2016. godine</w:t>
      </w:r>
    </w:p>
    <w:p w:rsidRDefault="00A2103A" w:rsidP="00A2103A" w:rsidR="00A2103A">
      <w:pPr>
        <w:jc w:val="center"/>
        <w:rPr>
          <w:rFonts w:hAnsi="Times New Roman" w:ascii="Times New Roman"/>
          <w:lang w:val="hr-HR"/>
        </w:rPr>
      </w:pPr>
    </w:p>
    <w:p w:rsidRDefault="00A2103A" w:rsidP="00A2103A" w:rsidR="00A2103A">
      <w:pPr>
        <w:jc w:val="center"/>
        <w:rPr>
          <w:rFonts w:hAnsi="Times New Roman" w:ascii="Times New Roman"/>
          <w:lang w:val="hr-HR"/>
        </w:rPr>
      </w:pPr>
    </w:p>
    <w:p w:rsidRDefault="00A2103A" w:rsidP="00A2103A" w:rsidR="00A2103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2103A" w:rsidP="00A2103A" w:rsidR="00A2103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A2103A" w:rsidP="00A2103A" w:rsidR="00A2103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2103A" w:rsidP="00A2103A" w:rsidR="00A2103A">
      <w:pPr>
        <w:jc w:val="both"/>
        <w:rPr>
          <w:rFonts w:hAnsi="Times New Roman" w:ascii="Times New Roman"/>
          <w:szCs w:val="24"/>
          <w:lang w:val="hr-HR"/>
        </w:rPr>
      </w:pPr>
    </w:p>
    <w:p w:rsidRDefault="00A2103A" w:rsidP="00A2103A" w:rsidR="00A2103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2103A" w:rsidP="00A2103A" w:rsidR="00A2103A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2103A" w:rsidP="00A2103A" w:rsidR="00A210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2103A" w:rsidP="00A2103A" w:rsidR="00A2103A">
      <w:pPr>
        <w:jc w:val="both"/>
        <w:rPr>
          <w:rFonts w:hAnsi="Times New Roman" w:ascii="Times New Roman"/>
        </w:rPr>
      </w:pPr>
    </w:p>
    <w:p w:rsidRDefault="00A2103A" w:rsidP="00A2103A" w:rsidR="00A2103A">
      <w:pPr>
        <w:jc w:val="both"/>
        <w:rPr>
          <w:rFonts w:hAnsi="Times New Roman" w:ascii="Times New Roman"/>
        </w:rPr>
      </w:pPr>
    </w:p>
    <w:p w:rsidRDefault="00A2103A" w:rsidP="00A2103A" w:rsidR="00A2103A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2103A" w:rsidP="00A2103A" w:rsidR="00A2103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A2103A" w:rsidP="00A2103A" w:rsidR="00A2103A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A2103A" w:rsidP="00A2103A" w:rsidR="00A2103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2103A" w:rsidP="00A2103A" w:rsidR="00A2103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2103A" w:rsidP="00A2103A" w:rsidR="00A2103A" w:rsidRPr="00D44D4F">
      <w:pPr>
        <w:jc w:val="center"/>
        <w:rPr>
          <w:sz w:val="32"/>
          <w:u w:val="single"/>
          <w:lang w:val="hr-HR"/>
        </w:rPr>
      </w:pPr>
    </w:p>
    <w:p w:rsidRDefault="00A2103A" w:rsidP="00A2103A" w:rsidR="00A2103A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96C" w:rsidR="00000000">
      <w:r>
        <w:separator/>
      </w:r>
    </w:p>
  </w:endnote>
  <w:endnote w:id="0" w:type="continuationSeparator">
    <w:p w:rsidRDefault="00D4496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96C" w:rsidR="00000000">
      <w:r>
        <w:separator/>
      </w:r>
    </w:p>
  </w:footnote>
  <w:footnote w:id="0" w:type="continuationSeparator">
    <w:p w:rsidRDefault="00D4496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A2103A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St-8508/2015</w:t>
        </w:r>
      </w:p>
    </w:sdtContent>
  </w:sdt>
  <w:p w:rsidRDefault="00A2103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03A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4496C" w:rsidP="00840E3D" w:rsidR="00840E3D">
    <w:pPr>
      <w:pStyle w:val="Zaglavlje"/>
      <w:rPr>
        <w:lang w:val="hr-HR"/>
      </w:rPr>
    </w:pPr>
  </w:p>
  <w:p w:rsidRDefault="00A2103A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2103A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8A5"/>
    <w:rsid w:val="00135025"/>
    <w:rsid w:val="00181F4E"/>
    <w:rsid w:val="002628A5"/>
    <w:rsid w:val="00A2103A"/>
    <w:rsid w:val="00C95241"/>
    <w:rsid w:val="00D4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103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210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103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A210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1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103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4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9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103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210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103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A210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1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103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4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9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8508</izvorni_sadrzaj>
    <derivirana_varijabla naziv="DomainObject.Predmet.Broj_1">8508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St-8508/2015</izvorni_sadrzaj>
    <derivirana_varijabla naziv="DomainObject.Predmet.OznakaBroj_1">St-8508/2015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OLIVA TRAVEL d.o.o. zastupanog po punomoćniku Robertino Gačal</izvorni_sadrzaj>
    <derivirana_varijabla naziv="DomainObject.Predmet.ProtustrankaFormated_1">  OLIVA TRAVEL d.o.o. zastupanog po punomoćniku Robertino Gačal</derivirana_varijabla>
  </DomainObject.Predmet.ProtustrankaFormated>
  <DomainObject.Predmet.ProtustrankaFormatedOIB>
    <izvorni_sadrzaj>  OLIVA TRAVEL d.o.o., OIB 77214340115 zastupanog po punomoćniku Robertino Gačal</izvorni_sadrzaj>
    <derivirana_varijabla naziv="DomainObject.Predmet.ProtustrankaFormatedOIB_1">  OLIVA TRAVEL d.o.o., OIB 77214340115 zastupanog po punomoćniku Robertino Gačal</derivirana_varijabla>
  </DomainObject.Predmet.ProtustrankaFormatedOIB>
  <DomainObject.Predmet.ProtustrankaFormatedWithAdress>
    <izvorni_sadrzaj> OLIVA TRAVEL d.o.o., Zagrebačka 62/1, 10410 Velika Gorica zastupanog po punomoćniku Robertino Gačal</izvorni_sadrzaj>
    <derivirana_varijabla naziv="DomainObject.Predmet.ProtustrankaFormatedWithAdress_1"> OLIVA TRAVEL d.o.o., Zagrebačka 62/1, 10410 Velika Gorica zastupanog po punomoćniku Robertino Gačal</derivirana_varijabla>
  </DomainObject.Predmet.ProtustrankaFormatedWithAdress>
  <DomainObject.Predmet.ProtustrankaFormatedWithAdressOIB>
    <izvorni_sadrzaj> OLIVA TRAVEL d.o.o., OIB 77214340115, Zagrebačka 62/1, 10410 Velika Gorica zastupanog po punomoćniku Robertino Gačal</izvorni_sadrzaj>
    <derivirana_varijabla naziv="DomainObject.Predmet.ProtustrankaFormatedWithAdressOIB_1"> OLIVA TRAVEL d.o.o., OIB 77214340115, Zagrebačka 62/1, 10410 Velika Gorica zastupanog po punomoćniku Robertino Gačal</derivirana_varijabla>
  </DomainObject.Predmet.ProtustrankaFormatedWithAdressOIB>
  <DomainObject.Predmet.ProtustrankaWithAdress>
    <izvorni_sadrzaj>OLIVA TRAVEL d.o.o. Zagrebačka 62/1, 10410 Velika Gorica</izvorni_sadrzaj>
    <derivirana_varijabla naziv="DomainObject.Predmet.ProtustrankaWithAdress_1">OLIVA TRAVEL d.o.o. Zagrebačka 62/1, 10410 Velika Gorica</derivirana_varijabla>
  </DomainObject.Predmet.ProtustrankaWithAdress>
  <DomainObject.Predmet.ProtustrankaWithAdressOIB>
    <izvorni_sadrzaj>OLIVA TRAVEL d.o.o., OIB 77214340115, Zagrebačka 62/1, 10410 Velika Gorica</izvorni_sadrzaj>
    <derivirana_varijabla naziv="DomainObject.Predmet.ProtustrankaWithAdressOIB_1">OLIVA TRAVEL d.o.o., OIB 77214340115, Zagrebačka 62/1, 10410 Velika Gorica</derivirana_varijabla>
  </DomainObject.Predmet.ProtustrankaWithAdressOIB>
  <DomainObject.Predmet.ProtustrankaNazivFormated>
    <izvorni_sadrzaj>OLIVA TRAVEL d.o.o.</izvorni_sadrzaj>
    <derivirana_varijabla naziv="DomainObject.Predmet.ProtustrankaNazivFormated_1">OLIVA TRAVEL d.o.o.</derivirana_varijabla>
  </DomainObject.Predmet.ProtustrankaNazivFormated>
  <DomainObject.Predmet.ProtustrankaNazivFormatedOIB>
    <izvorni_sadrzaj>OLIVA TRAVEL d.o.o., OIB 77214340115</izvorni_sadrzaj>
    <derivirana_varijabla naziv="DomainObject.Predmet.ProtustrankaNazivFormatedOIB_1">OLIVA TRAVEL d.o.o., OIB 77214340115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OLIVA TRAVEL d.o.o. zastupanog po punomoćniku Robertino Gačal</item>
    </izvorni_sadrzaj>
    <derivirana_varijabla naziv="DomainObject.Predmet.ProtuStrankaListFormated_1">
      <item>OLIVA TRAVEL d.o.o. zastupanog po punomoćniku Robertino Gačal</item>
    </derivirana_varijabla>
  </DomainObject.Predmet.ProtuStrankaListFormated>
  <DomainObject.Predmet.ProtuStrankaListFormatedOIB>
    <izvorni_sadrzaj>
      <item>OLIVA TRAVEL d.o.o., OIB 77214340115 zastupanog po punomoćniku Robertino Gačal</item>
    </izvorni_sadrzaj>
    <derivirana_varijabla naziv="DomainObject.Predmet.ProtuStrankaListFormatedOIB_1">
      <item>OLIVA TRAVEL d.o.o., OIB 77214340115 zastupanog po punomoćniku Robertino Gačal</item>
    </derivirana_varijabla>
  </DomainObject.Predmet.ProtuStrankaListFormatedOIB>
  <DomainObject.Predmet.ProtuStrankaListFormatedWithAdress>
    <izvorni_sadrzaj>
      <item>OLIVA TRAVEL d.o.o., Zagrebačka 62/1, 10410 Velika Gorica zastupanog po punomoćniku Robertino Gačal</item>
    </izvorni_sadrzaj>
    <derivirana_varijabla naziv="DomainObject.Predmet.ProtuStrankaListFormatedWithAdress_1">
      <item>OLIVA TRAVEL d.o.o., Zagrebačka 62/1, 10410 Velika Gorica zastupanog po punomoćniku Robertino Gačal</item>
    </derivirana_varijabla>
  </DomainObject.Predmet.ProtuStrankaListFormatedWithAdress>
  <DomainObject.Predmet.ProtuStrankaListFormatedWithAdressOIB>
    <izvorni_sadrzaj>
      <item>OLIVA TRAVEL d.o.o., OIB 77214340115, Zagrebačka 62/1, 10410 Velika Gorica zastupanog po punomoćniku Robertino Gačal</item>
    </izvorni_sadrzaj>
    <derivirana_varijabla naziv="DomainObject.Predmet.ProtuStrankaListFormatedWithAdressOIB_1">
      <item>OLIVA TRAVEL d.o.o., OIB 77214340115, Zagrebačka 62/1, 10410 Velika Gorica zastupanog po punomoćniku Robertino Gačal</item>
    </derivirana_varijabla>
  </DomainObject.Predmet.ProtuStrankaListFormatedWithAdressOIB>
  <DomainObject.Predmet.ProtuStrankaListNazivFormated>
    <izvorni_sadrzaj>
      <item>OLIVA TRAVEL d.o.o.</item>
    </izvorni_sadrzaj>
    <derivirana_varijabla naziv="DomainObject.Predmet.ProtuStrankaListNazivFormated_1">
      <item>OLIVA TRAVEL d.o.o.</item>
    </derivirana_varijabla>
  </DomainObject.Predmet.ProtuStrankaListNazivFormated>
  <DomainObject.Predmet.ProtuStrankaListNazivFormatedOIB>
    <izvorni_sadrzaj>
      <item>OLIVA TRAVEL d.o.o., OIB 77214340115</item>
    </izvorni_sadrzaj>
    <derivirana_varijabla naziv="DomainObject.Predmet.ProtuStrankaListNazivFormatedOIB_1">
      <item>OLIVA TRAVEL d.o.o., OIB 77214340115</item>
    </derivirana_varijabla>
  </DomainObject.Predmet.ProtuStrankaListNazivFormatedOIB>
  <DomainObject.Predmet.OstaliListFormated>
    <izvorni_sadrzaj>
      <item>Robertino Gačal punomoćnik sudionika u postupku OLIVA TRAVEL d.o.o.</item>
    </izvorni_sadrzaj>
    <derivirana_varijabla naziv="DomainObject.Predmet.OstaliListFormated_1">
      <item>Robertino Gačal punomoćnik sudionika u postupku OLIVA TRAVEL d.o.o.</item>
    </derivirana_varijabla>
  </DomainObject.Predmet.OstaliListFormated>
  <DomainObject.Predmet.OstaliListFormatedOIB>
    <izvorni_sadrzaj>
      <item>Robertino Gačal, OIB 31083576334 punomoćnik sudionika u postupku OLIVA TRAVEL d.o.o.</item>
    </izvorni_sadrzaj>
    <derivirana_varijabla naziv="DomainObject.Predmet.OstaliListFormatedOIB_1">
      <item>Robertino Gačal, OIB 31083576334 punomoćnik sudionika u postupku OLIVA TRAVEL d.o.o.</item>
    </derivirana_varijabla>
  </DomainObject.Predmet.OstaliListFormatedOIB>
  <DomainObject.Predmet.OstaliListFormatedWithAdress>
    <izvorni_sadrzaj>
      <item>Robertino Gačal, Slavka Kolara 21, 10410 Velika Gorica punomoćnik sudionika u postupku OLIVA TRAVEL d.o.o.</item>
    </izvorni_sadrzaj>
    <derivirana_varijabla naziv="DomainObject.Predmet.OstaliListFormatedWithAdress_1">
      <item>Robertino Gačal, Slavka Kolara 21, 10410 Velika Gorica punomoćnik sudionika u postupku OLIVA TRAVEL d.o.o.</item>
    </derivirana_varijabla>
  </DomainObject.Predmet.OstaliListFormatedWithAdress>
  <DomainObject.Predmet.OstaliListFormatedWithAdressOIB>
    <izvorni_sadrzaj>
      <item>Robertino Gačal, OIB 31083576334, Slavka Kolara 21, 10410 Velika Gorica punomoćnik sudionika u postupku OLIVA TRAVEL d.o.o.</item>
    </izvorni_sadrzaj>
    <derivirana_varijabla naziv="DomainObject.Predmet.OstaliListFormatedWithAdressOIB_1">
      <item>Robertino Gačal, OIB 31083576334, Slavka Kolara 21, 10410 Velika Gorica punomoćnik sudionika u postupku OLIVA TRAVEL d.o.o.</item>
    </derivirana_varijabla>
  </DomainObject.Predmet.OstaliListFormatedWithAdressOIB>
  <DomainObject.Predmet.OstaliListNazivFormated>
    <izvorni_sadrzaj>
      <item>Robertino Gačal</item>
    </izvorni_sadrzaj>
    <derivirana_varijabla naziv="DomainObject.Predmet.OstaliListNazivFormated_1">
      <item>Robertino Gačal</item>
    </derivirana_varijabla>
  </DomainObject.Predmet.OstaliListNazivFormated>
  <DomainObject.Predmet.OstaliListNazivFormatedOIB>
    <izvorni_sadrzaj>
      <item>Robertino Gačal, OIB 31083576334</item>
    </izvorni_sadrzaj>
    <derivirana_varijabla naziv="DomainObject.Predmet.OstaliListNazivFormatedOIB_1">
      <item>Robertino Gačal, OIB 31083576334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OLIVA TRAVEL d.o.o.</izvorni_sadrzaj>
    <derivirana_varijabla naziv="DomainObject.Predmet.ProtustrankaIDrugi_1">OLIVA TRAVEL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OLIVA TRAVEL d.o.o., OIB 77214340115, Zagrebačka 62/1, 10410 Velika Gorica</izvorni_sadrzaj>
    <derivirana_varijabla naziv="DomainObject.Predmet.ProtustrankaIDrugiAdressOIB_1">OLIVA TRAVEL d.o.o., OIB 77214340115, Zagrebačka 62/1,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OLIVA TRAVEL d.o.o.</item>
      <item>FINA Regionalni centar Zagreb</item>
      <item>Robertino Gačal</item>
    </izvorni_sadrzaj>
    <derivirana_varijabla naziv="DomainObject.Predmet.SudioniciListNaziv_1">
      <item>OLIVA TRAVEL d.o.o.</item>
      <item>FINA Regionalni centar Zagreb</item>
      <item>Robertino Gačal</item>
    </derivirana_varijabla>
  </DomainObject.Predmet.SudioniciListNaziv>
  <DomainObject.Predmet.SudioniciListAdressOIB>
    <izvorni_sadrzaj>
      <item>OLIVA TRAVEL d.o.o., OIB 77214340115, Zagrebačka 62/1,10410 Velika Gorica</item>
      <item>FINA Regionalni centar Zagreb, OIB 85821130368, Trg svibanjskih žrtava 1995. br. 1,10000 Zagreb</item>
      <item>Robertino Gačal, OIB 31083576334, Slavka Kolara 21,10410 Velika Gorica</item>
    </izvorni_sadrzaj>
    <derivirana_varijabla naziv="DomainObject.Predmet.SudioniciListAdressOIB_1">
      <item>OLIVA TRAVEL d.o.o., OIB 77214340115, Zagrebačka 62/1,10410 Velika Gorica</item>
      <item>FINA Regionalni centar Zagreb, OIB 85821130368, Trg svibanjskih žrtava 1995. br. 1,10000 Zagreb</item>
      <item>Robertino Gačal, OIB 31083576334, Slavka Kolara 21,10410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77214340115</item>
      <item>, OIB 85821130368</item>
      <item>, OIB 31083576334</item>
    </izvorni_sadrzaj>
    <derivirana_varijabla naziv="DomainObject.Predmet.SudioniciListNazivOIB_1">
      <item>, OIB 77214340115</item>
      <item>, OIB 85821130368</item>
      <item>, OIB 31083576334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1908</properties:Characters>
  <properties:Lines>71</properties:Lines>
  <properties:Paragraphs>25</properties:Paragraphs>
  <properties:TotalTime>0</properties:TotalTime>
  <properties:ScaleCrop>false</properties:ScaleCrop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2016-04-15T11:10:00Z</dcterms:created>
  <dc:creator>Marija Lukić</dc:creator>
  <dc:description/>
  <cp:keywords/>
  <cp:lastModifiedBy>Marija Lukić</cp:lastModifiedBy>
  <dcterms:modified xmlns:xsi="http://www.w3.org/2001/XMLSchema-instance" xsi:type="dcterms:W3CDTF">2016-04-15T11:11:00Z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