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5edf" w14:paraId="9835edf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Pr="005207B1">
        <w:t>303</w:t>
      </w:r>
      <w:r w:rsidR="00CD4711" w:rsidRPr="005207B1">
        <w:t>/</w:t>
      </w:r>
      <w:r w:rsidRPr="005207B1">
        <w:t>16</w:t>
      </w:r>
      <w:r w:rsidR="0055467A" w:rsidRPr="005207B1">
        <w:t>-</w:t>
      </w:r>
      <w:r w:rsidRPr="005207B1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5207B1">
        <w:t>ŽULINEC TIM j.d.o.o. za usluge i trgovinu, OIB: 63372034885 sa sjedištem u Čurilovec 6, 42222 Čurilovec,</w:t>
      </w:r>
      <w:r>
        <w:t xml:space="preserve"> </w:t>
      </w:r>
      <w:r w:rsidRPr="005207B1">
        <w:t xml:space="preserve">dana </w:t>
      </w:r>
      <w:r w:rsidR="005207B1" w:rsidRPr="005207B1">
        <w:t>4.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5207B1">
        <w:t>ŽULINEC TIM j.d.o.o. za usluge i trgovinu, OIB: 63372034885 sa sjedištem u Čurilovec 6, 42222 Čurilovec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5207B1" w:rsidP="00804BB0" w:rsidR="00804BB0" w:rsidRPr="005207B1">
      <w:pPr>
        <w:spacing w:lineRule="auto" w:line="240" w:after="0"/>
        <w:jc w:val="center"/>
        <w:rPr>
          <w:b/>
          <w:u w:val="single"/>
        </w:rPr>
      </w:pPr>
      <w:r w:rsidRPr="005207B1">
        <w:rPr>
          <w:b/>
          <w:u w:val="single"/>
        </w:rPr>
        <w:t>13. rujan 2016. u 8,50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5207B1" w:rsidRPr="005207B1">
        <w:t>Ivica Mrvčić</w:t>
      </w:r>
      <w:r w:rsidR="005207B1">
        <w:t>, Čurilovec 3, 42222 Čurilovec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5207B1" w:rsidRPr="005207B1">
        <w:t>24.2.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5207B1" w:rsidRPr="005207B1">
        <w:t>22</w:t>
      </w:r>
      <w:r w:rsidR="00CC2EF9" w:rsidRPr="005207B1">
        <w:t xml:space="preserve">. </w:t>
      </w:r>
      <w:r w:rsidR="005207B1" w:rsidRPr="005207B1">
        <w:t>2. 2016</w:t>
      </w:r>
      <w:r w:rsidR="00CC2EF9" w:rsidRPr="005207B1">
        <w:t>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5207B1" w:rsidRPr="005207B1">
        <w:t>5.296,46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5207B1">
        <w:t>4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5207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5207B1" w:rsidRPr="005C102C">
      <w:pPr>
        <w:spacing w:lineRule="auto" w:line="240" w:after="0"/>
        <w:jc w:val="both"/>
      </w:pPr>
      <w:r>
        <w:t>- dužnik ŽULINEC TIM j.d.o.o. za usluge i trgovinu, Čurilovec 6, 42222 Čurilovec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5207B1" w:rsidRPr="005207B1">
        <w:t>Ivica Mrvčić</w:t>
      </w:r>
      <w:r w:rsidR="005207B1">
        <w:t>, Čurilovec 3, 42222 Čurilovec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171" w:rsidP="00CD4711" w:rsidR="00790171">
      <w:pPr>
        <w:spacing w:lineRule="auto" w:line="240" w:after="0"/>
      </w:pPr>
      <w:r>
        <w:separator/>
      </w:r>
    </w:p>
  </w:endnote>
  <w:endnote w:id="0" w:type="continuationSeparator">
    <w:p w:rsidRDefault="00790171" w:rsidP="00CD4711" w:rsidR="007901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171" w:rsidP="00CD4711" w:rsidR="00790171">
      <w:pPr>
        <w:spacing w:lineRule="auto" w:line="240" w:after="0"/>
      </w:pPr>
      <w:r>
        <w:separator/>
      </w:r>
    </w:p>
  </w:footnote>
  <w:footnote w:id="0" w:type="continuationSeparator">
    <w:p w:rsidRDefault="00790171" w:rsidP="00CD4711" w:rsidR="007901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0C8">
          <w:rPr>
            <w:noProof/>
          </w:rPr>
          <w:t>2</w:t>
        </w:r>
        <w:r>
          <w:fldChar w:fldCharType="end"/>
        </w:r>
      </w:p>
    </w:sdtContent>
  </w:sdt>
  <w:p w:rsidRDefault="005207B1" w:rsidP="005207B1" w:rsidR="005207B1" w:rsidRPr="005207B1">
    <w:pPr>
      <w:pStyle w:val="Zaglavlje"/>
      <w:jc w:val="right"/>
    </w:pPr>
    <w:r>
      <w:t>Poslovni broj: 2 St-</w:t>
    </w:r>
    <w:r w:rsidRPr="005207B1">
      <w:t>303/16-3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410C8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1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1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ŽULINEC TIM j.d.o.o. za usluge i trgovinu</izvorni_sadrzaj>
    <derivirana_varijabla naziv="DomainObject.Predmet.ProtustrankaFormated_1">  ŽULINEC TIM j.d.o.o. za usluge i trgovinu</derivirana_varijabla>
  </DomainObject.Predmet.ProtustrankaFormated>
  <DomainObject.Predmet.ProtustrankaFormatedOIB>
    <izvorni_sadrzaj>  ŽULINEC TIM j.d.o.o. za usluge i trgovinu, OIB 63372034885</izvorni_sadrzaj>
    <derivirana_varijabla naziv="DomainObject.Predmet.ProtustrankaFormatedOIB_1">  ŽULINEC TIM j.d.o.o. za usluge i trgovinu, OIB 63372034885</derivirana_varijabla>
  </DomainObject.Predmet.ProtustrankaFormatedOIB>
  <DomainObject.Predmet.ProtustrankaFormatedWithAdress>
    <izvorni_sadrzaj> ŽULINEC TIM j.d.o.o. za usluge i trgovinu, Čurilovec 6, 42220 Čurilovec</izvorni_sadrzaj>
    <derivirana_varijabla naziv="DomainObject.Predmet.ProtustrankaFormatedWithAdress_1"> ŽULINEC TIM j.d.o.o. za usluge i trgovinu, Čurilovec 6, 42220 Čurilovec</derivirana_varijabla>
  </DomainObject.Predmet.ProtustrankaFormatedWithAdress>
  <DomainObject.Predmet.ProtustrankaFormatedWithAdressOIB>
    <izvorni_sadrzaj> ŽULINEC TIM j.d.o.o. za usluge i trgovinu, OIB 63372034885, Čurilovec 6, 42220 Čurilovec</izvorni_sadrzaj>
    <derivirana_varijabla naziv="DomainObject.Predmet.ProtustrankaFormatedWithAdressOIB_1"> ŽULINEC TIM j.d.o.o. za usluge i trgovinu, OIB 63372034885, Čurilovec 6, 42220 Čurilovec</derivirana_varijabla>
  </DomainObject.Predmet.ProtustrankaFormatedWithAdressOIB>
  <DomainObject.Predmet.ProtustrankaWithAdress>
    <izvorni_sadrzaj>ŽULINEC TIM j.d.o.o. za usluge i trgovinu Čurilovec 6, 42220 Čurilovec</izvorni_sadrzaj>
    <derivirana_varijabla naziv="DomainObject.Predmet.ProtustrankaWithAdress_1">ŽULINEC TIM j.d.o.o. za usluge i trgovinu Čurilovec 6, 42220 Čurilovec</derivirana_varijabla>
  </DomainObject.Predmet.ProtustrankaWithAdress>
  <DomainObject.Predmet.ProtustrankaWithAdressOIB>
    <izvorni_sadrzaj>ŽULINEC TIM j.d.o.o. za usluge i trgovinu, OIB 63372034885, Čurilovec 6, 42220 Čurilovec</izvorni_sadrzaj>
    <derivirana_varijabla naziv="DomainObject.Predmet.ProtustrankaWithAdressOIB_1">ŽULINEC TIM j.d.o.o. za usluge i trgovinu, OIB 63372034885, Čurilovec 6, 42220 Čurilovec</derivirana_varijabla>
  </DomainObject.Predmet.ProtustrankaWithAdressOIB>
  <DomainObject.Predmet.ProtustrankaNazivFormated>
    <izvorni_sadrzaj>ŽULINEC TIM j.d.o.o. za usluge i trgovinu</izvorni_sadrzaj>
    <derivirana_varijabla naziv="DomainObject.Predmet.ProtustrankaNazivFormated_1">ŽULINEC TIM j.d.o.o. za usluge i trgovinu</derivirana_varijabla>
  </DomainObject.Predmet.ProtustrankaNazivFormated>
  <DomainObject.Predmet.ProtustrankaNazivFormatedOIB>
    <izvorni_sadrzaj>ŽULINEC TIM j.d.o.o. za usluge i trgovinu, OIB 63372034885</izvorni_sadrzaj>
    <derivirana_varijabla naziv="DomainObject.Predmet.ProtustrankaNazivFormatedOIB_1">ŽULINEC TIM j.d.o.o. za usluge i trgovinu, OIB 63372034885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5296.46</izvorni_sadrzaj>
    <derivirana_varijabla naziv="DomainObject.Predmet.TrenutnaVrijednost_1">5296.46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ŽULINEC TIM j.d.o.o. za usluge i trgovinu</item>
    </izvorni_sadrzaj>
    <derivirana_varijabla naziv="DomainObject.Predmet.ProtuStrankaListFormated_1">
      <item>ŽULINEC TIM j.d.o.o. za usluge i trgovinu</item>
    </derivirana_varijabla>
  </DomainObject.Predmet.ProtuStrankaListFormated>
  <DomainObject.Predmet.ProtuStrankaListFormatedOIB>
    <izvorni_sadrzaj>
      <item>ŽULINEC TIM j.d.o.o. za usluge i trgovinu, OIB 63372034885</item>
    </izvorni_sadrzaj>
    <derivirana_varijabla naziv="DomainObject.Predmet.ProtuStrankaListFormatedOIB_1">
      <item>ŽULINEC TIM j.d.o.o. za usluge i trgovinu, OIB 63372034885</item>
    </derivirana_varijabla>
  </DomainObject.Predmet.ProtuStrankaListFormatedOIB>
  <DomainObject.Predmet.ProtuStrankaListFormatedWithAdress>
    <izvorni_sadrzaj>
      <item>ŽULINEC TIM j.d.o.o. za usluge i trgovinu, Čurilovec 6, 42220 Čurilovec</item>
    </izvorni_sadrzaj>
    <derivirana_varijabla naziv="DomainObject.Predmet.ProtuStrankaListFormatedWithAdress_1">
      <item>ŽULINEC TIM j.d.o.o. za usluge i trgovinu, Čurilovec 6, 42220 Čurilovec</item>
    </derivirana_varijabla>
  </DomainObject.Predmet.ProtuStrankaListFormatedWithAdress>
  <DomainObject.Predmet.ProtuStrankaListFormatedWithAdressOIB>
    <izvorni_sadrzaj>
      <item>ŽULINEC TIM j.d.o.o. za usluge i trgovinu, OIB 63372034885, Čurilovec 6, 42220 Čurilovec</item>
    </izvorni_sadrzaj>
    <derivirana_varijabla naziv="DomainObject.Predmet.ProtuStrankaListFormatedWithAdressOIB_1">
      <item>ŽULINEC TIM j.d.o.o. za usluge i trgovinu, OIB 63372034885, Čurilovec 6, 42220 Čurilovec</item>
    </derivirana_varijabla>
  </DomainObject.Predmet.ProtuStrankaListFormatedWithAdressOIB>
  <DomainObject.Predmet.ProtuStrankaListNazivFormated>
    <izvorni_sadrzaj>
      <item>ŽULINEC TIM j.d.o.o. za usluge i trgovinu</item>
    </izvorni_sadrzaj>
    <derivirana_varijabla naziv="DomainObject.Predmet.ProtuStrankaListNazivFormated_1">
      <item>ŽULINEC TIM j.d.o.o. za usluge i trgovinu</item>
    </derivirana_varijabla>
  </DomainObject.Predmet.ProtuStrankaListNazivFormated>
  <DomainObject.Predmet.ProtuStrankaListNazivFormatedOIB>
    <izvorni_sadrzaj>
      <item>ŽULINEC TIM j.d.o.o. za usluge i trgovinu, OIB 63372034885</item>
    </izvorni_sadrzaj>
    <derivirana_varijabla naziv="DomainObject.Predmet.ProtuStrankaListNazivFormatedOIB_1">
      <item>ŽULINEC TIM j.d.o.o. za usluge i trgovinu, OIB 63372034885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ŽULINEC TIM j.d.o.o. za usluge i trgovinu</izvorni_sadrzaj>
    <derivirana_varijabla naziv="DomainObject.Predmet.ProtustrankaIDrugi_1">ŽULINEC TIM j.d.o.o.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ŽULINEC TIM j.d.o.o. za usluge i trgovinu, OIB 63372034885, Čurilovec 6, 42220 Čurilovec</izvorni_sadrzaj>
    <derivirana_varijabla naziv="DomainObject.Predmet.ProtustrankaIDrugiAdressOIB_1">ŽULINEC TIM j.d.o.o. za usluge i trgovinu, OIB 63372034885, Čurilovec 6, 42220 Čurilovec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ŽULINEC TIM j.d.o.o. za usluge i trgovinu</item>
      <item>Sudski registar</item>
    </izvorni_sadrzaj>
    <derivirana_varijabla naziv="DomainObject.Predmet.SudioniciListNaziv_1">
      <item>Financijska agencija</item>
      <item>ŽULINEC TIM j.d.o.o. za usluge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ŽULINEC TIM j.d.o.o. za usluge i trgovinu, OIB 63372034885, Čurilovec 6,42220 Čurilovec</item>
      <item>Sudski registar</item>
    </izvorni_sadrzaj>
    <derivirana_varijabla naziv="DomainObject.Predmet.SudioniciListAdressOIB_1">
      <item>Financijska agencija, OIB 85821130368, A. Cesarca 2,42000 Varaždin</item>
      <item>ŽULINEC TIM j.d.o.o. za usluge i trgovinu, OIB 63372034885, Čurilovec 6,42220 Čurilovec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63372034885</item>
      <item>, OIB null</item>
    </izvorni_sadrzaj>
    <derivirana_varijabla naziv="DomainObject.Predmet.SudioniciListNazivOIB_1">
      <item>, OIB 85821130368</item>
      <item>, OIB 63372034885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A2C449-8088-41DB-BB0E-28B7E8924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2486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2016-04-04T09:45:00Z</dcterms:created>
  <dc:creator>Maja Valušnig</dc:creator>
  <cp:lastModifiedBy>Marko Makaj</cp:lastModifiedBy>
  <cp:lastPrinted>2016-04-04T09:44:00Z</cp:lastPrinted>
  <dcterms:modified xmlns:xsi="http://www.w3.org/2001/XMLSchema-instance" xsi:type="dcterms:W3CDTF">2016-04-04T09:46:00Z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