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93b9" w14:paraId="a8393b9" w:rsidRDefault="00477CB3" w:rsidP="001A669A" w:rsidR="00477CB3">
      <w:pPr>
        <w15:collapsed w:val="false"/>
      </w:pPr>
      <w:bookmarkStart w:name="_GoBack" w:id="0"/>
      <w:bookmarkEnd w:id="0"/>
    </w:p>
    <w:p w:rsidRDefault="000F4149" w:rsidP="001A669A" w:rsidR="000F4149" w:rsidRPr="00E40A6D">
      <w:r w:rsidRPr="00E40A6D">
        <w:t>REPUBLIKA HRVATSKA</w:t>
      </w:r>
    </w:p>
    <w:p w:rsidRDefault="000F4149" w:rsidP="001A669A" w:rsidR="000F4149" w:rsidRPr="00E40A6D">
      <w:r w:rsidRPr="00E40A6D">
        <w:t>TRGOVAČKI SUD U ZAGREBU</w:t>
      </w:r>
    </w:p>
    <w:p w:rsidRDefault="000F4149" w:rsidP="001A669A" w:rsidR="000F4149" w:rsidRPr="00E40A6D">
      <w:r w:rsidRPr="00E40A6D">
        <w:t xml:space="preserve">Zagreb, Amruševa 2/II                                          </w:t>
      </w:r>
      <w:r w:rsidRPr="00E40A6D">
        <w:tab/>
      </w:r>
      <w:r w:rsidRPr="00E40A6D">
        <w:tab/>
      </w:r>
      <w:r w:rsidRPr="00E40A6D">
        <w:tab/>
      </w:r>
      <w:r w:rsidRPr="00E40A6D">
        <w:tab/>
      </w:r>
    </w:p>
    <w:p w:rsidRDefault="000F4149" w:rsidP="00203CF1" w:rsidR="000F4149" w:rsidRPr="00E40A6D">
      <w:pPr>
        <w:jc w:val="right"/>
      </w:pPr>
      <w:r w:rsidRPr="00E40A6D">
        <w:t xml:space="preserve"> </w:t>
      </w:r>
    </w:p>
    <w:p w:rsidRDefault="00B820FF" w:rsidP="00B820FF" w:rsidR="00B820FF" w:rsidRPr="00477CB3">
      <w:pPr>
        <w:jc w:val="center"/>
        <w:rPr>
          <w:b/>
        </w:rPr>
      </w:pPr>
      <w:r w:rsidRPr="00477CB3">
        <w:rPr>
          <w:b/>
        </w:rPr>
        <w:t>Z A P I S N I K</w:t>
      </w:r>
    </w:p>
    <w:p w:rsidRDefault="00B820FF" w:rsidP="00B820FF" w:rsidR="00A667E8">
      <w:pPr>
        <w:jc w:val="center"/>
      </w:pPr>
      <w:r w:rsidRPr="00E40A6D">
        <w:t xml:space="preserve">s ročišta za ispitivanje tražbina, u predstečajnom postupku nad dužnikom </w:t>
      </w:r>
    </w:p>
    <w:p w:rsidRDefault="00C93F3C" w:rsidP="00B820FF" w:rsidR="00C93F3C">
      <w:pPr>
        <w:jc w:val="center"/>
      </w:pPr>
      <w:r>
        <w:t>In – Implant d.o.o., Sesvete, Rimsku put 31., OIB 10294885961</w:t>
      </w:r>
    </w:p>
    <w:p w:rsidRDefault="00B820FF" w:rsidP="00B820FF" w:rsidR="00B820FF">
      <w:pPr>
        <w:jc w:val="center"/>
      </w:pPr>
      <w:r w:rsidRPr="00E40A6D">
        <w:t xml:space="preserve">sastavljen kod Trgovačkom sudu u Zagrebu dana </w:t>
      </w:r>
      <w:r w:rsidR="00C93F3C">
        <w:t>28.kolovoza</w:t>
      </w:r>
      <w:r>
        <w:t xml:space="preserve"> 201</w:t>
      </w:r>
      <w:r w:rsidR="00C93F3C">
        <w:t>8</w:t>
      </w:r>
      <w:r w:rsidRPr="00E40A6D">
        <w:t xml:space="preserve">. </w:t>
      </w:r>
    </w:p>
    <w:p w:rsidRDefault="00B820FF" w:rsidP="00B820FF" w:rsidR="00B820FF" w:rsidRPr="00E40A6D">
      <w:pPr>
        <w:jc w:val="center"/>
      </w:pPr>
    </w:p>
    <w:p w:rsidRDefault="00B820FF" w:rsidP="00B820FF" w:rsidR="00B820FF" w:rsidRPr="00E40A6D">
      <w:r w:rsidRPr="00E40A6D">
        <w:t>Nazočni od suda:</w:t>
      </w:r>
    </w:p>
    <w:p w:rsidRDefault="00B820FF" w:rsidP="00B820FF" w:rsidR="00B820FF" w:rsidRPr="00E40A6D">
      <w:r w:rsidRPr="00E40A6D">
        <w:t xml:space="preserve">Sudac </w:t>
      </w:r>
      <w:r>
        <w:t>Ante Galić</w:t>
      </w:r>
    </w:p>
    <w:p w:rsidRDefault="00B820FF" w:rsidP="00B820FF" w:rsidR="00B820FF" w:rsidRPr="00E40A6D">
      <w:r w:rsidRPr="00E40A6D">
        <w:t xml:space="preserve">Zapisničar : </w:t>
      </w:r>
      <w:r>
        <w:t xml:space="preserve">Valentina Delač </w:t>
      </w:r>
    </w:p>
    <w:p w:rsidRDefault="00B820FF" w:rsidP="00B820FF" w:rsidR="00B820FF" w:rsidRPr="000F4149"/>
    <w:p w:rsidRDefault="00B820FF" w:rsidP="00B820FF" w:rsidR="00B820FF">
      <w:r w:rsidRPr="000F4149">
        <w:t xml:space="preserve">Započeto u </w:t>
      </w:r>
      <w:r w:rsidR="00C93F3C">
        <w:t>9,30</w:t>
      </w:r>
      <w:r>
        <w:t xml:space="preserve"> </w:t>
      </w:r>
      <w:r w:rsidRPr="000F4149">
        <w:t xml:space="preserve"> sati</w:t>
      </w:r>
    </w:p>
    <w:p w:rsidRDefault="00B820FF" w:rsidP="00B820FF" w:rsidR="00B820FF" w:rsidRPr="000F4149"/>
    <w:p w:rsidRDefault="00B820FF" w:rsidP="00B820FF" w:rsidR="00B820FF">
      <w:r>
        <w:t>Sud otvara ročište za ispitivanje tražbina, ročište je javno.</w:t>
      </w:r>
    </w:p>
    <w:p w:rsidRDefault="00B820FF" w:rsidP="00B820FF" w:rsidR="00B820FF" w:rsidRPr="000F4149">
      <w:r w:rsidRPr="000F4149">
        <w:t xml:space="preserve">Utvrđuje se da je </w:t>
      </w:r>
      <w:r>
        <w:t xml:space="preserve">na ročište </w:t>
      </w:r>
      <w:r w:rsidRPr="000F4149">
        <w:t>pristupio</w:t>
      </w:r>
      <w:r>
        <w:t xml:space="preserve"> povjerenik predstečajnog postupka </w:t>
      </w:r>
      <w:r w:rsidR="00C93F3C">
        <w:t>Petar Popović</w:t>
      </w:r>
      <w:r w:rsidRPr="000F4149">
        <w:t>, te:</w:t>
      </w:r>
    </w:p>
    <w:p w:rsidRDefault="00B820FF" w:rsidP="00B820FF" w:rsidR="00B820FF" w:rsidRPr="000F4149"/>
    <w:p w:rsidRDefault="00B820FF" w:rsidP="00B820FF" w:rsidR="00B820FF">
      <w:pPr>
        <w:ind w:hanging="705" w:left="705"/>
        <w:jc w:val="both"/>
      </w:pPr>
      <w:r w:rsidRPr="000F4149">
        <w:t xml:space="preserve">Za dužnika: </w:t>
      </w:r>
      <w:r w:rsidR="003A2264">
        <w:t>Vinko Barišić, zz dužnika</w:t>
      </w:r>
      <w:r w:rsidR="0021680A">
        <w:t>-osobno uz Marisa Musić</w:t>
      </w:r>
    </w:p>
    <w:p w:rsidRDefault="00B820FF" w:rsidP="00B820FF" w:rsidR="00B820FF" w:rsidRPr="000F4149">
      <w:r w:rsidRPr="000F4149">
        <w:tab/>
        <w:t xml:space="preserve"> </w:t>
      </w:r>
    </w:p>
    <w:p w:rsidRDefault="00B820FF" w:rsidP="00B820FF" w:rsidR="00B820FF">
      <w:r>
        <w:t>Vjerovnici</w:t>
      </w:r>
      <w:r w:rsidRPr="000F4149">
        <w:t xml:space="preserve">: </w:t>
      </w:r>
      <w:r w:rsidR="0021680A">
        <w:t>RH MF – po zamjenici ŽDO Sandra Kričković</w:t>
      </w:r>
    </w:p>
    <w:p w:rsidRDefault="00B820FF" w:rsidP="00B820FF" w:rsidR="00B820FF"/>
    <w:p w:rsidRDefault="005E522C" w:rsidP="0021680A" w:rsidR="00B820FF" w:rsidRPr="000F4149">
      <w:pPr>
        <w:jc w:val="both"/>
      </w:pPr>
      <w:r>
        <w:tab/>
      </w:r>
      <w:r w:rsidR="00B820FF">
        <w:t xml:space="preserve">Utvrđuje se </w:t>
      </w:r>
      <w:r w:rsidR="00B820FF" w:rsidRPr="000F4149">
        <w:t>kako slijedi:</w:t>
      </w:r>
    </w:p>
    <w:p w:rsidRDefault="00B820FF" w:rsidP="00B820FF" w:rsidR="003E2174">
      <w:pPr>
        <w:ind w:firstLine="708"/>
        <w:jc w:val="both"/>
      </w:pPr>
      <w:r w:rsidRPr="000F4149">
        <w:t xml:space="preserve">-rješenjem ovog suda broj gornji od </w:t>
      </w:r>
      <w:r w:rsidR="003E2174">
        <w:t>18.travnja</w:t>
      </w:r>
      <w:r>
        <w:t xml:space="preserve"> </w:t>
      </w:r>
      <w:r w:rsidRPr="000F4149">
        <w:t xml:space="preserve"> </w:t>
      </w:r>
      <w:r>
        <w:t>201</w:t>
      </w:r>
      <w:r w:rsidR="003E2174">
        <w:t>8</w:t>
      </w:r>
      <w:r w:rsidRPr="000F4149">
        <w:t>.</w:t>
      </w:r>
      <w:r>
        <w:t xml:space="preserve"> </w:t>
      </w:r>
      <w:r w:rsidRPr="000F4149">
        <w:t xml:space="preserve"> otvoren je </w:t>
      </w:r>
      <w:r>
        <w:t xml:space="preserve"> predstečajni </w:t>
      </w:r>
      <w:r w:rsidRPr="000F4149">
        <w:t xml:space="preserve">postupak nad dužnikom </w:t>
      </w:r>
      <w:r w:rsidR="003E2174">
        <w:t>In – Implant d.o.o., Sesvete, Rimsku put 31., OIB 10294885961</w:t>
      </w:r>
    </w:p>
    <w:p w:rsidRDefault="00B820FF" w:rsidP="00B820FF" w:rsidR="00B820FF" w:rsidRPr="000F4149">
      <w:pPr>
        <w:ind w:firstLine="708"/>
        <w:jc w:val="both"/>
      </w:pPr>
      <w:r w:rsidRPr="000F4149">
        <w:t>- rješenjem o otv</w:t>
      </w:r>
      <w:r>
        <w:t>a</w:t>
      </w:r>
      <w:r w:rsidRPr="000F4149">
        <w:t xml:space="preserve">ranju </w:t>
      </w:r>
      <w:r>
        <w:t xml:space="preserve"> predstečajnog </w:t>
      </w:r>
      <w:r w:rsidRPr="000F4149">
        <w:t>postupka nad dužnikom određeno je održavanje današnjeg ročišta za ispitivanje tražbina,</w:t>
      </w:r>
    </w:p>
    <w:p w:rsidRDefault="00B820FF" w:rsidP="00B820FF" w:rsidR="00B820FF" w:rsidRPr="000F4149">
      <w:pPr>
        <w:ind w:firstLine="708"/>
        <w:jc w:val="both"/>
      </w:pPr>
      <w:r w:rsidRPr="000F4149">
        <w:t xml:space="preserve">- na e-oglasnoj ploči suda </w:t>
      </w:r>
      <w:r>
        <w:t>objavljeno</w:t>
      </w:r>
      <w:r w:rsidRPr="000F4149">
        <w:t xml:space="preserve"> je:</w:t>
      </w:r>
    </w:p>
    <w:p w:rsidRDefault="00B820FF" w:rsidP="00B820FF" w:rsidR="00B820FF" w:rsidRPr="000F4149">
      <w:pPr>
        <w:ind w:left="1416"/>
        <w:jc w:val="both"/>
      </w:pPr>
      <w:r w:rsidRPr="000F4149">
        <w:t>-rješenje o otv</w:t>
      </w:r>
      <w:r>
        <w:t>a</w:t>
      </w:r>
      <w:r w:rsidRPr="000F4149">
        <w:t>ranju predstečajne postup</w:t>
      </w:r>
      <w:r>
        <w:t>a</w:t>
      </w:r>
      <w:r w:rsidRPr="000F4149">
        <w:t xml:space="preserve">k nad dužnikom - dana </w:t>
      </w:r>
      <w:r w:rsidR="00D513C0">
        <w:t>18.travnja</w:t>
      </w:r>
      <w:r>
        <w:t xml:space="preserve"> 201</w:t>
      </w:r>
      <w:r w:rsidR="00D513C0">
        <w:t>8</w:t>
      </w:r>
      <w:r>
        <w:t>.</w:t>
      </w:r>
      <w:r w:rsidRPr="000F4149">
        <w:t>,</w:t>
      </w:r>
    </w:p>
    <w:p w:rsidRDefault="00B820FF" w:rsidP="00B820FF" w:rsidR="00B820FF">
      <w:pPr>
        <w:ind w:left="1416"/>
        <w:jc w:val="both"/>
      </w:pPr>
      <w:r>
        <w:t xml:space="preserve">-tablice prijavljenih tražbina - dana </w:t>
      </w:r>
      <w:r w:rsidR="00D513C0">
        <w:t xml:space="preserve">21.svibnja </w:t>
      </w:r>
      <w:r>
        <w:t>201</w:t>
      </w:r>
      <w:r w:rsidR="00D513C0">
        <w:t>8</w:t>
      </w:r>
      <w:r>
        <w:t xml:space="preserve">., </w:t>
      </w:r>
    </w:p>
    <w:p w:rsidRDefault="00B820FF" w:rsidP="00B820FF" w:rsidR="00B820FF" w:rsidRPr="000F4149">
      <w:pPr>
        <w:ind w:firstLine="708" w:left="708"/>
        <w:jc w:val="both"/>
      </w:pPr>
      <w:r w:rsidRPr="000F4149">
        <w:t>-očitovanje dužnika o</w:t>
      </w:r>
      <w:r>
        <w:t xml:space="preserve"> prijavljenim tražbinama - dana </w:t>
      </w:r>
      <w:r w:rsidR="00932161">
        <w:t xml:space="preserve">2.svibnja </w:t>
      </w:r>
      <w:r>
        <w:t>201</w:t>
      </w:r>
      <w:r w:rsidR="00932161">
        <w:t>8</w:t>
      </w:r>
      <w:r w:rsidRPr="000F4149">
        <w:t>.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-očitovanje povjerenika </w:t>
      </w:r>
      <w:r>
        <w:t xml:space="preserve"> </w:t>
      </w:r>
      <w:r w:rsidRPr="000F4149">
        <w:t>o prijavljenim tražbinama -</w:t>
      </w:r>
      <w:r>
        <w:t xml:space="preserve"> </w:t>
      </w:r>
      <w:r w:rsidRPr="000F4149">
        <w:t xml:space="preserve">dana </w:t>
      </w:r>
      <w:r w:rsidR="00932161">
        <w:t xml:space="preserve">2.svibnja </w:t>
      </w:r>
      <w:r>
        <w:t>201</w:t>
      </w:r>
      <w:r w:rsidR="00932161">
        <w:t>8</w:t>
      </w:r>
      <w:r>
        <w:t xml:space="preserve">. </w:t>
      </w:r>
    </w:p>
    <w:p w:rsidRDefault="00B820FF" w:rsidP="00B820FF" w:rsidR="00B820FF" w:rsidRPr="000F4149">
      <w:pPr>
        <w:ind w:firstLine="708" w:left="708"/>
        <w:jc w:val="both"/>
      </w:pPr>
      <w:r w:rsidRPr="000F4149">
        <w:t xml:space="preserve">-tablica osporenih tražbina </w:t>
      </w:r>
      <w:r>
        <w:t xml:space="preserve">- dana </w:t>
      </w:r>
      <w:r w:rsidR="00932161">
        <w:t xml:space="preserve">21.kolovoza </w:t>
      </w:r>
      <w:r>
        <w:t>2017.</w:t>
      </w:r>
    </w:p>
    <w:p w:rsidRDefault="00B820FF" w:rsidP="00B820FF" w:rsidR="00B820FF">
      <w:pPr>
        <w:jc w:val="both"/>
      </w:pPr>
      <w:r w:rsidRPr="000F4149">
        <w:tab/>
        <w:t xml:space="preserve">-sudu nije dostavljen prigovor dužnikovih radnika i prijašnjih dužnikovih radnika iz članka 37. </w:t>
      </w:r>
      <w:r w:rsidR="00932161">
        <w:t>Stečajnog zakona (N.N.br.71/15 i 104/17, dalje: SZ)</w:t>
      </w:r>
    </w:p>
    <w:p w:rsidRDefault="00932161" w:rsidP="00B820FF" w:rsidR="00B820FF">
      <w:pPr>
        <w:ind w:firstLine="708"/>
        <w:jc w:val="both"/>
        <w:rPr>
          <w:b/>
        </w:rPr>
      </w:pPr>
      <w:r>
        <w:t>-</w:t>
      </w:r>
      <w:r w:rsidR="00B820FF">
        <w:t>Financijske agencije nije dostavila dopunu tablice u odnosu na prijave zaprimiljene izvan roka iz članka 34. stavak 1. podstavak drugi S</w:t>
      </w:r>
      <w:r>
        <w:t>Z-a</w:t>
      </w:r>
      <w:r w:rsidR="00B820FF">
        <w:t xml:space="preserve"> </w:t>
      </w:r>
    </w:p>
    <w:p w:rsidRDefault="000F4149" w:rsidP="001A669A" w:rsidR="000F4149" w:rsidRPr="000F4149">
      <w:pPr>
        <w:jc w:val="both"/>
      </w:pPr>
    </w:p>
    <w:p w:rsidRDefault="000F4149" w:rsidP="001A669A" w:rsidR="000F4149" w:rsidRPr="000F4149">
      <w:pPr>
        <w:jc w:val="both"/>
      </w:pPr>
      <w:r w:rsidRPr="000F4149">
        <w:tab/>
        <w:t>Tražbina prijavljena u propisanom roku, odnosno tražbina za koju postoji predmnjeva prijave tražbine  smatra se utvrđenom ako je nije osporio dužnik, povjerenik ili vjerovnik (čl.47. SZ-a).</w:t>
      </w:r>
    </w:p>
    <w:p w:rsidRDefault="000F4149" w:rsidP="001A669A" w:rsidR="000F4149" w:rsidRPr="000F4149">
      <w:pPr>
        <w:jc w:val="both"/>
      </w:pPr>
    </w:p>
    <w:p w:rsidRDefault="000F4149" w:rsidP="001A669A" w:rsidR="000F4149">
      <w:pPr>
        <w:jc w:val="both"/>
        <w:rPr>
          <w:b/>
        </w:rPr>
      </w:pPr>
      <w:r w:rsidRPr="001D0969">
        <w:rPr>
          <w:b/>
        </w:rPr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E17B43" w:rsidP="001A669A" w:rsidR="00E17B43">
      <w:pPr>
        <w:jc w:val="both"/>
        <w:rPr>
          <w:b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724"/>
        <w:gridCol w:w="2471"/>
        <w:gridCol w:w="1598"/>
        <w:gridCol w:w="2322"/>
        <w:gridCol w:w="2173"/>
      </w:tblGrid>
      <w:tr w:rsidTr="00D12795" w:rsidR="002F78F1" w:rsidRPr="00DD0E75">
        <w:trPr>
          <w:trHeight w:val="1620"/>
        </w:trPr>
        <w:tc>
          <w:tcPr>
            <w:tcW w:type="pct" w:w="39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F78F1" w:rsidP="00F20525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lastRenderedPageBreak/>
              <w:t>Red.</w:t>
            </w:r>
          </w:p>
          <w:p w:rsidRDefault="002F78F1" w:rsidP="00F20525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t>br</w:t>
            </w:r>
          </w:p>
        </w:tc>
        <w:tc>
          <w:tcPr>
            <w:tcW w:type="pct" w:w="133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pct" w:w="86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pct" w:w="125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pct" w:w="117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2F78F1" w:rsidP="002F78F1" w:rsidR="002F78F1" w:rsidRPr="00DD0E75">
            <w:pPr>
              <w:jc w:val="center"/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b/>
                <w:bCs/>
                <w:color w:themeColor="text1" w:val="000000"/>
                <w:sz w:val="20"/>
                <w:szCs w:val="20"/>
                <w:lang w:eastAsia="hr-HR"/>
              </w:rPr>
              <w:t xml:space="preserve">Iznos utvrđene tražbine 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 CNC TEH d.o.o. za proizvodnju, trgovinu i usluge</w:t>
            </w:r>
          </w:p>
        </w:tc>
        <w:tc>
          <w:tcPr>
            <w:tcW w:type="pct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88518764949</w:t>
            </w:r>
          </w:p>
        </w:tc>
        <w:tc>
          <w:tcPr>
            <w:tcW w:type="pct" w:w="12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Rimski put 31, 10360 Sesvete</w:t>
            </w:r>
          </w:p>
        </w:tc>
        <w:tc>
          <w:tcPr>
            <w:tcW w:type="pct" w:w="11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275,00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AGENCIJA ZA LIJEKOVE I MEDICINSKE PROIZVODE (HALMED)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37926884937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Ksaverska cesta 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7.500,00 kn</w:t>
            </w:r>
          </w:p>
        </w:tc>
      </w:tr>
      <w:tr w:rsidTr="00D12795" w:rsidR="002F78F1" w:rsidRPr="00DD0E75">
        <w:trPr>
          <w:trHeight w:val="900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AGENS društvo s ograničenom odgovornošću za unutarnju i vanjsku trgovinu, usluge i grafičku djelatnost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73831655633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Medarska 69,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4.722,50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ARGOSI SAVJETOVANJE j.d.o.o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67327233210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125,00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DENI BARIŠIĆ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61970828359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1.089.194,51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EZM Edelstahlzieherei Mark GmbH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 xml:space="preserve">        </w:t>
            </w:r>
            <w:r w:rsidR="00D12795" w:rsidRPr="00DD0E75">
              <w:rPr>
                <w:rFonts w:eastAsia="Times New Roman"/>
                <w:sz w:val="20"/>
                <w:szCs w:val="20"/>
                <w:lang w:eastAsia="hr-HR"/>
              </w:rPr>
              <w:t>INO</w:t>
            </w:r>
            <w:r w:rsidRPr="00DD0E75">
              <w:rPr>
                <w:rFonts w:eastAsia="Times New Roman"/>
                <w:sz w:val="20"/>
                <w:szCs w:val="20"/>
                <w:lang w:eastAsia="hr-HR"/>
              </w:rPr>
              <w:t xml:space="preserve">   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Nordstraße 14, 58300 Wetter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8.568,99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355,86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GROMELA CENTAR d.o.o. za građenje,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58036470997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Kašinska 9,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1.536,00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IMEX BANKA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99326633206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Tolstojeva 6, 21000 Split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148,80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INDUSTRIAL ELEMENTS d.o.o. za proizvodnju,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45284566778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Eugena Kumičića 16, 10410 Velika Gorica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218,75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JACQUARD 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00169641424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Samoborska cesta 256,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50,00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JADRAN tvornica čarapa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46106063049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Vinka Žganeca 2,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750,00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JAVNI BILJEŽNIK IGNAC VUGER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71550462229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Karlovačka ul. 2,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226,25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503.804,47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OTOK GROMELA DALMACIJA društvo s ograničenom odgovornošću za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70978709098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Mirca 150, 21400 Mirca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1.125,00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16.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PETRAPLAST d.o.o. za proizvodnju plastičnih masa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09491737489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Bože Huzanića 52 d, 10370 Dugo Selo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6.875,00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SIM LIFT GLOBAL d.o.o. za usluge i građenje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86556440901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Kranjčevićeva 53,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106,25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STEVICA HODIĆ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62950736972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Odranska zavrtnica 19, 10020 Odra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421.927,18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TEXIMP unutarnja i vanjska trgovina, zastupanje inozemnih tvrtki, d.o.o.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17360583446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Rimski put 31,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24.239,04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TRIAS MODA j.d.o.o.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21393814940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1.500,00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TRIASVISIA d.o.o. za usluge i trgovinu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68504078795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67.746,08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TRILING društvo s ograničenom odgovornošću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51676497788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Donje Svetice 87,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437,50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USTANOVA ZA ZDRAVSTVENU SKRB SV. ROK  M.D. za medicinu rada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95062951400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Ulica grada Vukovara 284,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420,00 kn</w:t>
            </w:r>
          </w:p>
        </w:tc>
      </w:tr>
      <w:tr w:rsidTr="00D12795" w:rsidR="002F78F1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ZAŠTITAINSPEKT d.o.o. za zaštitu na radu, zaštitu od požara i zaštitu životnog okoliša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28737940650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F78F1" w:rsidP="002608AE" w:rsidR="002F78F1" w:rsidRPr="00DD0E75">
            <w:pPr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Adama Reisnera 95/a, 31000 Osijek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F78F1" w:rsidP="002608AE" w:rsidR="002F78F1" w:rsidRPr="00DD0E75">
            <w:pPr>
              <w:jc w:val="right"/>
              <w:rPr>
                <w:rFonts w:eastAsia="Times New Roman"/>
                <w:sz w:val="20"/>
                <w:szCs w:val="20"/>
                <w:lang w:eastAsia="hr-HR"/>
              </w:rPr>
            </w:pPr>
            <w:r w:rsidRPr="00DD0E75">
              <w:rPr>
                <w:rFonts w:eastAsia="Times New Roman"/>
                <w:sz w:val="20"/>
                <w:szCs w:val="20"/>
                <w:lang w:eastAsia="hr-HR"/>
              </w:rPr>
              <w:t>2.562,50 kn</w:t>
            </w:r>
          </w:p>
        </w:tc>
      </w:tr>
    </w:tbl>
    <w:p w:rsidRDefault="00C81712" w:rsidP="001A669A" w:rsidR="00C81712" w:rsidRPr="00DD0E75">
      <w:pPr>
        <w:jc w:val="both"/>
        <w:rPr>
          <w:b/>
        </w:rPr>
      </w:pPr>
    </w:p>
    <w:p w:rsidRDefault="00C81712" w:rsidP="001A669A" w:rsidR="00C81712">
      <w:pPr>
        <w:jc w:val="both"/>
        <w:rPr>
          <w:b/>
        </w:rPr>
      </w:pPr>
    </w:p>
    <w:p w:rsidRDefault="00D35CAE" w:rsidP="00FA560A" w:rsidR="0058774A">
      <w:r>
        <w:tab/>
      </w:r>
      <w:r w:rsidR="00E60AE0">
        <w:t xml:space="preserve">Nitko se </w:t>
      </w:r>
      <w:r w:rsidR="00EB2391">
        <w:t xml:space="preserve"> ne </w:t>
      </w:r>
      <w:r>
        <w:t xml:space="preserve"> javlj</w:t>
      </w:r>
      <w:r w:rsidR="002056FD">
        <w:t>a</w:t>
      </w:r>
      <w:r>
        <w:t xml:space="preserve"> </w:t>
      </w:r>
      <w:r w:rsidR="00E60AE0">
        <w:t xml:space="preserve"> za riječ</w:t>
      </w:r>
      <w:r>
        <w:t>.</w:t>
      </w:r>
    </w:p>
    <w:p w:rsidRDefault="002056FD" w:rsidP="00FA560A" w:rsidR="002056FD"/>
    <w:p w:rsidRDefault="00FA560A" w:rsidP="00FA560A" w:rsidR="00FA560A" w:rsidRPr="00FA560A">
      <w:pPr>
        <w:jc w:val="both"/>
      </w:pPr>
      <w:r w:rsidRPr="00FA560A">
        <w:tab/>
        <w:t>Nema primjed</w:t>
      </w:r>
      <w:r w:rsidR="0031391D">
        <w:t>b</w:t>
      </w:r>
      <w:r w:rsidRPr="00FA560A">
        <w:t>i na prednje utvrđenje suda</w:t>
      </w:r>
    </w:p>
    <w:p w:rsidRDefault="00FA560A" w:rsidP="00FA560A" w:rsidR="00FA560A" w:rsidRPr="00FA560A">
      <w:pPr>
        <w:jc w:val="both"/>
      </w:pPr>
    </w:p>
    <w:p w:rsidRDefault="00617FBD" w:rsidP="00FA560A" w:rsidR="00FA560A">
      <w:pPr>
        <w:jc w:val="both"/>
      </w:pPr>
      <w:r>
        <w:tab/>
        <w:t>Prelazi se na raspravljanje osporenih tražbina</w:t>
      </w:r>
    </w:p>
    <w:p w:rsidRDefault="004820FB" w:rsidP="004820FB" w:rsidR="004820FB">
      <w:pPr>
        <w:jc w:val="both"/>
      </w:pPr>
    </w:p>
    <w:p w:rsidRDefault="004820FB" w:rsidP="00E60AE0" w:rsidR="00AB1CD3">
      <w:pPr>
        <w:jc w:val="both"/>
      </w:pPr>
      <w:r>
        <w:tab/>
      </w:r>
      <w:r w:rsidRPr="00F00FB0">
        <w:t xml:space="preserve">Utvrđuje se da </w:t>
      </w:r>
      <w:r w:rsidR="00E60AE0">
        <w:t xml:space="preserve">od strane </w:t>
      </w:r>
      <w:r w:rsidR="003F200E" w:rsidRPr="00F00FB0">
        <w:t xml:space="preserve"> dužnika</w:t>
      </w:r>
      <w:r w:rsidRPr="00F00FB0">
        <w:t xml:space="preserve"> </w:t>
      </w:r>
      <w:r w:rsidR="00E60AE0">
        <w:t xml:space="preserve">i </w:t>
      </w:r>
      <w:r w:rsidRPr="00F00FB0">
        <w:t xml:space="preserve">povjerenika </w:t>
      </w:r>
      <w:r w:rsidR="00E60AE0">
        <w:t xml:space="preserve">mije bilo osporenih tražbina </w:t>
      </w:r>
    </w:p>
    <w:p w:rsidRDefault="007F54C5" w:rsidP="00AB1CD3" w:rsidR="007F54C5" w:rsidRPr="00A3288F">
      <w:pPr>
        <w:jc w:val="both"/>
      </w:pPr>
    </w:p>
    <w:p w:rsidRDefault="00AB1CD3" w:rsidP="00AB1CD3" w:rsidR="00AB1CD3" w:rsidRPr="00A3288F">
      <w:pPr>
        <w:jc w:val="both"/>
        <w:rPr>
          <w:lang w:val="hr-HR"/>
        </w:rPr>
      </w:pPr>
      <w:r w:rsidRPr="00A3288F">
        <w:tab/>
        <w:t>Utvrđuje se da</w:t>
      </w:r>
      <w:r w:rsidR="00960FA2" w:rsidRPr="00A3288F">
        <w:t xml:space="preserve"> su</w:t>
      </w:r>
      <w:r w:rsidRPr="00A3288F">
        <w:t xml:space="preserve"> prema tablici osporenih tražbina vjerovni</w:t>
      </w:r>
      <w:r w:rsidR="007F54C5" w:rsidRPr="00A3288F">
        <w:t xml:space="preserve">ci </w:t>
      </w:r>
      <w:r w:rsidR="00A3288F" w:rsidRPr="00A3288F">
        <w:t xml:space="preserve">nisu osporili  tražbine drugih vjerovnika </w:t>
      </w:r>
      <w:r w:rsidRPr="00A3288F">
        <w:rPr>
          <w:lang w:val="hr-HR"/>
        </w:rPr>
        <w:t>(čl.42. SZ-a).</w:t>
      </w:r>
    </w:p>
    <w:p w:rsidRDefault="007F54C5" w:rsidP="00AB1CD3" w:rsidR="007F54C5" w:rsidRPr="009B7B2F">
      <w:pPr>
        <w:jc w:val="both"/>
        <w:rPr>
          <w:b/>
          <w:lang w:val="hr-HR"/>
        </w:rPr>
      </w:pPr>
    </w:p>
    <w:p w:rsidRDefault="00A916C3" w:rsidP="00312807" w:rsidR="00A916C3">
      <w:pPr>
        <w:jc w:val="both"/>
        <w:rPr>
          <w:b/>
        </w:rPr>
      </w:pPr>
    </w:p>
    <w:p w:rsidRDefault="00A916C3" w:rsidP="008556C3" w:rsidR="00A916C3">
      <w:pPr>
        <w:jc w:val="both"/>
      </w:pPr>
      <w:r w:rsidRPr="00A916C3">
        <w:t>Dovršeno u</w:t>
      </w:r>
      <w:r w:rsidR="008739B2">
        <w:t xml:space="preserve"> </w:t>
      </w:r>
      <w:r w:rsidR="00C93BE5">
        <w:t>9,45</w:t>
      </w:r>
      <w:r w:rsidR="008556C3">
        <w:tab/>
      </w:r>
      <w:r w:rsidR="008556C3">
        <w:tab/>
      </w:r>
      <w:r w:rsidR="008556C3">
        <w:tab/>
      </w:r>
      <w:r w:rsidR="008556C3">
        <w:tab/>
      </w:r>
      <w:r w:rsidR="008556C3">
        <w:tab/>
      </w:r>
      <w:r w:rsidR="008556C3">
        <w:tab/>
      </w:r>
      <w:r w:rsidR="007033BD">
        <w:tab/>
      </w:r>
      <w:r w:rsidR="007033BD">
        <w:tab/>
      </w:r>
      <w:r w:rsidR="007033BD">
        <w:tab/>
      </w:r>
      <w:r w:rsidR="007033BD">
        <w:tab/>
      </w:r>
      <w:r w:rsidR="007033BD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584832">
        <w:tab/>
      </w:r>
      <w:r w:rsidR="00C93BE5">
        <w:tab/>
      </w:r>
      <w:r w:rsidR="007033BD">
        <w:t>D</w:t>
      </w:r>
      <w:r w:rsidR="008556C3">
        <w:t>užnik:</w:t>
      </w:r>
    </w:p>
    <w:p w:rsidRDefault="008556C3" w:rsidP="008556C3" w:rsidR="008556C3">
      <w:pPr>
        <w:jc w:val="both"/>
      </w:pPr>
    </w:p>
    <w:p w:rsidRDefault="00584832" w:rsidP="008556C3" w:rsidR="008556C3">
      <w:pPr>
        <w:jc w:val="both"/>
      </w:pPr>
      <w:r>
        <w:t>Sudac:</w:t>
      </w:r>
      <w:r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C93BE5">
        <w:tab/>
        <w:t>Povjerenik</w:t>
      </w:r>
    </w:p>
    <w:p w:rsidRDefault="00D55226" w:rsidP="008556C3" w:rsidR="00D55226">
      <w:pPr>
        <w:jc w:val="both"/>
      </w:pPr>
    </w:p>
    <w:p w:rsidRDefault="00D55226" w:rsidP="008556C3" w:rsidR="00D55226">
      <w:pPr>
        <w:jc w:val="both"/>
      </w:pPr>
    </w:p>
    <w:p w:rsidRDefault="008556C3" w:rsidP="008556C3" w:rsidR="0058483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84832" w:rsidP="008556C3" w:rsidR="008556C3" w:rsidRPr="00A916C3">
      <w:pPr>
        <w:jc w:val="both"/>
      </w:pPr>
      <w:r>
        <w:t>zapisničar</w:t>
      </w:r>
      <w:r w:rsidR="008556C3">
        <w:tab/>
      </w:r>
      <w:r w:rsidR="008556C3">
        <w:tab/>
      </w:r>
      <w:r w:rsidR="008556C3"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C93BE5">
        <w:tab/>
      </w:r>
      <w:r w:rsidR="008556C3">
        <w:t>Vjerovnici</w:t>
      </w:r>
    </w:p>
    <w:sectPr w:rsidSect="003F200E" w:rsidR="008556C3" w:rsidRPr="00A916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41C" w:rsidP="00F91D57" w:rsidR="00CD441C">
      <w:r>
        <w:separator/>
      </w:r>
    </w:p>
  </w:endnote>
  <w:endnote w:id="0" w:type="continuationSeparator">
    <w:p w:rsidRDefault="00CD441C" w:rsidP="00F91D57" w:rsidR="00CD4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41C" w:rsidP="00F91D57" w:rsidR="00CD441C">
      <w:r>
        <w:separator/>
      </w:r>
    </w:p>
  </w:footnote>
  <w:footnote w:id="0" w:type="continuationSeparator">
    <w:p w:rsidRDefault="00CD441C" w:rsidP="00F91D57" w:rsidR="00CD4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</w:rPr>
    </w:sdtEndPr>
    <w:sdtContent>
      <w:p w:rsidRDefault="008C2128" w:rsidP="008C2128" w:rsidR="00421655" w:rsidRPr="00E47597">
        <w:pPr>
          <w:pStyle w:val="Zaglavlje"/>
          <w:rPr>
            <w:sz w:val="24"/>
            <w:szCs w:val="24"/>
          </w:rPr>
        </w:pPr>
        <w:r w:rsidRPr="00E47597">
          <w:rPr>
            <w:rFonts w:cs="Times New Roman" w:hAnsi="Times New Roman" w:ascii="Times New Roman"/>
            <w:sz w:val="24"/>
            <w:szCs w:val="24"/>
          </w:rPr>
          <w:t xml:space="preserve">       </w:t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E47597">
          <w:rPr>
            <w:rFonts w:cs="Times New Roman" w:hAnsi="Times New Roman" w:ascii="Times New Roman"/>
            <w:sz w:val="24"/>
            <w:szCs w:val="24"/>
          </w:rPr>
          <w:t xml:space="preserve">                </w:t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47597">
          <w:rPr>
            <w:rFonts w:cs="Times New Roman" w:hAnsi="Times New Roman" w:ascii="Times New Roman"/>
            <w:sz w:val="24"/>
            <w:szCs w:val="24"/>
          </w:rPr>
          <w:tab/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2AB0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421655" w:rsidRPr="00E47597">
          <w:rPr>
            <w:rFonts w:cs="Times New Roman" w:hAnsi="Times New Roman" w:ascii="Times New Roman"/>
            <w:sz w:val="24"/>
            <w:szCs w:val="24"/>
          </w:rPr>
          <w:t xml:space="preserve">                        </w:t>
        </w:r>
        <w:r w:rsidRPr="00E47597">
          <w:rPr>
            <w:rFonts w:cs="Times New Roman" w:hAnsi="Times New Roman" w:ascii="Times New Roman"/>
            <w:sz w:val="24"/>
            <w:szCs w:val="24"/>
          </w:rPr>
          <w:t xml:space="preserve">                       </w:t>
        </w:r>
        <w:r w:rsidR="00E47597" w:rsidRPr="00E47597">
          <w:rPr>
            <w:rFonts w:cs="Times New Roman" w:hAnsi="Times New Roman" w:ascii="Times New Roman"/>
            <w:sz w:val="24"/>
            <w:szCs w:val="24"/>
          </w:rPr>
          <w:t xml:space="preserve">      St-987/2018</w:t>
        </w:r>
      </w:p>
    </w:sdtContent>
  </w:sdt>
  <w:p w:rsidRDefault="00421655" w:rsidP="00F91D57" w:rsidR="0042165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05C17"/>
    <w:rsid w:val="00042928"/>
    <w:rsid w:val="00052AB0"/>
    <w:rsid w:val="00056D41"/>
    <w:rsid w:val="00087FC6"/>
    <w:rsid w:val="000B4E5B"/>
    <w:rsid w:val="000D01E0"/>
    <w:rsid w:val="000E5A14"/>
    <w:rsid w:val="000E640B"/>
    <w:rsid w:val="000F4149"/>
    <w:rsid w:val="00111492"/>
    <w:rsid w:val="00116582"/>
    <w:rsid w:val="00141EFC"/>
    <w:rsid w:val="001A669A"/>
    <w:rsid w:val="001B7456"/>
    <w:rsid w:val="001D0969"/>
    <w:rsid w:val="00203CF1"/>
    <w:rsid w:val="002056FD"/>
    <w:rsid w:val="0021680A"/>
    <w:rsid w:val="00270D53"/>
    <w:rsid w:val="002F78F1"/>
    <w:rsid w:val="00312807"/>
    <w:rsid w:val="0031391D"/>
    <w:rsid w:val="00333EE8"/>
    <w:rsid w:val="00347A20"/>
    <w:rsid w:val="00386FBD"/>
    <w:rsid w:val="003A2264"/>
    <w:rsid w:val="003E2174"/>
    <w:rsid w:val="003F200E"/>
    <w:rsid w:val="003F4996"/>
    <w:rsid w:val="0041263F"/>
    <w:rsid w:val="00421655"/>
    <w:rsid w:val="0043126C"/>
    <w:rsid w:val="004452DC"/>
    <w:rsid w:val="00452A3A"/>
    <w:rsid w:val="00472123"/>
    <w:rsid w:val="0047423B"/>
    <w:rsid w:val="00477CB3"/>
    <w:rsid w:val="004820FB"/>
    <w:rsid w:val="004F3813"/>
    <w:rsid w:val="004F40C1"/>
    <w:rsid w:val="00502597"/>
    <w:rsid w:val="0053003B"/>
    <w:rsid w:val="00551B38"/>
    <w:rsid w:val="00561490"/>
    <w:rsid w:val="00582C59"/>
    <w:rsid w:val="00584832"/>
    <w:rsid w:val="0058774A"/>
    <w:rsid w:val="005A1833"/>
    <w:rsid w:val="005A7401"/>
    <w:rsid w:val="005A7B28"/>
    <w:rsid w:val="005E522C"/>
    <w:rsid w:val="00600D2E"/>
    <w:rsid w:val="00617FBD"/>
    <w:rsid w:val="00634D1C"/>
    <w:rsid w:val="00655E0C"/>
    <w:rsid w:val="006C4556"/>
    <w:rsid w:val="006E1338"/>
    <w:rsid w:val="007033BD"/>
    <w:rsid w:val="00707554"/>
    <w:rsid w:val="00747C18"/>
    <w:rsid w:val="00782E47"/>
    <w:rsid w:val="007962AB"/>
    <w:rsid w:val="007A1A1A"/>
    <w:rsid w:val="007F54C5"/>
    <w:rsid w:val="00814604"/>
    <w:rsid w:val="008232FC"/>
    <w:rsid w:val="00831E32"/>
    <w:rsid w:val="008556C3"/>
    <w:rsid w:val="008739B2"/>
    <w:rsid w:val="008957FF"/>
    <w:rsid w:val="008A270B"/>
    <w:rsid w:val="008C2128"/>
    <w:rsid w:val="008C4A95"/>
    <w:rsid w:val="008D779C"/>
    <w:rsid w:val="008E3181"/>
    <w:rsid w:val="009250CF"/>
    <w:rsid w:val="00932161"/>
    <w:rsid w:val="00944FBA"/>
    <w:rsid w:val="00960FA2"/>
    <w:rsid w:val="009A258F"/>
    <w:rsid w:val="009B5D48"/>
    <w:rsid w:val="009B7B2F"/>
    <w:rsid w:val="009C6AA2"/>
    <w:rsid w:val="009F795E"/>
    <w:rsid w:val="00A21029"/>
    <w:rsid w:val="00A2417F"/>
    <w:rsid w:val="00A3288F"/>
    <w:rsid w:val="00A53775"/>
    <w:rsid w:val="00A667E8"/>
    <w:rsid w:val="00A701A0"/>
    <w:rsid w:val="00A70ADB"/>
    <w:rsid w:val="00A916C3"/>
    <w:rsid w:val="00A91F87"/>
    <w:rsid w:val="00AB1CD3"/>
    <w:rsid w:val="00AD39A2"/>
    <w:rsid w:val="00AF7DC6"/>
    <w:rsid w:val="00B820FF"/>
    <w:rsid w:val="00B929A4"/>
    <w:rsid w:val="00BA17B1"/>
    <w:rsid w:val="00BF3A18"/>
    <w:rsid w:val="00BF6468"/>
    <w:rsid w:val="00C017DE"/>
    <w:rsid w:val="00C10A3E"/>
    <w:rsid w:val="00C14CE9"/>
    <w:rsid w:val="00C42CB0"/>
    <w:rsid w:val="00C76739"/>
    <w:rsid w:val="00C81712"/>
    <w:rsid w:val="00C93BE5"/>
    <w:rsid w:val="00C93F3C"/>
    <w:rsid w:val="00CA63F3"/>
    <w:rsid w:val="00CC0201"/>
    <w:rsid w:val="00CC1432"/>
    <w:rsid w:val="00CD441C"/>
    <w:rsid w:val="00D06AE7"/>
    <w:rsid w:val="00D12795"/>
    <w:rsid w:val="00D35CAE"/>
    <w:rsid w:val="00D513C0"/>
    <w:rsid w:val="00D5233A"/>
    <w:rsid w:val="00D55226"/>
    <w:rsid w:val="00D5553E"/>
    <w:rsid w:val="00D719EC"/>
    <w:rsid w:val="00D92B26"/>
    <w:rsid w:val="00DA33C9"/>
    <w:rsid w:val="00DD0E75"/>
    <w:rsid w:val="00DE2B6F"/>
    <w:rsid w:val="00DE4D56"/>
    <w:rsid w:val="00DF437D"/>
    <w:rsid w:val="00E17B43"/>
    <w:rsid w:val="00E247C9"/>
    <w:rsid w:val="00E301F4"/>
    <w:rsid w:val="00E32100"/>
    <w:rsid w:val="00E371DE"/>
    <w:rsid w:val="00E40A6D"/>
    <w:rsid w:val="00E47597"/>
    <w:rsid w:val="00E60AE0"/>
    <w:rsid w:val="00E74A2B"/>
    <w:rsid w:val="00E75B0B"/>
    <w:rsid w:val="00E8495D"/>
    <w:rsid w:val="00E96BB6"/>
    <w:rsid w:val="00EA2378"/>
    <w:rsid w:val="00EB2391"/>
    <w:rsid w:val="00EF45B9"/>
    <w:rsid w:val="00F00FB0"/>
    <w:rsid w:val="00F14160"/>
    <w:rsid w:val="00F20525"/>
    <w:rsid w:val="00F23A1B"/>
    <w:rsid w:val="00F271D3"/>
    <w:rsid w:val="00F55BB0"/>
    <w:rsid w:val="00F72233"/>
    <w:rsid w:val="00F85496"/>
    <w:rsid w:val="00F91D57"/>
    <w:rsid w:val="00FA283F"/>
    <w:rsid w:val="00FA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4C5"/>
    <w:pPr>
      <w:spacing w:lineRule="auto" w:line="240" w:after="0"/>
    </w:pPr>
    <w:rPr>
      <w:rFonts w:cs="Times New Roman" w:hAnsi="Times New Roman" w:ascii="Times New Roman"/>
      <w:sz w:val="24"/>
      <w:szCs w:val="24"/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lineRule="auto" w:line="276" w:after="200"/>
      <w:ind w:left="720"/>
      <w:contextualSpacing/>
    </w:pPr>
    <w:rPr>
      <w:rFonts w:cstheme="minorBidi" w:hAnsiTheme="minorHAnsi" w:asci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cstheme="minorBidi" w:hAnsiTheme="minorHAnsi" w:asciiTheme="minorHAnsi"/>
      <w:sz w:val="22"/>
      <w:szCs w:val="22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052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  <w:style w:styleId="Tekstrezerviranogmjesta" w:type="character">
    <w:name w:val="Placeholder Text"/>
    <w:basedOn w:val="Zadanifontodlomka"/>
    <w:uiPriority w:val="99"/>
    <w:semiHidden/>
    <w:rsid w:val="00052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8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52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65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5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98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036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19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13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85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18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32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57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8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6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2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0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51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01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9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76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8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0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66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28. kolovoza 2018.</izvorni_sadrzaj>
    <derivirana_varijabla naziv="DomainObject.StvarniPocetakDatum_1">28. kolovoza 2018.</derivirana_varijabla>
  </DomainObject.StvarniPocetakDatum>
  <DomainObject.StvarniZavrsetakDatum>
    <izvorni_sadrzaj>28. kolovoza 2018.</izvorni_sadrzaj>
    <derivirana_varijabla naziv="DomainObject.StvarniZavrsetakDatum_1">28. kolovoza 2018.</derivirana_varijabla>
  </DomainObject.StvarniZavrsetakDatum>
  <DomainObject.PlaniraniZavrsetakDatum>
    <izvorni_sadrzaj>28. kolovoza 2018.</izvorni_sadrzaj>
    <derivirana_varijabla naziv="DomainObject.PlaniraniZavrsetakDatum_1">28. kolovoza 2018.</derivirana_varijabla>
  </DomainObject.PlaniraniZavrsetakDatum>
  <DomainObject.PlaniraniPocetakDatum>
    <izvorni_sadrzaj>28. kolovoza 2018.</izvorni_sadrzaj>
    <derivirana_varijabla naziv="DomainObject.PlaniraniPocetakDatum_1">28. kolovoza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2018.</izvorni_sadrzaj>
    <derivirana_varijabla naziv="DomainObject.Zapisnik.DatumKreiranja_1">28.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St-987/2018-11</izvorni_sadrzaj>
    <derivirana_varijabla naziv="DomainObject.Zapisnik.Oznaka_1">St-987/2018-11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St-987/2018-11</izvorni_sadrzaj>
    <derivirana_varijabla naziv="DomainObject.PoslovniBrojDokumenta_1">St-987/2018-11</derivirana_varijabla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52957-D22D-4580-9729-5BD5A73E3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726</properties:Words>
  <properties:Characters>4245</properties:Characters>
  <properties:Lines>262</properties:Lines>
  <properties:Paragraphs>162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2018-08-23T09:24:00Z</dcterms:created>
  <dc:creator>Ante Galić</dc:creator>
  <cp:lastModifiedBy>Valentina Delač</cp:lastModifiedBy>
  <cp:lastPrinted>2018-08-28T07:33:00Z</cp:lastPrinted>
  <dcterms:modified xmlns:xsi="http://www.w3.org/2001/XMLSchema-instance" xsi:type="dcterms:W3CDTF">2018-08-28T11:48:00Z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St-987/2018-11 / Zapisnik - Ročište radi ispitivanja tražbina (IN-IMPLANZ  ZAPISNIK ispitno rociste.docx)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