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57dc" w14:paraId="eab57dc" w:rsidRDefault="00C860AD" w:rsidP="00C860AD" w:rsidR="00C860A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ABBIGLIAMENTO E CALZATURE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1. svibnja bb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860AD">
        <w:rPr>
          <w:rFonts w:cs="Times New Roman" w:eastAsia="Times New Roman"/>
          <w:szCs w:val="24"/>
          <w:lang w:eastAsia="hr-HR"/>
        </w:rPr>
        <w:t>95346749437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860AD">
        <w:rPr>
          <w:rFonts w:cs="Times New Roman" w:eastAsia="Times New Roman"/>
          <w:szCs w:val="24"/>
          <w:lang w:eastAsia="hr-HR"/>
        </w:rPr>
        <w:t>040330983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C860AD" w:rsidP="00C860AD" w:rsidR="00C860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60AD" w:rsidP="00C860AD" w:rsidR="00C860A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860AD" w:rsidP="00C860AD" w:rsidR="00C860AD" w:rsidRPr="001C2B01">
      <w:pPr>
        <w:ind w:firstLine="708"/>
        <w:rPr>
          <w:szCs w:val="24"/>
        </w:rPr>
      </w:pPr>
    </w:p>
    <w:p w:rsidRDefault="00C860AD" w:rsidP="00C860AD" w:rsidR="00C860A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ABBIGLIAMENTO E CALZATURE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1. svibnja bb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860AD">
        <w:rPr>
          <w:rFonts w:cs="Times New Roman" w:eastAsia="Times New Roman"/>
          <w:szCs w:val="24"/>
          <w:lang w:eastAsia="hr-HR"/>
        </w:rPr>
        <w:t>95346749437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860AD">
        <w:rPr>
          <w:rFonts w:cs="Times New Roman" w:eastAsia="Times New Roman"/>
          <w:szCs w:val="24"/>
          <w:lang w:eastAsia="hr-HR"/>
        </w:rPr>
        <w:t>040330983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860AD" w:rsidP="00C860AD" w:rsidR="00C860AD" w:rsidRPr="001C2B01">
      <w:pPr>
        <w:ind w:firstLine="708"/>
        <w:rPr>
          <w:szCs w:val="24"/>
        </w:rPr>
      </w:pPr>
    </w:p>
    <w:p w:rsidRDefault="00C860AD" w:rsidP="00C860AD" w:rsidR="00C860A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13</w:t>
      </w:r>
      <w:r w:rsidRPr="001C2B01">
        <w:rPr>
          <w:szCs w:val="24"/>
        </w:rPr>
        <w:t>.</w:t>
      </w:r>
      <w:r>
        <w:rPr>
          <w:szCs w:val="24"/>
        </w:rPr>
        <w:t>868</w:t>
      </w:r>
      <w:r w:rsidRPr="001C2B01">
        <w:rPr>
          <w:szCs w:val="24"/>
        </w:rPr>
        <w:t>,</w:t>
      </w:r>
      <w:r>
        <w:rPr>
          <w:szCs w:val="24"/>
        </w:rPr>
        <w:t>94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860AD" w:rsidP="00C860AD" w:rsidR="00C860AD" w:rsidRPr="001C2B01">
      <w:pPr>
        <w:rPr>
          <w:szCs w:val="24"/>
        </w:rPr>
      </w:pPr>
    </w:p>
    <w:p w:rsidRDefault="00C860AD" w:rsidP="00C860AD" w:rsidR="00C860A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860AD" w:rsidP="00C860AD" w:rsidR="00C860A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60AD" w:rsidP="00C860AD" w:rsidR="00C860A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860AD" w:rsidP="00C860AD" w:rsidR="00C860AD" w:rsidRPr="001C2B01">
      <w:pPr>
        <w:ind w:firstLine="708"/>
        <w:rPr>
          <w:szCs w:val="24"/>
        </w:rPr>
      </w:pPr>
    </w:p>
    <w:p w:rsidRDefault="00C860AD" w:rsidP="00C860AD" w:rsidR="00C860A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860AD" w:rsidP="00C860AD" w:rsidR="00C860AD" w:rsidRPr="001C2B01">
      <w:pPr>
        <w:ind w:firstLine="708"/>
        <w:rPr>
          <w:szCs w:val="24"/>
        </w:rPr>
      </w:pPr>
    </w:p>
    <w:p w:rsidRDefault="00C860AD" w:rsidP="00C860AD" w:rsidR="00C860A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2017.</w:t>
      </w:r>
    </w:p>
    <w:p w:rsidRDefault="00C860AD" w:rsidP="00C860AD" w:rsidR="00C860A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C860AD" w:rsidP="00C860AD" w:rsidR="00C860A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C860AD" w:rsidP="00C860AD" w:rsidR="00C860A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860AD" w:rsidP="00C860AD" w:rsidR="00140F3D" w:rsidRPr="00C860A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C860AD" w:rsidR="00140F3D" w:rsidRPr="00C860A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0AD" w:rsidP="00C860AD" w:rsidR="00C860AD">
      <w:r>
        <w:separator/>
      </w:r>
    </w:p>
  </w:endnote>
  <w:endnote w:id="0" w:type="continuationSeparator">
    <w:p w:rsidRDefault="00C860AD" w:rsidP="00C860AD" w:rsidR="00C8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0AD" w:rsidP="00C860AD" w:rsidR="00C860AD">
      <w:r>
        <w:separator/>
      </w:r>
    </w:p>
  </w:footnote>
  <w:footnote w:id="0" w:type="continuationSeparator">
    <w:p w:rsidRDefault="00C860AD" w:rsidP="00C860AD" w:rsidR="00C8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0AD" w:rsidP="00C860AD" w:rsidR="00C860AD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0AD" w:rsidP="00C860AD" w:rsidR="00C860AD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71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77ED"/>
    <w:rsid w:val="00140F3D"/>
    <w:rsid w:val="005D77ED"/>
    <w:rsid w:val="008435AC"/>
    <w:rsid w:val="00C8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0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60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60A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0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0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3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5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0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60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860A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0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0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3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5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ABBIGLIAMENTO E CALZATURE d.o.o. UMAG</izvorni_sadrzaj>
    <derivirana_varijabla naziv="DomainObject.Predmet.ProtustrankaFormated_1">  ABBIGLIAMENTO E CALZATURE d.o.o. UMAG</derivirana_varijabla>
  </DomainObject.Predmet.ProtustrankaFormated>
  <DomainObject.Predmet.ProtustrankaFormatedOIB>
    <izvorni_sadrzaj>  ABBIGLIAMENTO E CALZATURE d.o.o. UMAG, OIB 95346749437</izvorni_sadrzaj>
    <derivirana_varijabla naziv="DomainObject.Predmet.ProtustrankaFormatedOIB_1">  ABBIGLIAMENTO E CALZATURE d.o.o. UMAG, OIB 95346749437</derivirana_varijabla>
  </DomainObject.Predmet.ProtustrankaFormatedOIB>
  <DomainObject.Predmet.ProtustrankaFormatedWithAdress>
    <izvorni_sadrzaj> ABBIGLIAMENTO E CALZATURE d.o.o. UMAG, 1. svibnja bb, 52470 Umag</izvorni_sadrzaj>
    <derivirana_varijabla naziv="DomainObject.Predmet.ProtustrankaFormatedWithAdress_1"> ABBIGLIAMENTO E CALZATURE d.o.o. UMAG, 1. svibnja bb, 52470 Umag</derivirana_varijabla>
  </DomainObject.Predmet.ProtustrankaFormatedWithAdress>
  <DomainObject.Predmet.ProtustrankaFormatedWithAdressOIB>
    <izvorni_sadrzaj> ABBIGLIAMENTO E CALZATURE d.o.o. UMAG, OIB 95346749437, 1. svibnja bb, 52470 Umag</izvorni_sadrzaj>
    <derivirana_varijabla naziv="DomainObject.Predmet.ProtustrankaFormatedWithAdressOIB_1"> ABBIGLIAMENTO E CALZATURE d.o.o. UMAG, OIB 95346749437, 1. svibnja bb, 52470 Umag</derivirana_varijabla>
  </DomainObject.Predmet.ProtustrankaFormatedWithAdressOIB>
  <DomainObject.Predmet.ProtustrankaWithAdress>
    <izvorni_sadrzaj>ABBIGLIAMENTO E CALZATURE d.o.o. UMAG 1. svibnja bb, 52470 Umag</izvorni_sadrzaj>
    <derivirana_varijabla naziv="DomainObject.Predmet.ProtustrankaWithAdress_1">ABBIGLIAMENTO E CALZATURE d.o.o. UMAG 1. svibnja bb, 52470 Umag</derivirana_varijabla>
  </DomainObject.Predmet.ProtustrankaWithAdress>
  <DomainObject.Predmet.ProtustrankaWithAdressOIB>
    <izvorni_sadrzaj>ABBIGLIAMENTO E CALZATURE d.o.o. UMAG, OIB 95346749437, 1. svibnja bb, 52470 Umag</izvorni_sadrzaj>
    <derivirana_varijabla naziv="DomainObject.Predmet.ProtustrankaWithAdressOIB_1">ABBIGLIAMENTO E CALZATURE d.o.o. UMAG, OIB 95346749437, 1. svibnja bb, 52470 Umag</derivirana_varijabla>
  </DomainObject.Predmet.ProtustrankaWithAdressOIB>
  <DomainObject.Predmet.ProtustrankaNazivFormated>
    <izvorni_sadrzaj>ABBIGLIAMENTO E CALZATURE d.o.o. UMAG</izvorni_sadrzaj>
    <derivirana_varijabla naziv="DomainObject.Predmet.ProtustrankaNazivFormated_1">ABBIGLIAMENTO E CALZATURE d.o.o. UMAG</derivirana_varijabla>
  </DomainObject.Predmet.ProtustrankaNazivFormated>
  <DomainObject.Predmet.ProtustrankaNazivFormatedOIB>
    <izvorni_sadrzaj>ABBIGLIAMENTO E CALZATURE d.o.o. UMAG, OIB 95346749437</izvorni_sadrzaj>
    <derivirana_varijabla naziv="DomainObject.Predmet.ProtustrankaNazivFormatedOIB_1">ABBIGLIAMENTO E CALZATURE d.o.o. UMAG, OIB 95346749437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13868.94</izvorni_sadrzaj>
    <derivirana_varijabla naziv="DomainObject.Predmet.TrenutnaVrijednost_1">13868.94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ABBIGLIAMENTO E CALZATURE d.o.o. UMAG</item>
    </izvorni_sadrzaj>
    <derivirana_varijabla naziv="DomainObject.Predmet.ProtuStrankaListFormated_1">
      <item>ABBIGLIAMENTO E CALZATURE d.o.o. UMAG</item>
    </derivirana_varijabla>
  </DomainObject.Predmet.ProtuStrankaListFormated>
  <DomainObject.Predmet.ProtuStrankaListFormatedOIB>
    <izvorni_sadrzaj>
      <item>ABBIGLIAMENTO E CALZATURE d.o.o. UMAG, OIB 95346749437</item>
    </izvorni_sadrzaj>
    <derivirana_varijabla naziv="DomainObject.Predmet.ProtuStrankaListFormatedOIB_1">
      <item>ABBIGLIAMENTO E CALZATURE d.o.o. UMAG, OIB 95346749437</item>
    </derivirana_varijabla>
  </DomainObject.Predmet.ProtuStrankaListFormatedOIB>
  <DomainObject.Predmet.ProtuStrankaListFormatedWithAdress>
    <izvorni_sadrzaj>
      <item>ABBIGLIAMENTO E CALZATURE d.o.o. UMAG, 1. svibnja bb, 52470 Umag</item>
    </izvorni_sadrzaj>
    <derivirana_varijabla naziv="DomainObject.Predmet.ProtuStrankaListFormatedWithAdress_1">
      <item>ABBIGLIAMENTO E CALZATURE d.o.o. UMAG, 1. svibnja bb, 52470 Umag</item>
    </derivirana_varijabla>
  </DomainObject.Predmet.ProtuStrankaListFormatedWithAdress>
  <DomainObject.Predmet.ProtuStrankaListFormatedWithAdressOIB>
    <izvorni_sadrzaj>
      <item>ABBIGLIAMENTO E CALZATURE d.o.o. UMAG, OIB 95346749437, 1. svibnja bb, 52470 Umag</item>
    </izvorni_sadrzaj>
    <derivirana_varijabla naziv="DomainObject.Predmet.ProtuStrankaListFormatedWithAdressOIB_1">
      <item>ABBIGLIAMENTO E CALZATURE d.o.o. UMAG, OIB 95346749437, 1. svibnja bb, 52470 Umag</item>
    </derivirana_varijabla>
  </DomainObject.Predmet.ProtuStrankaListFormatedWithAdressOIB>
  <DomainObject.Predmet.ProtuStrankaListNazivFormated>
    <izvorni_sadrzaj>
      <item>ABBIGLIAMENTO E CALZATURE d.o.o. UMAG</item>
    </izvorni_sadrzaj>
    <derivirana_varijabla naziv="DomainObject.Predmet.ProtuStrankaListNazivFormated_1">
      <item>ABBIGLIAMENTO E CALZATURE d.o.o. UMAG</item>
    </derivirana_varijabla>
  </DomainObject.Predmet.ProtuStrankaListNazivFormated>
  <DomainObject.Predmet.ProtuStrankaListNazivFormatedOIB>
    <izvorni_sadrzaj>
      <item>ABBIGLIAMENTO E CALZATURE d.o.o. UMAG, OIB 95346749437</item>
    </izvorni_sadrzaj>
    <derivirana_varijabla naziv="DomainObject.Predmet.ProtuStrankaListNazivFormatedOIB_1">
      <item>ABBIGLIAMENTO E CALZATURE d.o.o. UMAG, OIB 95346749437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ABBIGLIAMENTO E CALZATURE d.o.o. UMAG</izvorni_sadrzaj>
    <derivirana_varijabla naziv="DomainObject.Predmet.ProtustrankaIDrugi_1">ABBIGLIAMENTO E CALZATURE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ABBIGLIAMENTO E CALZATURE d.o.o. UMAG, OIB 95346749437, 1. svibnja bb, 52470 Umag</izvorni_sadrzaj>
    <derivirana_varijabla naziv="DomainObject.Predmet.ProtustrankaIDrugiAdressOIB_1">ABBIGLIAMENTO E CALZATURE d.o.o. UMAG, OIB 95346749437, 1. svibnja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ABBIGLIAMENTO E CALZATURE d.o.o. UMAG</item>
    </izvorni_sadrzaj>
    <derivirana_varijabla naziv="DomainObject.Predmet.SudioniciListNaziv_1">
      <item>FINANCIJSKA AGENCIJA, RC RIJEKA, PODRUŽNICA PULA, PULA</item>
      <item>ABBIGLIAMENTO E CALZATURE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ABBIGLIAMENTO E CALZATURE d.o.o. UMAG, OIB 95346749437, 1. svibnja bb,52470 Umag</item>
    </izvorni_sadrzaj>
    <derivirana_varijabla naziv="DomainObject.Predmet.SudioniciListAdressOIB_1">
      <item>FINANCIJSKA AGENCIJA, RC RIJEKA, PODRUŽNICA PULA, PULA, OIB 85821130368, Giardini 5,52100 Pula</item>
      <item>ABBIGLIAMENTO E CALZATURE d.o.o. UMAG, OIB 95346749437, 1. svibnja 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95346749437</item>
    </izvorni_sadrzaj>
    <derivirana_varijabla naziv="DomainObject.Predmet.SudioniciListNazivOIB_1">
      <item>, OIB 85821130368</item>
      <item>, OIB 95346749437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2671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2017-02-08T09:46:00Z</dcterms:created>
  <dc:creator>Morena Brajuha</dc:creator>
  <dc:description/>
  <cp:keywords/>
  <cp:lastModifiedBy>Sanja Prodan</cp:lastModifiedBy>
  <cp:lastPrinted>2017-02-08T09:52:00Z</cp:lastPrinted>
  <dcterms:modified xmlns:xsi="http://www.w3.org/2001/XMLSchema-instance" xsi:type="dcterms:W3CDTF">2017-02-20T13:29:00Z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